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DCE" w:rsidRDefault="000D6DCE" w:rsidP="009F2917"/>
    <w:p w:rsidR="000D6DCE" w:rsidRDefault="000D6DCE" w:rsidP="00A90A4B">
      <w:pPr>
        <w:ind w:right="-113"/>
        <w:jc w:val="center"/>
        <w:rPr>
          <w:b/>
          <w:bCs/>
        </w:rPr>
      </w:pPr>
      <w:r>
        <w:rPr>
          <w:b/>
          <w:bCs/>
        </w:rPr>
        <w:t>………………… LİSESİ</w:t>
      </w:r>
    </w:p>
    <w:p w:rsidR="000D6DCE" w:rsidRDefault="000D6DCE" w:rsidP="00A90A4B">
      <w:pPr>
        <w:jc w:val="center"/>
        <w:rPr>
          <w:b/>
          <w:bCs/>
        </w:rPr>
      </w:pPr>
      <w:r>
        <w:rPr>
          <w:b/>
          <w:bCs/>
        </w:rPr>
        <w:t xml:space="preserve">BİYOLOJİ DERSİ I. DÖNEM II. YAZILI YOKLAMA SORULARI </w:t>
      </w:r>
    </w:p>
    <w:p w:rsidR="000D6DCE" w:rsidRDefault="000D6DCE" w:rsidP="00A90A4B">
      <w:pPr>
        <w:ind w:right="-828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Boşluk-Doldurma soruları. Boş kısımlara uygun kelimeleri yazınız.</w:t>
      </w:r>
    </w:p>
    <w:p w:rsidR="000D6DCE" w:rsidRDefault="000D6DCE" w:rsidP="00A90A4B">
      <w:pPr>
        <w:ind w:right="-828"/>
        <w:jc w:val="both"/>
        <w:rPr>
          <w:b/>
          <w:bCs/>
          <w:sz w:val="22"/>
          <w:szCs w:val="22"/>
        </w:rPr>
      </w:pPr>
    </w:p>
    <w:p w:rsidR="000D6DCE" w:rsidRDefault="000D6DCE" w:rsidP="00A90A4B">
      <w:pPr>
        <w:ind w:right="-82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</w:t>
      </w:r>
      <w:r>
        <w:rPr>
          <w:sz w:val="22"/>
          <w:szCs w:val="22"/>
        </w:rPr>
        <w:t xml:space="preserve"> DNA’nın yapısında …………………………….. organik bazları ve………………………şekeri bulunur.</w:t>
      </w:r>
    </w:p>
    <w:p w:rsidR="000D6DCE" w:rsidRDefault="000D6DCE" w:rsidP="00A90A4B">
      <w:pPr>
        <w:ind w:right="-82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2. </w:t>
      </w:r>
      <w:r>
        <w:rPr>
          <w:rFonts w:eastAsia="ArialMT"/>
          <w:sz w:val="22"/>
          <w:szCs w:val="22"/>
          <w:lang w:eastAsia="en-US"/>
        </w:rPr>
        <w:t>Mitokondrinini</w:t>
      </w:r>
      <w:r w:rsidRPr="0079451F">
        <w:rPr>
          <w:rFonts w:eastAsia="ArialMT"/>
          <w:sz w:val="22"/>
          <w:szCs w:val="22"/>
          <w:lang w:eastAsia="en-US"/>
        </w:rPr>
        <w:t>ç</w:t>
      </w:r>
      <w:r>
        <w:rPr>
          <w:rFonts w:eastAsia="ArialMT"/>
          <w:sz w:val="22"/>
          <w:szCs w:val="22"/>
          <w:lang w:eastAsia="en-US"/>
        </w:rPr>
        <w:t xml:space="preserve"> zar kıvrımlarına ……………… içini dolduran sıvıya …………………….denir.</w:t>
      </w:r>
    </w:p>
    <w:p w:rsidR="000D6DCE" w:rsidRPr="00D303BE" w:rsidRDefault="000D6DCE" w:rsidP="00A90A4B">
      <w:pPr>
        <w:autoSpaceDE w:val="0"/>
        <w:autoSpaceDN w:val="0"/>
        <w:adjustRightInd w:val="0"/>
        <w:jc w:val="both"/>
        <w:rPr>
          <w:rFonts w:eastAsia="ArialMT"/>
          <w:color w:val="000000"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 xml:space="preserve">3. </w:t>
      </w:r>
      <w:r w:rsidRPr="00D303BE">
        <w:rPr>
          <w:rFonts w:eastAsia="ArialMT"/>
          <w:color w:val="000000"/>
          <w:sz w:val="22"/>
          <w:szCs w:val="22"/>
          <w:lang w:eastAsia="en-US"/>
        </w:rPr>
        <w:t>Hücre zarı ile ilgili geçerli olan model 1972 yılında Singer (Singır) ve G.Nicholson (Nikılsın) tarafından</w:t>
      </w:r>
    </w:p>
    <w:p w:rsidR="000D6DCE" w:rsidRPr="00D303BE" w:rsidRDefault="000D6DCE" w:rsidP="00A90A4B">
      <w:pPr>
        <w:autoSpaceDE w:val="0"/>
        <w:autoSpaceDN w:val="0"/>
        <w:adjustRightInd w:val="0"/>
        <w:jc w:val="both"/>
        <w:rPr>
          <w:rFonts w:eastAsia="ArialMT"/>
          <w:color w:val="000000"/>
          <w:sz w:val="22"/>
          <w:szCs w:val="22"/>
          <w:lang w:eastAsia="en-US"/>
        </w:rPr>
      </w:pPr>
      <w:r>
        <w:rPr>
          <w:rFonts w:eastAsia="ArialMT"/>
          <w:color w:val="000000"/>
          <w:sz w:val="22"/>
          <w:szCs w:val="22"/>
          <w:lang w:eastAsia="en-US"/>
        </w:rPr>
        <w:t xml:space="preserve">    g</w:t>
      </w:r>
      <w:r w:rsidRPr="00D303BE">
        <w:rPr>
          <w:rFonts w:eastAsia="ArialMT"/>
          <w:color w:val="000000"/>
          <w:sz w:val="22"/>
          <w:szCs w:val="22"/>
          <w:lang w:eastAsia="en-US"/>
        </w:rPr>
        <w:t>eliştirilmiştir</w:t>
      </w:r>
      <w:r>
        <w:rPr>
          <w:rFonts w:eastAsia="ArialMT"/>
          <w:color w:val="000000"/>
          <w:sz w:val="22"/>
          <w:szCs w:val="22"/>
          <w:lang w:eastAsia="en-US"/>
        </w:rPr>
        <w:t>………………………………………………………..</w:t>
      </w:r>
      <w:r w:rsidRPr="00D303BE">
        <w:rPr>
          <w:rFonts w:eastAsia="ArialMT"/>
          <w:color w:val="000000"/>
          <w:sz w:val="22"/>
          <w:szCs w:val="22"/>
          <w:lang w:eastAsia="en-US"/>
        </w:rPr>
        <w:t>olar</w:t>
      </w:r>
      <w:r>
        <w:rPr>
          <w:rFonts w:eastAsia="ArialMT"/>
          <w:color w:val="000000"/>
          <w:sz w:val="22"/>
          <w:szCs w:val="22"/>
          <w:lang w:eastAsia="en-US"/>
        </w:rPr>
        <w:t>ak bilinir.</w:t>
      </w:r>
    </w:p>
    <w:p w:rsidR="000D6DCE" w:rsidRPr="004875BF" w:rsidRDefault="000D6DCE" w:rsidP="00A90A4B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  <w:lang w:eastAsia="en-US"/>
        </w:rPr>
      </w:pPr>
      <w:r w:rsidRPr="00D303BE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 xml:space="preserve">. </w:t>
      </w:r>
      <w:r w:rsidRPr="004875BF">
        <w:rPr>
          <w:sz w:val="22"/>
          <w:szCs w:val="22"/>
        </w:rPr>
        <w:t>Bitkilerde klorofili taşıyan, fotosentez yapan orga</w:t>
      </w:r>
      <w:r>
        <w:rPr>
          <w:sz w:val="22"/>
          <w:szCs w:val="22"/>
        </w:rPr>
        <w:t>ne</w:t>
      </w:r>
      <w:r w:rsidRPr="004875BF">
        <w:rPr>
          <w:sz w:val="22"/>
          <w:szCs w:val="22"/>
        </w:rPr>
        <w:t>le……………………………..denir.</w:t>
      </w:r>
    </w:p>
    <w:p w:rsidR="000D6DCE" w:rsidRPr="0079451F" w:rsidRDefault="000D6DCE" w:rsidP="00A90A4B">
      <w:pPr>
        <w:autoSpaceDE w:val="0"/>
        <w:autoSpaceDN w:val="0"/>
        <w:adjustRightInd w:val="0"/>
        <w:ind w:left="-57"/>
        <w:jc w:val="both"/>
        <w:rPr>
          <w:rFonts w:eastAsia="ArialMT"/>
          <w:sz w:val="22"/>
          <w:szCs w:val="22"/>
          <w:lang w:eastAsia="en-US"/>
        </w:rPr>
      </w:pPr>
      <w:r w:rsidRPr="0079451F">
        <w:rPr>
          <w:b/>
          <w:bCs/>
          <w:sz w:val="22"/>
          <w:szCs w:val="22"/>
        </w:rPr>
        <w:t>5.</w:t>
      </w:r>
      <w:r>
        <w:rPr>
          <w:sz w:val="22"/>
          <w:szCs w:val="22"/>
          <w:lang w:eastAsia="en-US"/>
        </w:rPr>
        <w:t>Endositozda katı mole</w:t>
      </w:r>
      <w:r w:rsidRPr="0079451F">
        <w:rPr>
          <w:sz w:val="22"/>
          <w:szCs w:val="22"/>
          <w:lang w:eastAsia="en-US"/>
        </w:rPr>
        <w:t>küllerin yenmesine ……………… sıvı moleküllerin içilmesine……………..denir.</w:t>
      </w:r>
    </w:p>
    <w:p w:rsidR="000D6DCE" w:rsidRPr="0079451F" w:rsidRDefault="000D6DCE" w:rsidP="00A90A4B">
      <w:pPr>
        <w:autoSpaceDE w:val="0"/>
        <w:autoSpaceDN w:val="0"/>
        <w:adjustRightInd w:val="0"/>
        <w:jc w:val="both"/>
        <w:rPr>
          <w:rFonts w:eastAsia="ArialMT"/>
          <w:b/>
          <w:bCs/>
          <w:sz w:val="22"/>
          <w:szCs w:val="22"/>
          <w:lang w:eastAsia="en-US"/>
        </w:rPr>
      </w:pPr>
      <w:r w:rsidRPr="0079451F">
        <w:rPr>
          <w:b/>
          <w:bCs/>
          <w:sz w:val="22"/>
          <w:szCs w:val="22"/>
        </w:rPr>
        <w:t>6.</w:t>
      </w:r>
      <w:r>
        <w:rPr>
          <w:rFonts w:eastAsia="ArialMT"/>
          <w:sz w:val="22"/>
          <w:szCs w:val="22"/>
          <w:lang w:eastAsia="en-US"/>
        </w:rPr>
        <w:t xml:space="preserve">.Hücrede protein sentezinden sorumlu organel………………………dur. </w:t>
      </w:r>
    </w:p>
    <w:p w:rsidR="000D6DCE" w:rsidRDefault="000D6DCE" w:rsidP="00A90A4B">
      <w:pPr>
        <w:ind w:right="-82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7. </w:t>
      </w:r>
      <w:r>
        <w:rPr>
          <w:sz w:val="22"/>
          <w:szCs w:val="22"/>
        </w:rPr>
        <w:t>Hücrede sil kamçı oluşumundan sorumlu hücre iskeleti yapısı …………………….dür.</w:t>
      </w:r>
    </w:p>
    <w:p w:rsidR="000D6DCE" w:rsidRDefault="000D6DCE" w:rsidP="00A90A4B">
      <w:pPr>
        <w:ind w:right="-828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8. </w:t>
      </w:r>
      <w:r>
        <w:rPr>
          <w:sz w:val="22"/>
          <w:szCs w:val="22"/>
        </w:rPr>
        <w:t>Plastidler; ………………….. , … ………………… , ……………..olmak üzere üç çeşittir.</w:t>
      </w:r>
    </w:p>
    <w:p w:rsidR="000D6DCE" w:rsidRDefault="000D6DCE" w:rsidP="00A90A4B">
      <w:pPr>
        <w:ind w:right="-82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9.</w:t>
      </w:r>
      <w:r>
        <w:rPr>
          <w:sz w:val="22"/>
          <w:szCs w:val="22"/>
        </w:rPr>
        <w:t>Hücre içi sindirimden sorumlu organel………………………organelidir.</w:t>
      </w:r>
    </w:p>
    <w:p w:rsidR="000D6DCE" w:rsidRDefault="000D6DCE" w:rsidP="00A90A4B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10. </w:t>
      </w:r>
      <w:r>
        <w:rPr>
          <w:sz w:val="22"/>
          <w:szCs w:val="22"/>
        </w:rPr>
        <w:t>Zarla çevrili çekirdeği olmayan hücrelere…………………. Hücre. Zarla çevril çekirdeği olan hücrelere de ………………………hücreler denir.</w:t>
      </w:r>
    </w:p>
    <w:p w:rsidR="000D6DCE" w:rsidRDefault="000D6DCE" w:rsidP="00A90A4B">
      <w:pPr>
        <w:ind w:right="-828"/>
        <w:jc w:val="both"/>
        <w:rPr>
          <w:b/>
          <w:bCs/>
          <w:sz w:val="22"/>
          <w:szCs w:val="22"/>
        </w:rPr>
      </w:pPr>
    </w:p>
    <w:p w:rsidR="000D6DCE" w:rsidRPr="003F4C93" w:rsidRDefault="000D6DCE" w:rsidP="00A90A4B">
      <w:pPr>
        <w:ind w:right="-828"/>
        <w:jc w:val="both"/>
        <w:rPr>
          <w:b/>
          <w:bCs/>
          <w:sz w:val="28"/>
          <w:szCs w:val="28"/>
        </w:rPr>
      </w:pPr>
      <w:r w:rsidRPr="003F4C93">
        <w:rPr>
          <w:b/>
          <w:bCs/>
          <w:sz w:val="28"/>
          <w:szCs w:val="28"/>
        </w:rPr>
        <w:t>Aşağıdaki kelimeleri uygun tanımlarıyla eşleştiriniz.</w:t>
      </w:r>
    </w:p>
    <w:p w:rsidR="000D6DCE" w:rsidRDefault="000D6DCE" w:rsidP="00A90A4B">
      <w:pPr>
        <w:ind w:right="-828"/>
        <w:jc w:val="both"/>
        <w:rPr>
          <w:b/>
          <w:bCs/>
          <w:sz w:val="28"/>
          <w:szCs w:val="28"/>
        </w:rPr>
      </w:pPr>
    </w:p>
    <w:p w:rsidR="000D6DCE" w:rsidRDefault="000D6DCE" w:rsidP="00A90A4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Pr="0062142B">
        <w:rPr>
          <w:rFonts w:eastAsia="ArialMT"/>
          <w:b/>
          <w:bCs/>
          <w:sz w:val="28"/>
          <w:szCs w:val="28"/>
          <w:lang w:eastAsia="en-US"/>
        </w:rPr>
        <w:t>Otoliz</w:t>
      </w:r>
      <w:r>
        <w:rPr>
          <w:b/>
          <w:bCs/>
          <w:sz w:val="28"/>
          <w:szCs w:val="28"/>
        </w:rPr>
        <w:t xml:space="preserve">, </w:t>
      </w:r>
      <w:r w:rsidRPr="00F63C61">
        <w:rPr>
          <w:b/>
          <w:bCs/>
          <w:sz w:val="28"/>
          <w:szCs w:val="28"/>
          <w:lang w:eastAsia="en-US"/>
        </w:rPr>
        <w:t>Siller ve Kamçılar</w:t>
      </w:r>
      <w:r>
        <w:rPr>
          <w:rFonts w:eastAsia="ArialMT"/>
          <w:sz w:val="22"/>
          <w:szCs w:val="22"/>
          <w:lang w:eastAsia="en-US"/>
        </w:rPr>
        <w:t xml:space="preserve">, </w:t>
      </w:r>
      <w:r w:rsidRPr="00131E1A">
        <w:rPr>
          <w:rFonts w:eastAsia="ArialMT"/>
          <w:b/>
          <w:bCs/>
          <w:sz w:val="28"/>
          <w:szCs w:val="28"/>
          <w:lang w:eastAsia="en-US"/>
        </w:rPr>
        <w:t>Ökaryot hücre</w:t>
      </w:r>
      <w:r>
        <w:rPr>
          <w:rFonts w:eastAsia="ArialMT"/>
          <w:b/>
          <w:bCs/>
          <w:sz w:val="28"/>
          <w:szCs w:val="28"/>
          <w:lang w:eastAsia="en-US"/>
        </w:rPr>
        <w:t>,S</w:t>
      </w:r>
      <w:r w:rsidRPr="0062142B">
        <w:rPr>
          <w:rFonts w:eastAsia="ArialMT"/>
          <w:b/>
          <w:bCs/>
          <w:sz w:val="28"/>
          <w:szCs w:val="28"/>
          <w:lang w:eastAsia="en-US"/>
        </w:rPr>
        <w:t>troma</w:t>
      </w:r>
      <w:r>
        <w:rPr>
          <w:b/>
          <w:bCs/>
          <w:sz w:val="28"/>
          <w:szCs w:val="28"/>
        </w:rPr>
        <w:t xml:space="preserve">, Mikroflament, </w:t>
      </w:r>
      <w:r w:rsidRPr="00131E1A">
        <w:rPr>
          <w:rFonts w:ascii="Arial-BoldMT" w:hAnsi="Arial-BoldMT" w:cs="Arial-BoldMT"/>
          <w:b/>
          <w:bCs/>
          <w:sz w:val="28"/>
          <w:szCs w:val="28"/>
          <w:lang w:eastAsia="en-US"/>
        </w:rPr>
        <w:t>Hipertonik çözelti</w:t>
      </w:r>
      <w:r>
        <w:rPr>
          <w:rFonts w:ascii="Arial-BoldMT" w:hAnsi="Arial-BoldMT" w:cs="Arial-BoldMT"/>
          <w:b/>
          <w:bCs/>
          <w:sz w:val="19"/>
          <w:szCs w:val="19"/>
          <w:lang w:eastAsia="en-US"/>
        </w:rPr>
        <w:t xml:space="preserve">, </w:t>
      </w:r>
      <w:r w:rsidRPr="00131E1A">
        <w:rPr>
          <w:rFonts w:ascii="Arial-BoldMT" w:hAnsi="Arial-BoldMT" w:cs="Arial-BoldMT"/>
          <w:b/>
          <w:bCs/>
          <w:sz w:val="28"/>
          <w:szCs w:val="28"/>
          <w:lang w:eastAsia="en-US"/>
        </w:rPr>
        <w:t>Osmoz,</w:t>
      </w:r>
      <w:r>
        <w:rPr>
          <w:rFonts w:eastAsia="ArialMT"/>
          <w:b/>
          <w:bCs/>
          <w:sz w:val="28"/>
          <w:szCs w:val="28"/>
          <w:lang w:eastAsia="en-US"/>
        </w:rPr>
        <w:t>E</w:t>
      </w:r>
      <w:r w:rsidRPr="0080406B">
        <w:rPr>
          <w:rFonts w:eastAsia="ArialMT"/>
          <w:b/>
          <w:bCs/>
          <w:sz w:val="28"/>
          <w:szCs w:val="28"/>
          <w:lang w:eastAsia="en-US"/>
        </w:rPr>
        <w:t>ndositoz</w:t>
      </w:r>
      <w:r>
        <w:rPr>
          <w:rFonts w:eastAsia="ArialMT"/>
          <w:b/>
          <w:bCs/>
          <w:sz w:val="28"/>
          <w:szCs w:val="28"/>
          <w:lang w:eastAsia="en-US"/>
        </w:rPr>
        <w:t xml:space="preserve">, </w:t>
      </w:r>
      <w:r w:rsidRPr="00131E1A">
        <w:rPr>
          <w:rFonts w:eastAsia="ArialMT"/>
          <w:b/>
          <w:bCs/>
          <w:sz w:val="28"/>
          <w:szCs w:val="28"/>
          <w:lang w:eastAsia="en-US"/>
        </w:rPr>
        <w:t>Robert Hooke</w:t>
      </w:r>
      <w:r>
        <w:rPr>
          <w:rFonts w:eastAsia="ArialMT"/>
          <w:b/>
          <w:bCs/>
          <w:sz w:val="28"/>
          <w:szCs w:val="28"/>
          <w:lang w:eastAsia="en-US"/>
        </w:rPr>
        <w:t>, Difüzyon</w:t>
      </w:r>
      <w:r>
        <w:rPr>
          <w:b/>
          <w:bCs/>
          <w:sz w:val="28"/>
          <w:szCs w:val="28"/>
        </w:rPr>
        <w:t>)</w:t>
      </w:r>
    </w:p>
    <w:p w:rsidR="000D6DCE" w:rsidRDefault="000D6DCE" w:rsidP="00A90A4B">
      <w:pPr>
        <w:ind w:right="-828"/>
        <w:jc w:val="both"/>
        <w:rPr>
          <w:sz w:val="22"/>
          <w:szCs w:val="22"/>
        </w:rPr>
      </w:pPr>
    </w:p>
    <w:p w:rsidR="000D6DCE" w:rsidRDefault="000D6DCE" w:rsidP="00A90A4B">
      <w:pPr>
        <w:jc w:val="both"/>
        <w:rPr>
          <w:sz w:val="22"/>
          <w:szCs w:val="22"/>
        </w:rPr>
      </w:pPr>
      <w:r w:rsidRPr="009F2917">
        <w:rPr>
          <w:b/>
          <w:bCs/>
          <w:sz w:val="22"/>
          <w:szCs w:val="22"/>
        </w:rPr>
        <w:t>1</w:t>
      </w:r>
      <w:r>
        <w:rPr>
          <w:sz w:val="22"/>
          <w:szCs w:val="22"/>
        </w:rPr>
        <w:t>…………………………….:Amipte yalancı ayak oluşumunda,   hücre bölünmesi esnasında boğumlanmayı sağlayan  aktin proteinlerinden oluşmuş hücre iskeleti yapısıdır</w:t>
      </w:r>
    </w:p>
    <w:p w:rsidR="000D6DCE" w:rsidRDefault="000D6DCE" w:rsidP="00A90A4B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  <w:lang w:eastAsia="en-US"/>
        </w:rPr>
      </w:pPr>
      <w:r w:rsidRPr="009F2917">
        <w:rPr>
          <w:b/>
          <w:bCs/>
          <w:sz w:val="22"/>
          <w:szCs w:val="22"/>
        </w:rPr>
        <w:t>2</w:t>
      </w:r>
      <w:r>
        <w:rPr>
          <w:sz w:val="22"/>
          <w:szCs w:val="22"/>
        </w:rPr>
        <w:t>…………………………….:</w:t>
      </w:r>
      <w:r w:rsidRPr="00F63C61">
        <w:rPr>
          <w:b/>
          <w:bCs/>
          <w:sz w:val="22"/>
          <w:szCs w:val="22"/>
          <w:lang w:eastAsia="en-US"/>
        </w:rPr>
        <w:t>:</w:t>
      </w:r>
      <w:r w:rsidRPr="00F63C61">
        <w:rPr>
          <w:rFonts w:eastAsia="ArialMT"/>
          <w:sz w:val="22"/>
          <w:szCs w:val="22"/>
          <w:lang w:eastAsia="en-US"/>
        </w:rPr>
        <w:t xml:space="preserve"> ökaryot hücrenin hareketini sağlayan yapılardır. Bunlarmikrotübül yapılı olmasıyla sentriyollere benzer.</w:t>
      </w:r>
    </w:p>
    <w:p w:rsidR="000D6DCE" w:rsidRPr="0062142B" w:rsidRDefault="000D6DCE" w:rsidP="00A90A4B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  <w:lang w:eastAsia="en-US"/>
        </w:rPr>
      </w:pPr>
      <w:r w:rsidRPr="00F63C61">
        <w:rPr>
          <w:b/>
          <w:bCs/>
          <w:sz w:val="22"/>
          <w:szCs w:val="22"/>
        </w:rPr>
        <w:t>3</w:t>
      </w:r>
      <w:r w:rsidRPr="00F63C61">
        <w:rPr>
          <w:sz w:val="22"/>
          <w:szCs w:val="22"/>
        </w:rPr>
        <w:t>…………………………….:</w:t>
      </w:r>
      <w:r w:rsidRPr="0062142B">
        <w:rPr>
          <w:rFonts w:eastAsia="ArialMT"/>
          <w:sz w:val="22"/>
          <w:szCs w:val="22"/>
          <w:lang w:eastAsia="en-US"/>
        </w:rPr>
        <w:t xml:space="preserve"> Organizmada ölümve bazı hastalık durumlarında hücre içi kontrol mekanizması</w:t>
      </w:r>
    </w:p>
    <w:p w:rsidR="000D6DCE" w:rsidRDefault="000D6DCE" w:rsidP="00A90A4B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  <w:lang w:eastAsia="en-US"/>
        </w:rPr>
      </w:pPr>
      <w:r w:rsidRPr="0062142B">
        <w:rPr>
          <w:rFonts w:eastAsia="ArialMT"/>
          <w:sz w:val="22"/>
          <w:szCs w:val="22"/>
          <w:lang w:eastAsia="en-US"/>
        </w:rPr>
        <w:t>bozulduğundan lizozom enzimleri serbest kalır ve hü</w:t>
      </w:r>
      <w:r>
        <w:rPr>
          <w:rFonts w:eastAsia="ArialMT"/>
          <w:sz w:val="22"/>
          <w:szCs w:val="22"/>
          <w:lang w:eastAsia="en-US"/>
        </w:rPr>
        <w:t xml:space="preserve">cre </w:t>
      </w:r>
      <w:r w:rsidRPr="0062142B">
        <w:rPr>
          <w:rFonts w:eastAsia="ArialMT"/>
          <w:sz w:val="22"/>
          <w:szCs w:val="22"/>
          <w:lang w:eastAsia="en-US"/>
        </w:rPr>
        <w:t xml:space="preserve">içeriğini parçalar. </w:t>
      </w:r>
    </w:p>
    <w:p w:rsidR="000D6DCE" w:rsidRPr="0062142B" w:rsidRDefault="000D6DCE" w:rsidP="00A90A4B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  <w:lang w:eastAsia="en-US"/>
        </w:rPr>
      </w:pPr>
      <w:r w:rsidRPr="0062142B">
        <w:rPr>
          <w:b/>
          <w:bCs/>
          <w:sz w:val="22"/>
          <w:szCs w:val="22"/>
        </w:rPr>
        <w:t>4</w:t>
      </w:r>
      <w:r w:rsidRPr="0062142B">
        <w:rPr>
          <w:sz w:val="22"/>
          <w:szCs w:val="22"/>
        </w:rPr>
        <w:t>. ………………….…………</w:t>
      </w:r>
      <w:r w:rsidRPr="0062142B">
        <w:rPr>
          <w:rFonts w:eastAsia="ArialMT"/>
          <w:sz w:val="22"/>
          <w:szCs w:val="22"/>
          <w:lang w:eastAsia="en-US"/>
        </w:rPr>
        <w:t xml:space="preserve"> Kloroplastıniçini dold</w:t>
      </w:r>
      <w:r>
        <w:rPr>
          <w:rFonts w:eastAsia="ArialMT"/>
          <w:sz w:val="22"/>
          <w:szCs w:val="22"/>
          <w:lang w:eastAsia="en-US"/>
        </w:rPr>
        <w:t xml:space="preserve">uran renksiz ara maddedir. </w:t>
      </w:r>
      <w:r w:rsidRPr="0062142B">
        <w:rPr>
          <w:rFonts w:eastAsia="ArialMT"/>
          <w:sz w:val="22"/>
          <w:szCs w:val="22"/>
          <w:lang w:eastAsia="en-US"/>
        </w:rPr>
        <w:t>adı verilir.</w:t>
      </w:r>
    </w:p>
    <w:p w:rsidR="000D6DCE" w:rsidRDefault="000D6DCE" w:rsidP="00A90A4B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  <w:lang w:eastAsia="en-US"/>
        </w:rPr>
      </w:pPr>
      <w:r w:rsidRPr="009F2917">
        <w:rPr>
          <w:b/>
          <w:bCs/>
          <w:sz w:val="22"/>
          <w:szCs w:val="22"/>
        </w:rPr>
        <w:t>5</w:t>
      </w:r>
      <w:r>
        <w:rPr>
          <w:sz w:val="22"/>
          <w:szCs w:val="22"/>
        </w:rPr>
        <w:t>…………………………….:</w:t>
      </w:r>
      <w:r w:rsidRPr="0062142B">
        <w:rPr>
          <w:rFonts w:eastAsia="ArialMT"/>
          <w:sz w:val="22"/>
          <w:szCs w:val="22"/>
          <w:lang w:eastAsia="en-US"/>
        </w:rPr>
        <w:t>Hücre zarından geçemeyen büyük moleküllerin koful oluşturularak hücre içine alınmasına denir.</w:t>
      </w:r>
    </w:p>
    <w:p w:rsidR="000D6DCE" w:rsidRPr="00854268" w:rsidRDefault="000D6DCE" w:rsidP="00A90A4B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  <w:lang w:eastAsia="en-US"/>
        </w:rPr>
      </w:pPr>
      <w:r w:rsidRPr="0080406B">
        <w:rPr>
          <w:rFonts w:eastAsia="ArialMT"/>
          <w:b/>
          <w:bCs/>
          <w:sz w:val="22"/>
          <w:szCs w:val="22"/>
          <w:lang w:eastAsia="en-US"/>
        </w:rPr>
        <w:t>6</w:t>
      </w:r>
      <w:r>
        <w:rPr>
          <w:rFonts w:eastAsia="ArialMT"/>
          <w:sz w:val="22"/>
          <w:szCs w:val="22"/>
          <w:lang w:eastAsia="en-US"/>
        </w:rPr>
        <w:t>. …………………………….:</w:t>
      </w:r>
      <w:r w:rsidRPr="00854268">
        <w:rPr>
          <w:rFonts w:eastAsia="ArialMT"/>
          <w:sz w:val="22"/>
          <w:szCs w:val="22"/>
          <w:lang w:eastAsia="en-US"/>
        </w:rPr>
        <w:t>: Zarla çevrili çekirdek ve organelleri olan hücrelerdir.Protistler, bitkiler, mantarlar</w:t>
      </w:r>
      <w:r>
        <w:rPr>
          <w:rFonts w:eastAsia="ArialMT"/>
          <w:sz w:val="22"/>
          <w:szCs w:val="22"/>
          <w:lang w:eastAsia="en-US"/>
        </w:rPr>
        <w:t xml:space="preserve"> ve hayvanlardan</w:t>
      </w:r>
      <w:r w:rsidRPr="00854268">
        <w:rPr>
          <w:rFonts w:eastAsia="ArialMT"/>
          <w:sz w:val="22"/>
          <w:szCs w:val="22"/>
          <w:lang w:eastAsia="en-US"/>
        </w:rPr>
        <w:t xml:space="preserve"> oluşmuştur.</w:t>
      </w:r>
    </w:p>
    <w:p w:rsidR="000D6DCE" w:rsidRPr="00131E1A" w:rsidRDefault="000D6DCE" w:rsidP="00A90A4B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7</w:t>
      </w:r>
      <w:r w:rsidRPr="00854268">
        <w:rPr>
          <w:sz w:val="22"/>
          <w:szCs w:val="22"/>
        </w:rPr>
        <w:t>……………………………..:</w:t>
      </w:r>
      <w:r w:rsidRPr="00854268">
        <w:rPr>
          <w:rFonts w:eastAsia="ArialMT"/>
          <w:sz w:val="22"/>
          <w:szCs w:val="22"/>
          <w:lang w:eastAsia="en-US"/>
        </w:rPr>
        <w:t>1665 yılında ilk kez, İngiliz bilim insanı şiş</w:t>
      </w:r>
      <w:r>
        <w:rPr>
          <w:rFonts w:eastAsia="ArialMT"/>
          <w:sz w:val="22"/>
          <w:szCs w:val="22"/>
          <w:lang w:eastAsia="en-US"/>
        </w:rPr>
        <w:t xml:space="preserve">e </w:t>
      </w:r>
      <w:r w:rsidRPr="00854268">
        <w:rPr>
          <w:rFonts w:eastAsia="ArialMT"/>
          <w:sz w:val="22"/>
          <w:szCs w:val="22"/>
          <w:lang w:eastAsia="en-US"/>
        </w:rPr>
        <w:t>mantarından kesit alıpmikroskopta incelediğinde boş odacıklar şeklinde yapılar gördü (Resim 1.20.). Hooke bu odacıklarahücre (cellula) adını</w:t>
      </w:r>
      <w:r>
        <w:rPr>
          <w:rFonts w:eastAsia="ArialMT"/>
          <w:sz w:val="22"/>
          <w:szCs w:val="22"/>
          <w:lang w:eastAsia="en-US"/>
        </w:rPr>
        <w:t xml:space="preserve"> verdi. </w:t>
      </w:r>
    </w:p>
    <w:p w:rsidR="000D6DCE" w:rsidRPr="00320F5A" w:rsidRDefault="000D6DCE" w:rsidP="00A90A4B">
      <w:pPr>
        <w:autoSpaceDE w:val="0"/>
        <w:autoSpaceDN w:val="0"/>
        <w:adjustRightInd w:val="0"/>
        <w:rPr>
          <w:rFonts w:eastAsia="ArialMT"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8</w:t>
      </w:r>
      <w:r w:rsidRPr="00320F5A">
        <w:rPr>
          <w:b/>
          <w:bCs/>
          <w:sz w:val="22"/>
          <w:szCs w:val="22"/>
        </w:rPr>
        <w:t>.</w:t>
      </w:r>
      <w:r w:rsidRPr="00320F5A">
        <w:rPr>
          <w:sz w:val="22"/>
          <w:szCs w:val="22"/>
          <w:lang w:eastAsia="en-US"/>
        </w:rPr>
        <w:t>………………………….:</w:t>
      </w:r>
      <w:r w:rsidRPr="00320F5A">
        <w:rPr>
          <w:rFonts w:eastAsia="ArialMT"/>
          <w:sz w:val="22"/>
          <w:szCs w:val="22"/>
          <w:lang w:eastAsia="en-US"/>
        </w:rPr>
        <w:t>Bir çözeltideki çözünen moleküllerin derişimlerinin fazla olduğu ortamdan az olduğu</w:t>
      </w:r>
    </w:p>
    <w:p w:rsidR="000D6DCE" w:rsidRDefault="000D6DCE" w:rsidP="00A90A4B">
      <w:pPr>
        <w:ind w:right="-828"/>
        <w:jc w:val="both"/>
        <w:rPr>
          <w:b/>
          <w:bCs/>
          <w:sz w:val="22"/>
          <w:szCs w:val="22"/>
        </w:rPr>
      </w:pPr>
      <w:r w:rsidRPr="00320F5A">
        <w:rPr>
          <w:rFonts w:eastAsia="ArialMT"/>
          <w:sz w:val="22"/>
          <w:szCs w:val="22"/>
          <w:lang w:eastAsia="en-US"/>
        </w:rPr>
        <w:t xml:space="preserve">ortama doğru yayılmasına </w:t>
      </w:r>
      <w:r w:rsidRPr="00320F5A">
        <w:rPr>
          <w:sz w:val="22"/>
          <w:szCs w:val="22"/>
          <w:lang w:eastAsia="en-US"/>
        </w:rPr>
        <w:t>olayına denir.</w:t>
      </w:r>
    </w:p>
    <w:p w:rsidR="000D6DCE" w:rsidRPr="00320F5A" w:rsidRDefault="000D6DCE" w:rsidP="00A90A4B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Pr="00320F5A">
        <w:rPr>
          <w:sz w:val="22"/>
          <w:szCs w:val="22"/>
        </w:rPr>
        <w:t>…………………………..:</w:t>
      </w:r>
      <w:r>
        <w:rPr>
          <w:sz w:val="22"/>
          <w:szCs w:val="22"/>
        </w:rPr>
        <w:t xml:space="preserve"> Su moleküllerinin yarı geçirgen zardan çok olduğu yerden az olduğu yere doğru geçişidir. Kısaca suyun difüzyonudur.</w:t>
      </w:r>
    </w:p>
    <w:p w:rsidR="000D6DCE" w:rsidRDefault="000D6DCE" w:rsidP="00A90A4B">
      <w:pPr>
        <w:ind w:right="-828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Pr="00131E1A">
        <w:rPr>
          <w:sz w:val="22"/>
          <w:szCs w:val="22"/>
        </w:rPr>
        <w:t>………………………….:</w:t>
      </w:r>
      <w:r>
        <w:rPr>
          <w:sz w:val="22"/>
          <w:szCs w:val="22"/>
        </w:rPr>
        <w:t xml:space="preserve"> Çözelti yoğunluğu hücre yoğunluğundan fazla olan çözelti tipidir.</w:t>
      </w:r>
    </w:p>
    <w:p w:rsidR="000D6DCE" w:rsidRDefault="000D6DCE" w:rsidP="00A90A4B">
      <w:pPr>
        <w:ind w:right="-828"/>
        <w:jc w:val="both"/>
        <w:rPr>
          <w:b/>
          <w:bCs/>
          <w:sz w:val="22"/>
          <w:szCs w:val="22"/>
        </w:rPr>
      </w:pPr>
    </w:p>
    <w:p w:rsidR="000D6DCE" w:rsidRDefault="000D6DCE" w:rsidP="00A90A4B">
      <w:pPr>
        <w:ind w:right="-828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Kısa cevaplı sorular.</w:t>
      </w:r>
    </w:p>
    <w:p w:rsidR="000D6DCE" w:rsidRPr="003F4C93" w:rsidRDefault="000D6DCE" w:rsidP="00A90A4B">
      <w:pPr>
        <w:ind w:right="-82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</w:t>
      </w:r>
      <w:r w:rsidRPr="003F4C93">
        <w:rPr>
          <w:sz w:val="22"/>
          <w:szCs w:val="22"/>
        </w:rPr>
        <w:t>O</w:t>
      </w:r>
      <w:r>
        <w:rPr>
          <w:sz w:val="22"/>
          <w:szCs w:val="22"/>
        </w:rPr>
        <w:t>smotik basınca sebep olan çözelti şekillerinin isimlerini yazınız? Plazmolizi açıklayınız?</w:t>
      </w:r>
    </w:p>
    <w:p w:rsidR="000D6DCE" w:rsidRDefault="000D6DCE" w:rsidP="00A90A4B">
      <w:pPr>
        <w:ind w:right="-82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2. </w:t>
      </w:r>
      <w:r w:rsidRPr="00646AF0">
        <w:rPr>
          <w:sz w:val="22"/>
          <w:szCs w:val="22"/>
        </w:rPr>
        <w:t>Pasif veAktif taşımanın özelliklerini yazınız</w:t>
      </w:r>
      <w:r>
        <w:rPr>
          <w:sz w:val="22"/>
          <w:szCs w:val="22"/>
        </w:rPr>
        <w:t>?</w:t>
      </w:r>
    </w:p>
    <w:p w:rsidR="000D6DCE" w:rsidRPr="003F4C93" w:rsidRDefault="000D6DCE" w:rsidP="00A90A4B">
      <w:pPr>
        <w:ind w:right="-828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Pr="00646AF0">
        <w:rPr>
          <w:sz w:val="22"/>
          <w:szCs w:val="22"/>
        </w:rPr>
        <w:t>. Çekirdeğin kısımlarını yazınız</w:t>
      </w:r>
      <w:r>
        <w:rPr>
          <w:sz w:val="22"/>
          <w:szCs w:val="22"/>
        </w:rPr>
        <w:t>?</w:t>
      </w:r>
    </w:p>
    <w:p w:rsidR="000D6DCE" w:rsidRDefault="000D6DCE" w:rsidP="00CD43F5">
      <w:pPr>
        <w:ind w:right="-82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</w:t>
      </w:r>
      <w:r w:rsidRPr="00646AF0">
        <w:rPr>
          <w:sz w:val="22"/>
          <w:szCs w:val="22"/>
        </w:rPr>
        <w:t>Ribozom, mitokondri,</w:t>
      </w:r>
      <w:r>
        <w:rPr>
          <w:sz w:val="22"/>
          <w:szCs w:val="22"/>
        </w:rPr>
        <w:t xml:space="preserve"> endoplazmik retikulum, kloroplastın</w:t>
      </w:r>
      <w:r w:rsidRPr="00646AF0">
        <w:rPr>
          <w:sz w:val="22"/>
          <w:szCs w:val="22"/>
        </w:rPr>
        <w:t xml:space="preserve"> temel görevini bir </w:t>
      </w:r>
      <w:r>
        <w:rPr>
          <w:sz w:val="22"/>
          <w:szCs w:val="22"/>
        </w:rPr>
        <w:t>cümleyle yazınız?</w:t>
      </w:r>
    </w:p>
    <w:p w:rsidR="000D6DCE" w:rsidRPr="00316FBE" w:rsidRDefault="000D6DCE" w:rsidP="00A90A4B">
      <w:pPr>
        <w:ind w:right="-828"/>
        <w:rPr>
          <w:b/>
          <w:bCs/>
          <w:sz w:val="22"/>
          <w:szCs w:val="22"/>
        </w:rPr>
      </w:pPr>
      <w:r w:rsidRPr="00316FBE">
        <w:rPr>
          <w:b/>
          <w:bCs/>
          <w:sz w:val="22"/>
          <w:szCs w:val="22"/>
        </w:rPr>
        <w:t>NOT BAREMİ:</w:t>
      </w:r>
    </w:p>
    <w:p w:rsidR="000D6DCE" w:rsidRPr="009F2917" w:rsidRDefault="000D6DCE" w:rsidP="00A90A4B">
      <w:pPr>
        <w:ind w:right="-828"/>
        <w:rPr>
          <w:sz w:val="22"/>
          <w:szCs w:val="22"/>
        </w:rPr>
      </w:pPr>
      <w:r w:rsidRPr="00E63BBE">
        <w:rPr>
          <w:b/>
          <w:bCs/>
          <w:sz w:val="22"/>
          <w:szCs w:val="22"/>
        </w:rPr>
        <w:t xml:space="preserve"> 1.</w:t>
      </w:r>
      <w:r w:rsidRPr="009F2917">
        <w:rPr>
          <w:sz w:val="22"/>
          <w:szCs w:val="22"/>
        </w:rPr>
        <w:t xml:space="preserve">Boşluk doldurma tipi sorular her soru </w:t>
      </w:r>
      <w:r w:rsidRPr="009F2917">
        <w:rPr>
          <w:b/>
          <w:bCs/>
          <w:sz w:val="22"/>
          <w:szCs w:val="22"/>
        </w:rPr>
        <w:t>3 (Üç)</w:t>
      </w:r>
      <w:r w:rsidRPr="009F2917">
        <w:rPr>
          <w:sz w:val="22"/>
          <w:szCs w:val="22"/>
        </w:rPr>
        <w:t>puandır.</w:t>
      </w:r>
      <w:r>
        <w:rPr>
          <w:sz w:val="22"/>
          <w:szCs w:val="22"/>
        </w:rPr>
        <w:t xml:space="preserve"> Toplam: 30 Puan</w:t>
      </w:r>
    </w:p>
    <w:p w:rsidR="000D6DCE" w:rsidRDefault="000D6DCE" w:rsidP="00A90A4B">
      <w:pPr>
        <w:ind w:right="-828"/>
        <w:rPr>
          <w:sz w:val="22"/>
          <w:szCs w:val="22"/>
        </w:rPr>
      </w:pPr>
      <w:r w:rsidRPr="00E63BBE">
        <w:rPr>
          <w:b/>
          <w:bCs/>
          <w:sz w:val="22"/>
          <w:szCs w:val="22"/>
        </w:rPr>
        <w:t xml:space="preserve"> 2.</w:t>
      </w:r>
      <w:r>
        <w:rPr>
          <w:sz w:val="22"/>
          <w:szCs w:val="22"/>
        </w:rPr>
        <w:t xml:space="preserve">Tanım eşleştirme her soru </w:t>
      </w:r>
      <w:r w:rsidRPr="009F2917">
        <w:rPr>
          <w:b/>
          <w:bCs/>
          <w:sz w:val="22"/>
          <w:szCs w:val="22"/>
        </w:rPr>
        <w:t>3 (Üç)</w:t>
      </w:r>
      <w:r>
        <w:rPr>
          <w:sz w:val="22"/>
          <w:szCs w:val="22"/>
        </w:rPr>
        <w:t xml:space="preserve"> puandır. Toplam: 30 Puandır.</w:t>
      </w:r>
    </w:p>
    <w:p w:rsidR="000D6DCE" w:rsidRPr="000317B6" w:rsidRDefault="000D6DCE" w:rsidP="00A90A4B">
      <w:pPr>
        <w:ind w:right="-828"/>
        <w:rPr>
          <w:b/>
          <w:bCs/>
          <w:sz w:val="22"/>
          <w:szCs w:val="22"/>
        </w:rPr>
      </w:pPr>
      <w:r w:rsidRPr="00E63BBE">
        <w:rPr>
          <w:b/>
          <w:bCs/>
          <w:sz w:val="22"/>
          <w:szCs w:val="22"/>
        </w:rPr>
        <w:t>3.</w:t>
      </w:r>
      <w:r>
        <w:rPr>
          <w:sz w:val="22"/>
          <w:szCs w:val="22"/>
        </w:rPr>
        <w:t xml:space="preserve">Kısa cevaplı sorularda </w:t>
      </w:r>
      <w:r w:rsidRPr="000317B6">
        <w:rPr>
          <w:sz w:val="22"/>
          <w:szCs w:val="22"/>
        </w:rPr>
        <w:t xml:space="preserve">her soru </w:t>
      </w:r>
      <w:r w:rsidRPr="00CD43F5">
        <w:rPr>
          <w:b/>
          <w:bCs/>
          <w:sz w:val="22"/>
          <w:szCs w:val="22"/>
        </w:rPr>
        <w:t>10</w:t>
      </w:r>
      <w:r>
        <w:rPr>
          <w:b/>
          <w:bCs/>
          <w:sz w:val="22"/>
          <w:szCs w:val="22"/>
        </w:rPr>
        <w:t>(On)</w:t>
      </w:r>
      <w:r w:rsidRPr="00CD43F5">
        <w:rPr>
          <w:sz w:val="22"/>
          <w:szCs w:val="22"/>
        </w:rPr>
        <w:t>puandır</w:t>
      </w:r>
      <w:r>
        <w:rPr>
          <w:sz w:val="22"/>
          <w:szCs w:val="22"/>
        </w:rPr>
        <w:t>.</w:t>
      </w:r>
      <w:r w:rsidRPr="00A90A4B">
        <w:rPr>
          <w:sz w:val="22"/>
          <w:szCs w:val="22"/>
        </w:rPr>
        <w:t xml:space="preserve">Toplam: 40 Puandır. </w:t>
      </w:r>
    </w:p>
    <w:p w:rsidR="000D6DCE" w:rsidRDefault="000D6DCE" w:rsidP="00A90A4B">
      <w:pPr>
        <w:ind w:right="-828"/>
        <w:rPr>
          <w:sz w:val="22"/>
          <w:szCs w:val="22"/>
        </w:rPr>
      </w:pPr>
    </w:p>
    <w:p w:rsidR="000D6DCE" w:rsidRPr="009F2917" w:rsidRDefault="000D6DCE" w:rsidP="00A90A4B">
      <w:pPr>
        <w:ind w:right="-828"/>
        <w:rPr>
          <w:sz w:val="22"/>
          <w:szCs w:val="22"/>
        </w:rPr>
      </w:pPr>
      <w:r w:rsidRPr="009F2917">
        <w:rPr>
          <w:sz w:val="22"/>
          <w:szCs w:val="22"/>
        </w:rPr>
        <w:t>BAŞARILAR</w:t>
      </w:r>
    </w:p>
    <w:p w:rsidR="000D6DCE" w:rsidRDefault="000D6DCE" w:rsidP="00A90A4B">
      <w:pPr>
        <w:ind w:right="-82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Mustafa BARDAK</w:t>
      </w:r>
    </w:p>
    <w:p w:rsidR="000D6DCE" w:rsidRDefault="000D6DCE" w:rsidP="00A90A4B">
      <w:r>
        <w:t xml:space="preserve">                                                                                                                               Biyoloji Öğretmeni        </w:t>
      </w:r>
    </w:p>
    <w:p w:rsidR="000D6DCE" w:rsidRDefault="000D6DCE" w:rsidP="00A90A4B">
      <w:pPr>
        <w:rPr>
          <w:sz w:val="20"/>
          <w:szCs w:val="20"/>
        </w:rPr>
      </w:pPr>
    </w:p>
    <w:p w:rsidR="000D6DCE" w:rsidRPr="00CD43F5" w:rsidRDefault="000D6DCE" w:rsidP="00A90A4B">
      <w:pPr>
        <w:rPr>
          <w:sz w:val="20"/>
          <w:szCs w:val="20"/>
        </w:rPr>
      </w:pPr>
    </w:p>
    <w:p w:rsidR="000D6DCE" w:rsidRDefault="000D6DCE" w:rsidP="00DF3557">
      <w:pPr>
        <w:ind w:right="-113"/>
        <w:jc w:val="center"/>
        <w:rPr>
          <w:b/>
          <w:bCs/>
          <w:sz w:val="20"/>
          <w:szCs w:val="20"/>
        </w:rPr>
      </w:pPr>
    </w:p>
    <w:p w:rsidR="000D6DCE" w:rsidRPr="00CD43F5" w:rsidRDefault="000D6DCE" w:rsidP="00DF3557">
      <w:pPr>
        <w:ind w:right="-113"/>
        <w:jc w:val="center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>DÜZİÇİ ELLEK LİSESİ</w:t>
      </w:r>
    </w:p>
    <w:p w:rsidR="000D6DCE" w:rsidRPr="00CD43F5" w:rsidRDefault="000D6DCE" w:rsidP="00DF3557">
      <w:pPr>
        <w:jc w:val="center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>BİYOLOJİ DERSİ I. DÖNEM II. YAZILI YOKLAMA SORULARI CEVAP ANAHTARI</w:t>
      </w:r>
    </w:p>
    <w:p w:rsidR="000D6DCE" w:rsidRPr="00CD43F5" w:rsidRDefault="000D6DCE" w:rsidP="00CD43F5">
      <w:pPr>
        <w:ind w:right="-828"/>
        <w:jc w:val="both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>Boşluk-Doldurma soruları. Boş kısımlara uygun kelimeleri yazınız.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>1.</w:t>
      </w:r>
      <w:r w:rsidRPr="00CD43F5">
        <w:rPr>
          <w:sz w:val="20"/>
          <w:szCs w:val="20"/>
        </w:rPr>
        <w:t xml:space="preserve"> DNA’nın yapısında  </w:t>
      </w:r>
      <w:r w:rsidRPr="00CD43F5">
        <w:rPr>
          <w:b/>
          <w:bCs/>
          <w:sz w:val="20"/>
          <w:szCs w:val="20"/>
        </w:rPr>
        <w:t xml:space="preserve">A,T,G,C </w:t>
      </w:r>
      <w:r w:rsidRPr="00CD43F5">
        <w:rPr>
          <w:sz w:val="20"/>
          <w:szCs w:val="20"/>
        </w:rPr>
        <w:t xml:space="preserve">organik bazları ve </w:t>
      </w:r>
      <w:r w:rsidRPr="00CD43F5">
        <w:rPr>
          <w:b/>
          <w:bCs/>
          <w:sz w:val="20"/>
          <w:szCs w:val="20"/>
        </w:rPr>
        <w:t xml:space="preserve">Deoksiriboz </w:t>
      </w:r>
      <w:r w:rsidRPr="00CD43F5">
        <w:rPr>
          <w:sz w:val="20"/>
          <w:szCs w:val="20"/>
        </w:rPr>
        <w:t xml:space="preserve"> şekeri bulunur.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2. </w:t>
      </w:r>
      <w:r w:rsidRPr="00CD43F5">
        <w:rPr>
          <w:rFonts w:eastAsia="ArialMT"/>
          <w:sz w:val="20"/>
          <w:szCs w:val="20"/>
          <w:lang w:eastAsia="en-US"/>
        </w:rPr>
        <w:t xml:space="preserve">Mitokondrinin iç zar kıvrımlarına </w:t>
      </w:r>
      <w:r w:rsidRPr="00CD43F5">
        <w:rPr>
          <w:rFonts w:eastAsia="ArialMT"/>
          <w:b/>
          <w:bCs/>
          <w:sz w:val="20"/>
          <w:szCs w:val="20"/>
          <w:lang w:eastAsia="en-US"/>
        </w:rPr>
        <w:t>KRİSTA</w:t>
      </w:r>
      <w:r w:rsidRPr="00CD43F5">
        <w:rPr>
          <w:rFonts w:eastAsia="ArialMT"/>
          <w:sz w:val="20"/>
          <w:szCs w:val="20"/>
          <w:lang w:eastAsia="en-US"/>
        </w:rPr>
        <w:t xml:space="preserve">  içini dolduran sıvıya  </w:t>
      </w:r>
      <w:r w:rsidRPr="00CD43F5">
        <w:rPr>
          <w:rFonts w:eastAsia="ArialMT"/>
          <w:b/>
          <w:bCs/>
          <w:sz w:val="20"/>
          <w:szCs w:val="20"/>
          <w:lang w:eastAsia="en-US"/>
        </w:rPr>
        <w:t xml:space="preserve">MATRİKS </w:t>
      </w:r>
      <w:r w:rsidRPr="00CD43F5">
        <w:rPr>
          <w:rFonts w:eastAsia="ArialMT"/>
          <w:sz w:val="20"/>
          <w:szCs w:val="20"/>
          <w:lang w:eastAsia="en-US"/>
        </w:rPr>
        <w:t>denir.</w:t>
      </w:r>
    </w:p>
    <w:p w:rsidR="000D6DCE" w:rsidRPr="00CD43F5" w:rsidRDefault="000D6DCE" w:rsidP="00CD43F5">
      <w:pPr>
        <w:autoSpaceDE w:val="0"/>
        <w:autoSpaceDN w:val="0"/>
        <w:adjustRightInd w:val="0"/>
        <w:jc w:val="both"/>
        <w:rPr>
          <w:rFonts w:eastAsia="ArialMT"/>
          <w:color w:val="000000"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 xml:space="preserve">3. </w:t>
      </w:r>
      <w:r w:rsidRPr="00CD43F5">
        <w:rPr>
          <w:rFonts w:eastAsia="ArialMT"/>
          <w:color w:val="000000"/>
          <w:sz w:val="20"/>
          <w:szCs w:val="20"/>
          <w:lang w:eastAsia="en-US"/>
        </w:rPr>
        <w:t>Hücre zarı ile ilgili geçerli olan model 1972 yılında Singer (Singır) ve G.Nicholson (Nikılsın) tarafından</w:t>
      </w:r>
    </w:p>
    <w:p w:rsidR="000D6DCE" w:rsidRPr="00CD43F5" w:rsidRDefault="000D6DCE" w:rsidP="00CD43F5">
      <w:pPr>
        <w:autoSpaceDE w:val="0"/>
        <w:autoSpaceDN w:val="0"/>
        <w:adjustRightInd w:val="0"/>
        <w:jc w:val="both"/>
        <w:rPr>
          <w:rFonts w:eastAsia="ArialMT"/>
          <w:color w:val="000000"/>
          <w:sz w:val="20"/>
          <w:szCs w:val="20"/>
          <w:lang w:eastAsia="en-US"/>
        </w:rPr>
      </w:pPr>
      <w:r w:rsidRPr="00CD43F5">
        <w:rPr>
          <w:rFonts w:eastAsia="ArialMT"/>
          <w:color w:val="000000"/>
          <w:sz w:val="20"/>
          <w:szCs w:val="20"/>
          <w:lang w:eastAsia="en-US"/>
        </w:rPr>
        <w:t xml:space="preserve">    Geliştirilmiştir </w:t>
      </w:r>
      <w:r w:rsidRPr="00CD43F5">
        <w:rPr>
          <w:rFonts w:eastAsia="ArialMT"/>
          <w:b/>
          <w:bCs/>
          <w:color w:val="000000"/>
          <w:sz w:val="20"/>
          <w:szCs w:val="20"/>
          <w:lang w:eastAsia="en-US"/>
        </w:rPr>
        <w:t>AKICI MOZAİK ZAR MODELİ</w:t>
      </w:r>
      <w:r w:rsidRPr="00CD43F5">
        <w:rPr>
          <w:rFonts w:eastAsia="ArialMT"/>
          <w:color w:val="000000"/>
          <w:sz w:val="20"/>
          <w:szCs w:val="20"/>
          <w:lang w:eastAsia="en-US"/>
        </w:rPr>
        <w:t xml:space="preserve"> olarak bilinir.</w:t>
      </w:r>
    </w:p>
    <w:p w:rsidR="000D6DCE" w:rsidRPr="00CD43F5" w:rsidRDefault="000D6DCE" w:rsidP="00CD43F5">
      <w:pPr>
        <w:autoSpaceDE w:val="0"/>
        <w:autoSpaceDN w:val="0"/>
        <w:adjustRightInd w:val="0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 xml:space="preserve">4. </w:t>
      </w:r>
      <w:r w:rsidRPr="00CD43F5">
        <w:rPr>
          <w:sz w:val="20"/>
          <w:szCs w:val="20"/>
        </w:rPr>
        <w:t xml:space="preserve">Bitkilerde klorofili taşıyan, fotosentez yapan organele </w:t>
      </w:r>
      <w:r w:rsidRPr="00CD43F5">
        <w:rPr>
          <w:b/>
          <w:bCs/>
          <w:sz w:val="20"/>
          <w:szCs w:val="20"/>
        </w:rPr>
        <w:t>KLOROPLAST</w:t>
      </w:r>
      <w:r w:rsidRPr="00CD43F5">
        <w:rPr>
          <w:sz w:val="20"/>
          <w:szCs w:val="20"/>
        </w:rPr>
        <w:t xml:space="preserve">  denir.</w:t>
      </w:r>
    </w:p>
    <w:p w:rsidR="000D6DCE" w:rsidRPr="00CD43F5" w:rsidRDefault="000D6DCE" w:rsidP="00CD43F5">
      <w:pPr>
        <w:autoSpaceDE w:val="0"/>
        <w:autoSpaceDN w:val="0"/>
        <w:adjustRightInd w:val="0"/>
        <w:ind w:left="-57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 xml:space="preserve"> 5.</w:t>
      </w:r>
      <w:r w:rsidRPr="00CD43F5">
        <w:rPr>
          <w:sz w:val="20"/>
          <w:szCs w:val="20"/>
          <w:lang w:eastAsia="en-US"/>
        </w:rPr>
        <w:t xml:space="preserve">Endositozda katı moleküllerin yenmesine  </w:t>
      </w:r>
      <w:r w:rsidRPr="00CD43F5">
        <w:rPr>
          <w:b/>
          <w:bCs/>
          <w:sz w:val="20"/>
          <w:szCs w:val="20"/>
          <w:lang w:eastAsia="en-US"/>
        </w:rPr>
        <w:t>FAGOSİTOZ</w:t>
      </w:r>
      <w:r w:rsidRPr="00CD43F5">
        <w:rPr>
          <w:sz w:val="20"/>
          <w:szCs w:val="20"/>
          <w:lang w:eastAsia="en-US"/>
        </w:rPr>
        <w:t xml:space="preserve"> sıvı moleküllerin içilmesine </w:t>
      </w:r>
      <w:r w:rsidRPr="00CD43F5">
        <w:rPr>
          <w:b/>
          <w:bCs/>
          <w:sz w:val="20"/>
          <w:szCs w:val="20"/>
          <w:lang w:eastAsia="en-US"/>
        </w:rPr>
        <w:t>PİNOSİTOZ</w:t>
      </w:r>
      <w:r w:rsidRPr="00CD43F5">
        <w:rPr>
          <w:sz w:val="20"/>
          <w:szCs w:val="20"/>
          <w:lang w:eastAsia="en-US"/>
        </w:rPr>
        <w:t xml:space="preserve"> denir.</w:t>
      </w:r>
    </w:p>
    <w:p w:rsidR="000D6DCE" w:rsidRPr="00CD43F5" w:rsidRDefault="000D6DCE" w:rsidP="00CD43F5">
      <w:pPr>
        <w:autoSpaceDE w:val="0"/>
        <w:autoSpaceDN w:val="0"/>
        <w:adjustRightInd w:val="0"/>
        <w:jc w:val="both"/>
        <w:rPr>
          <w:rFonts w:eastAsia="ArialMT"/>
          <w:b/>
          <w:bCs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>6.</w:t>
      </w:r>
      <w:r w:rsidRPr="00CD43F5">
        <w:rPr>
          <w:rFonts w:eastAsia="ArialMT"/>
          <w:sz w:val="20"/>
          <w:szCs w:val="20"/>
          <w:lang w:eastAsia="en-US"/>
        </w:rPr>
        <w:t xml:space="preserve"> .Hücrede protein sentezinden sorumlu organel </w:t>
      </w:r>
      <w:r w:rsidRPr="00CD43F5">
        <w:rPr>
          <w:rFonts w:eastAsia="ArialMT"/>
          <w:b/>
          <w:bCs/>
          <w:sz w:val="20"/>
          <w:szCs w:val="20"/>
          <w:lang w:eastAsia="en-US"/>
        </w:rPr>
        <w:t>RİBOZM</w:t>
      </w:r>
      <w:r w:rsidRPr="00CD43F5">
        <w:rPr>
          <w:rFonts w:eastAsia="ArialMT"/>
          <w:sz w:val="20"/>
          <w:szCs w:val="20"/>
          <w:lang w:eastAsia="en-US"/>
        </w:rPr>
        <w:t xml:space="preserve"> dur. 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7. </w:t>
      </w:r>
      <w:r w:rsidRPr="00CD43F5">
        <w:rPr>
          <w:sz w:val="20"/>
          <w:szCs w:val="20"/>
        </w:rPr>
        <w:t xml:space="preserve">Hücrede sil kamçı oluşumundan sorumlu hücre iskeleti yapısı  </w:t>
      </w:r>
      <w:r w:rsidRPr="00CD43F5">
        <w:rPr>
          <w:b/>
          <w:bCs/>
          <w:sz w:val="20"/>
          <w:szCs w:val="20"/>
        </w:rPr>
        <w:t>MİKROTÜBÜL</w:t>
      </w:r>
      <w:r w:rsidRPr="00CD43F5">
        <w:rPr>
          <w:sz w:val="20"/>
          <w:szCs w:val="20"/>
        </w:rPr>
        <w:t xml:space="preserve"> dür.</w:t>
      </w:r>
    </w:p>
    <w:p w:rsidR="000D6DCE" w:rsidRPr="00CD43F5" w:rsidRDefault="000D6DCE" w:rsidP="00CD43F5">
      <w:pPr>
        <w:ind w:right="-828"/>
        <w:jc w:val="both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8. </w:t>
      </w:r>
      <w:r w:rsidRPr="00CD43F5">
        <w:rPr>
          <w:sz w:val="20"/>
          <w:szCs w:val="20"/>
        </w:rPr>
        <w:t xml:space="preserve">Plastidler;  </w:t>
      </w:r>
      <w:r w:rsidRPr="00CD43F5">
        <w:rPr>
          <w:b/>
          <w:bCs/>
          <w:sz w:val="20"/>
          <w:szCs w:val="20"/>
        </w:rPr>
        <w:t>KLOROPLAST, KROMOPLAST, LÖKOPLAST</w:t>
      </w:r>
      <w:r w:rsidRPr="00CD43F5">
        <w:rPr>
          <w:sz w:val="20"/>
          <w:szCs w:val="20"/>
        </w:rPr>
        <w:t xml:space="preserve"> olmak üzere üç çeşittir.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>9.</w:t>
      </w:r>
      <w:r w:rsidRPr="00CD43F5">
        <w:rPr>
          <w:sz w:val="20"/>
          <w:szCs w:val="20"/>
        </w:rPr>
        <w:t xml:space="preserve">Hücre içi sindirimden sorumlu organel </w:t>
      </w:r>
      <w:r w:rsidRPr="00CD43F5">
        <w:rPr>
          <w:b/>
          <w:bCs/>
          <w:sz w:val="20"/>
          <w:szCs w:val="20"/>
        </w:rPr>
        <w:t xml:space="preserve">LİZOZOM </w:t>
      </w:r>
      <w:r w:rsidRPr="00CD43F5">
        <w:rPr>
          <w:sz w:val="20"/>
          <w:szCs w:val="20"/>
        </w:rPr>
        <w:t>organelidir.</w:t>
      </w:r>
    </w:p>
    <w:p w:rsidR="000D6DCE" w:rsidRPr="00CD43F5" w:rsidRDefault="000D6DCE" w:rsidP="00CD43F5">
      <w:pPr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10. </w:t>
      </w:r>
      <w:r w:rsidRPr="00CD43F5">
        <w:rPr>
          <w:sz w:val="20"/>
          <w:szCs w:val="20"/>
        </w:rPr>
        <w:t xml:space="preserve">Zarla çevrili çekirdeği olmayan hücrelere </w:t>
      </w:r>
      <w:r w:rsidRPr="00CD43F5">
        <w:rPr>
          <w:b/>
          <w:bCs/>
          <w:sz w:val="20"/>
          <w:szCs w:val="20"/>
        </w:rPr>
        <w:t>PROKARYOT</w:t>
      </w:r>
      <w:r w:rsidRPr="00CD43F5">
        <w:rPr>
          <w:sz w:val="20"/>
          <w:szCs w:val="20"/>
        </w:rPr>
        <w:t xml:space="preserve">  Hücre. Zarla çevril çekirdeği olan hücrelere de </w:t>
      </w:r>
      <w:r w:rsidRPr="00CD43F5">
        <w:rPr>
          <w:b/>
          <w:bCs/>
          <w:sz w:val="20"/>
          <w:szCs w:val="20"/>
        </w:rPr>
        <w:t>ÖKARYOT</w:t>
      </w:r>
      <w:r w:rsidRPr="00CD43F5">
        <w:rPr>
          <w:sz w:val="20"/>
          <w:szCs w:val="20"/>
        </w:rPr>
        <w:t xml:space="preserve">  hücreler denir.</w:t>
      </w:r>
    </w:p>
    <w:p w:rsidR="000D6DCE" w:rsidRPr="00CD43F5" w:rsidRDefault="000D6DCE" w:rsidP="00CD43F5">
      <w:pPr>
        <w:ind w:right="-828"/>
        <w:jc w:val="both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 Aşağıdaki kelimeleri uygun tanımlarıyla eşleştiriniz.</w:t>
      </w:r>
    </w:p>
    <w:p w:rsidR="000D6DCE" w:rsidRPr="00CD43F5" w:rsidRDefault="000D6DCE" w:rsidP="00CD43F5">
      <w:pPr>
        <w:jc w:val="both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>(</w:t>
      </w:r>
      <w:r w:rsidRPr="00CD43F5">
        <w:rPr>
          <w:rFonts w:eastAsia="ArialMT"/>
          <w:b/>
          <w:bCs/>
          <w:sz w:val="20"/>
          <w:szCs w:val="20"/>
          <w:lang w:eastAsia="en-US"/>
        </w:rPr>
        <w:t>Otoliz</w:t>
      </w:r>
      <w:r w:rsidRPr="00CD43F5">
        <w:rPr>
          <w:b/>
          <w:bCs/>
          <w:sz w:val="20"/>
          <w:szCs w:val="20"/>
        </w:rPr>
        <w:t xml:space="preserve">, </w:t>
      </w:r>
      <w:r w:rsidRPr="00CD43F5">
        <w:rPr>
          <w:b/>
          <w:bCs/>
          <w:sz w:val="20"/>
          <w:szCs w:val="20"/>
          <w:lang w:eastAsia="en-US"/>
        </w:rPr>
        <w:t>Siller ve Kamçılar</w:t>
      </w:r>
      <w:r w:rsidRPr="00CD43F5">
        <w:rPr>
          <w:rFonts w:eastAsia="ArialMT"/>
          <w:sz w:val="20"/>
          <w:szCs w:val="20"/>
          <w:lang w:eastAsia="en-US"/>
        </w:rPr>
        <w:t xml:space="preserve">, </w:t>
      </w:r>
      <w:r w:rsidRPr="00CD43F5">
        <w:rPr>
          <w:rFonts w:eastAsia="ArialMT"/>
          <w:b/>
          <w:bCs/>
          <w:sz w:val="20"/>
          <w:szCs w:val="20"/>
          <w:lang w:eastAsia="en-US"/>
        </w:rPr>
        <w:t>Ökaryot hücre,Stroma</w:t>
      </w:r>
      <w:r w:rsidRPr="00CD43F5">
        <w:rPr>
          <w:b/>
          <w:bCs/>
          <w:sz w:val="20"/>
          <w:szCs w:val="20"/>
        </w:rPr>
        <w:t xml:space="preserve">, Mikroflament, </w:t>
      </w:r>
      <w:r w:rsidRPr="00CD43F5">
        <w:rPr>
          <w:rFonts w:ascii="Arial-BoldMT" w:hAnsi="Arial-BoldMT" w:cs="Arial-BoldMT"/>
          <w:b/>
          <w:bCs/>
          <w:sz w:val="20"/>
          <w:szCs w:val="20"/>
          <w:lang w:eastAsia="en-US"/>
        </w:rPr>
        <w:t xml:space="preserve">Hipertonik çözelti, Osmoz, </w:t>
      </w:r>
      <w:r w:rsidRPr="00CD43F5">
        <w:rPr>
          <w:rFonts w:eastAsia="ArialMT"/>
          <w:b/>
          <w:bCs/>
          <w:sz w:val="20"/>
          <w:szCs w:val="20"/>
          <w:lang w:eastAsia="en-US"/>
        </w:rPr>
        <w:t>Endositoz, Robert Hooke, Difüzyon</w:t>
      </w:r>
      <w:r w:rsidRPr="00CD43F5">
        <w:rPr>
          <w:b/>
          <w:bCs/>
          <w:sz w:val="20"/>
          <w:szCs w:val="20"/>
        </w:rPr>
        <w:t>)</w:t>
      </w:r>
    </w:p>
    <w:p w:rsidR="000D6DCE" w:rsidRPr="00CD43F5" w:rsidRDefault="000D6DCE" w:rsidP="00CD43F5">
      <w:pPr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>1 Mikroflament</w:t>
      </w:r>
      <w:r w:rsidRPr="00CD43F5">
        <w:rPr>
          <w:sz w:val="20"/>
          <w:szCs w:val="20"/>
        </w:rPr>
        <w:t>:Amipte yalancı ayak oluşumunda,   hücre bölünmesi esnasında boğumlanmayı sağlayan  aktin proteinlerinden oluşmuş hücre iskeleti yapısıdır</w:t>
      </w:r>
    </w:p>
    <w:p w:rsidR="000D6DCE" w:rsidRPr="00CD43F5" w:rsidRDefault="000D6DCE" w:rsidP="00CD43F5">
      <w:pPr>
        <w:autoSpaceDE w:val="0"/>
        <w:autoSpaceDN w:val="0"/>
        <w:adjustRightInd w:val="0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>2</w:t>
      </w:r>
      <w:r w:rsidRPr="00CD43F5">
        <w:rPr>
          <w:b/>
          <w:bCs/>
          <w:sz w:val="20"/>
          <w:szCs w:val="20"/>
          <w:lang w:eastAsia="en-US"/>
        </w:rPr>
        <w:t xml:space="preserve"> Siller ve Kamçılar: </w:t>
      </w:r>
      <w:r w:rsidRPr="00CD43F5">
        <w:rPr>
          <w:rFonts w:eastAsia="ArialMT"/>
          <w:sz w:val="20"/>
          <w:szCs w:val="20"/>
          <w:lang w:eastAsia="en-US"/>
        </w:rPr>
        <w:t xml:space="preserve"> ökaryot hücrenin hareketini sağlayan yapılardır. Bunlar mikrotübül yapılı olmasıyla sentriyollere benzer.</w:t>
      </w:r>
    </w:p>
    <w:p w:rsidR="000D6DCE" w:rsidRPr="00CD43F5" w:rsidRDefault="000D6DCE" w:rsidP="00CD43F5">
      <w:pPr>
        <w:autoSpaceDE w:val="0"/>
        <w:autoSpaceDN w:val="0"/>
        <w:adjustRightInd w:val="0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>3</w:t>
      </w:r>
      <w:r w:rsidRPr="00CD43F5">
        <w:rPr>
          <w:rFonts w:eastAsia="ArialMT"/>
          <w:b/>
          <w:bCs/>
          <w:sz w:val="20"/>
          <w:szCs w:val="20"/>
          <w:lang w:eastAsia="en-US"/>
        </w:rPr>
        <w:t xml:space="preserve"> Otoliz</w:t>
      </w:r>
      <w:r w:rsidRPr="00CD43F5">
        <w:rPr>
          <w:sz w:val="20"/>
          <w:szCs w:val="20"/>
        </w:rPr>
        <w:t>:</w:t>
      </w:r>
      <w:r w:rsidRPr="00CD43F5">
        <w:rPr>
          <w:rFonts w:eastAsia="ArialMT"/>
          <w:sz w:val="20"/>
          <w:szCs w:val="20"/>
          <w:lang w:eastAsia="en-US"/>
        </w:rPr>
        <w:t xml:space="preserve"> Organizmada ölüm ve bazı hastalık durumlarında hücre içi kontrol mekanizması</w:t>
      </w:r>
    </w:p>
    <w:p w:rsidR="000D6DCE" w:rsidRPr="00CD43F5" w:rsidRDefault="000D6DCE" w:rsidP="00CD43F5">
      <w:pPr>
        <w:autoSpaceDE w:val="0"/>
        <w:autoSpaceDN w:val="0"/>
        <w:adjustRightInd w:val="0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rFonts w:eastAsia="ArialMT"/>
          <w:sz w:val="20"/>
          <w:szCs w:val="20"/>
          <w:lang w:eastAsia="en-US"/>
        </w:rPr>
        <w:t xml:space="preserve">bozulduğundan lizozom enzimleri serbest kalır ve hücre içeriğini parçalar. </w:t>
      </w:r>
    </w:p>
    <w:p w:rsidR="000D6DCE" w:rsidRPr="00CD43F5" w:rsidRDefault="000D6DCE" w:rsidP="00CD43F5">
      <w:pPr>
        <w:autoSpaceDE w:val="0"/>
        <w:autoSpaceDN w:val="0"/>
        <w:adjustRightInd w:val="0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>4</w:t>
      </w:r>
      <w:r w:rsidRPr="00CD43F5">
        <w:rPr>
          <w:sz w:val="20"/>
          <w:szCs w:val="20"/>
        </w:rPr>
        <w:t>.</w:t>
      </w:r>
      <w:r w:rsidRPr="00CD43F5">
        <w:rPr>
          <w:rFonts w:eastAsia="ArialMT"/>
          <w:b/>
          <w:bCs/>
          <w:sz w:val="20"/>
          <w:szCs w:val="20"/>
          <w:lang w:eastAsia="en-US"/>
        </w:rPr>
        <w:t>Stroma</w:t>
      </w:r>
      <w:r w:rsidRPr="00CD43F5">
        <w:rPr>
          <w:rFonts w:eastAsia="ArialMT"/>
          <w:sz w:val="20"/>
          <w:szCs w:val="20"/>
          <w:lang w:eastAsia="en-US"/>
        </w:rPr>
        <w:t xml:space="preserve"> :Kloroplastın içini dolduran renksiz ara maddedir. adı verilir.</w:t>
      </w:r>
    </w:p>
    <w:p w:rsidR="000D6DCE" w:rsidRPr="00CD43F5" w:rsidRDefault="000D6DCE" w:rsidP="00CD43F5">
      <w:pPr>
        <w:autoSpaceDE w:val="0"/>
        <w:autoSpaceDN w:val="0"/>
        <w:adjustRightInd w:val="0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>5</w:t>
      </w:r>
      <w:r w:rsidRPr="00CD43F5">
        <w:rPr>
          <w:rFonts w:eastAsia="ArialMT"/>
          <w:b/>
          <w:bCs/>
          <w:sz w:val="20"/>
          <w:szCs w:val="20"/>
          <w:lang w:eastAsia="en-US"/>
        </w:rPr>
        <w:t xml:space="preserve"> Endositoz</w:t>
      </w:r>
      <w:r w:rsidRPr="00CD43F5">
        <w:rPr>
          <w:sz w:val="20"/>
          <w:szCs w:val="20"/>
        </w:rPr>
        <w:t>:</w:t>
      </w:r>
      <w:r w:rsidRPr="00CD43F5">
        <w:rPr>
          <w:rFonts w:eastAsia="ArialMT"/>
          <w:sz w:val="20"/>
          <w:szCs w:val="20"/>
          <w:lang w:eastAsia="en-US"/>
        </w:rPr>
        <w:t>Hücre zarından geçemeyen büyük moleküllerin koful oluşturularak hücre içine alınmasına denir.</w:t>
      </w:r>
    </w:p>
    <w:p w:rsidR="000D6DCE" w:rsidRPr="00CD43F5" w:rsidRDefault="000D6DCE" w:rsidP="00CD43F5">
      <w:pPr>
        <w:autoSpaceDE w:val="0"/>
        <w:autoSpaceDN w:val="0"/>
        <w:adjustRightInd w:val="0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rFonts w:eastAsia="ArialMT"/>
          <w:b/>
          <w:bCs/>
          <w:sz w:val="20"/>
          <w:szCs w:val="20"/>
          <w:lang w:eastAsia="en-US"/>
        </w:rPr>
        <w:t>6</w:t>
      </w:r>
      <w:r w:rsidRPr="00CD43F5">
        <w:rPr>
          <w:rFonts w:eastAsia="ArialMT"/>
          <w:sz w:val="20"/>
          <w:szCs w:val="20"/>
          <w:lang w:eastAsia="en-US"/>
        </w:rPr>
        <w:t>.</w:t>
      </w:r>
      <w:r w:rsidRPr="00CD43F5">
        <w:rPr>
          <w:rFonts w:eastAsia="ArialMT"/>
          <w:b/>
          <w:bCs/>
          <w:sz w:val="20"/>
          <w:szCs w:val="20"/>
          <w:lang w:eastAsia="en-US"/>
        </w:rPr>
        <w:t xml:space="preserve"> Ökaryot hücre</w:t>
      </w:r>
      <w:r w:rsidRPr="00CD43F5">
        <w:rPr>
          <w:rFonts w:eastAsia="ArialMT"/>
          <w:sz w:val="20"/>
          <w:szCs w:val="20"/>
          <w:lang w:eastAsia="en-US"/>
        </w:rPr>
        <w:t xml:space="preserve"> : Zarla çevrili çekirdek ve organelleri olan hücrelerdir. Protistler, bitkiler, mantarlar ve hayvanlardan oluşmuştur.</w:t>
      </w:r>
    </w:p>
    <w:p w:rsidR="000D6DCE" w:rsidRPr="00CD43F5" w:rsidRDefault="000D6DCE" w:rsidP="00CD43F5">
      <w:pPr>
        <w:autoSpaceDE w:val="0"/>
        <w:autoSpaceDN w:val="0"/>
        <w:adjustRightInd w:val="0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>7</w:t>
      </w:r>
      <w:r w:rsidRPr="00CD43F5">
        <w:rPr>
          <w:sz w:val="20"/>
          <w:szCs w:val="20"/>
        </w:rPr>
        <w:t>.</w:t>
      </w:r>
      <w:r w:rsidRPr="00CD43F5">
        <w:rPr>
          <w:rFonts w:eastAsia="ArialMT"/>
          <w:b/>
          <w:bCs/>
          <w:sz w:val="20"/>
          <w:szCs w:val="20"/>
          <w:lang w:eastAsia="en-US"/>
        </w:rPr>
        <w:t>Robert Hooke</w:t>
      </w:r>
      <w:r w:rsidRPr="00CD43F5">
        <w:rPr>
          <w:sz w:val="20"/>
          <w:szCs w:val="20"/>
        </w:rPr>
        <w:t xml:space="preserve">:  </w:t>
      </w:r>
      <w:r w:rsidRPr="00CD43F5">
        <w:rPr>
          <w:rFonts w:eastAsia="ArialMT"/>
          <w:sz w:val="20"/>
          <w:szCs w:val="20"/>
          <w:lang w:eastAsia="en-US"/>
        </w:rPr>
        <w:t xml:space="preserve">1665 yılında ilk kez, İngiliz bilim insanı şişe mantarından kesit alıp mikroskopta incelediğinde boş odacıklar şeklinde yapılar gördü bu odacıklara hücre (cellula) adını verdi. </w:t>
      </w:r>
    </w:p>
    <w:p w:rsidR="000D6DCE" w:rsidRPr="00CD43F5" w:rsidRDefault="000D6DCE" w:rsidP="00CD43F5">
      <w:pPr>
        <w:autoSpaceDE w:val="0"/>
        <w:autoSpaceDN w:val="0"/>
        <w:adjustRightInd w:val="0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>8.</w:t>
      </w:r>
      <w:r w:rsidRPr="00CD43F5">
        <w:rPr>
          <w:rFonts w:eastAsia="ArialMT"/>
          <w:b/>
          <w:bCs/>
          <w:sz w:val="20"/>
          <w:szCs w:val="20"/>
          <w:lang w:eastAsia="en-US"/>
        </w:rPr>
        <w:t xml:space="preserve"> Difüzyon</w:t>
      </w:r>
      <w:r w:rsidRPr="00CD43F5">
        <w:rPr>
          <w:sz w:val="20"/>
          <w:szCs w:val="20"/>
          <w:lang w:eastAsia="en-US"/>
        </w:rPr>
        <w:t xml:space="preserve">: </w:t>
      </w:r>
      <w:r w:rsidRPr="00CD43F5">
        <w:rPr>
          <w:rFonts w:eastAsia="ArialMT"/>
          <w:sz w:val="20"/>
          <w:szCs w:val="20"/>
          <w:lang w:eastAsia="en-US"/>
        </w:rPr>
        <w:t>Bir çözeltideki çözünen moleküllerin derişimlerinin fazla olduğu ortamdan az olduğu</w:t>
      </w:r>
    </w:p>
    <w:p w:rsidR="000D6DCE" w:rsidRPr="00CD43F5" w:rsidRDefault="000D6DCE" w:rsidP="00CD43F5">
      <w:pPr>
        <w:ind w:right="-828"/>
        <w:jc w:val="both"/>
        <w:rPr>
          <w:b/>
          <w:bCs/>
          <w:sz w:val="20"/>
          <w:szCs w:val="20"/>
        </w:rPr>
      </w:pPr>
      <w:r w:rsidRPr="00CD43F5">
        <w:rPr>
          <w:rFonts w:eastAsia="ArialMT"/>
          <w:sz w:val="20"/>
          <w:szCs w:val="20"/>
          <w:lang w:eastAsia="en-US"/>
        </w:rPr>
        <w:t xml:space="preserve">ortama doğru yayılmasına </w:t>
      </w:r>
      <w:r w:rsidRPr="00CD43F5">
        <w:rPr>
          <w:sz w:val="20"/>
          <w:szCs w:val="20"/>
          <w:lang w:eastAsia="en-US"/>
        </w:rPr>
        <w:t>olayına denir.</w:t>
      </w:r>
    </w:p>
    <w:p w:rsidR="000D6DCE" w:rsidRPr="00CD43F5" w:rsidRDefault="000D6DCE" w:rsidP="00CD43F5">
      <w:pPr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>9</w:t>
      </w:r>
      <w:r w:rsidRPr="00CD43F5">
        <w:rPr>
          <w:rFonts w:ascii="Arial-BoldMT" w:hAnsi="Arial-BoldMT" w:cs="Arial-BoldMT"/>
          <w:b/>
          <w:bCs/>
          <w:sz w:val="20"/>
          <w:szCs w:val="20"/>
          <w:lang w:eastAsia="en-US"/>
        </w:rPr>
        <w:t xml:space="preserve"> Osmoz</w:t>
      </w:r>
      <w:r w:rsidRPr="00CD43F5">
        <w:rPr>
          <w:sz w:val="20"/>
          <w:szCs w:val="20"/>
        </w:rPr>
        <w:t>: Su moleküllerinin yarı geçirgen zardan çok olduğu yerden az olduğu yere doğru geçişidir. Kısaca suyun difüzyonudur.</w:t>
      </w:r>
    </w:p>
    <w:p w:rsidR="000D6DCE" w:rsidRPr="00CD43F5" w:rsidRDefault="000D6DCE" w:rsidP="00CD43F5">
      <w:pPr>
        <w:ind w:right="-828"/>
        <w:jc w:val="both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>10</w:t>
      </w:r>
      <w:r w:rsidRPr="00CD43F5">
        <w:rPr>
          <w:rFonts w:ascii="Arial-BoldMT" w:hAnsi="Arial-BoldMT" w:cs="Arial-BoldMT"/>
          <w:b/>
          <w:bCs/>
          <w:sz w:val="20"/>
          <w:szCs w:val="20"/>
          <w:lang w:eastAsia="en-US"/>
        </w:rPr>
        <w:t xml:space="preserve"> Hipertonik çözelti</w:t>
      </w:r>
      <w:r w:rsidRPr="00CD43F5">
        <w:rPr>
          <w:sz w:val="20"/>
          <w:szCs w:val="20"/>
        </w:rPr>
        <w:t>: Çözelti yoğunluğu hücre yoğunluğundan fazla olan çözelti tipidir.</w:t>
      </w:r>
    </w:p>
    <w:p w:rsidR="000D6DCE" w:rsidRPr="00CD43F5" w:rsidRDefault="000D6DCE" w:rsidP="00CD43F5">
      <w:pPr>
        <w:ind w:right="-828"/>
        <w:jc w:val="both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>Kısa cevaplı sorular.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1. </w:t>
      </w:r>
      <w:r w:rsidRPr="00CD43F5">
        <w:rPr>
          <w:sz w:val="20"/>
          <w:szCs w:val="20"/>
        </w:rPr>
        <w:t>Osmotik basınca sebep olan çözelti şekillerini yazınız. Plazm</w:t>
      </w:r>
      <w:r>
        <w:rPr>
          <w:sz w:val="20"/>
          <w:szCs w:val="20"/>
        </w:rPr>
        <w:t xml:space="preserve">oliz </w:t>
      </w:r>
      <w:r w:rsidRPr="00CD43F5">
        <w:rPr>
          <w:sz w:val="20"/>
          <w:szCs w:val="20"/>
        </w:rPr>
        <w:t>?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İzotonik çözelti, hipertonik çözelti, hipotonik çözelti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Plazmoliz: Hücrenin su vererek büzülmesidir.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2. </w:t>
      </w:r>
      <w:r w:rsidRPr="00CD43F5">
        <w:rPr>
          <w:sz w:val="20"/>
          <w:szCs w:val="20"/>
        </w:rPr>
        <w:t>Pasif ve Aktif taşımanın özelliklerini yazınız?</w:t>
      </w:r>
    </w:p>
    <w:p w:rsidR="000D6DCE" w:rsidRPr="00CD43F5" w:rsidRDefault="000D6DCE" w:rsidP="00CD43F5">
      <w:pPr>
        <w:ind w:right="-828"/>
        <w:jc w:val="both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>Pasif taşıma</w:t>
      </w:r>
    </w:p>
    <w:p w:rsidR="000D6DCE" w:rsidRDefault="000D6DCE" w:rsidP="00DF3557">
      <w:pPr>
        <w:ind w:right="-828"/>
        <w:rPr>
          <w:sz w:val="20"/>
          <w:szCs w:val="20"/>
        </w:rPr>
      </w:pPr>
      <w:r w:rsidRPr="00CD43F5">
        <w:rPr>
          <w:sz w:val="20"/>
          <w:szCs w:val="20"/>
        </w:rPr>
        <w:t xml:space="preserve">Molekülün çok olduğu yerden az olduğu yere doğru taşınmasıdır.ATP harcanmaz </w:t>
      </w:r>
      <w:r>
        <w:rPr>
          <w:sz w:val="20"/>
          <w:szCs w:val="20"/>
        </w:rPr>
        <w:t>,</w:t>
      </w:r>
      <w:r w:rsidRPr="00CD43F5">
        <w:rPr>
          <w:sz w:val="20"/>
          <w:szCs w:val="20"/>
        </w:rPr>
        <w:t>Enzim ya da taşıyıcı maddekullanılmaz.</w:t>
      </w:r>
    </w:p>
    <w:p w:rsidR="000D6DCE" w:rsidRPr="00CD43F5" w:rsidRDefault="000D6DCE" w:rsidP="00DF3557">
      <w:pPr>
        <w:ind w:right="-828"/>
        <w:rPr>
          <w:sz w:val="20"/>
          <w:szCs w:val="20"/>
        </w:rPr>
      </w:pPr>
      <w:r w:rsidRPr="00CD43F5">
        <w:rPr>
          <w:sz w:val="20"/>
          <w:szCs w:val="20"/>
        </w:rPr>
        <w:t>Canlılık şart değildir.</w:t>
      </w:r>
    </w:p>
    <w:p w:rsidR="000D6DCE" w:rsidRPr="00CD43F5" w:rsidRDefault="000D6DCE" w:rsidP="00CD43F5">
      <w:pPr>
        <w:ind w:right="-828"/>
        <w:jc w:val="both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>Aktif taşıma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Molekülün az olduğu yerden çok olduğu yere doğru taşımasıdır.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ATP harcanır.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 xml:space="preserve">Enzim ya da taşıyıcı madde kullanılır. 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Canlılık şarttır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Tüm canlılar gerçekleştirir.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>3</w:t>
      </w:r>
      <w:r w:rsidRPr="00CD43F5">
        <w:rPr>
          <w:sz w:val="20"/>
          <w:szCs w:val="20"/>
        </w:rPr>
        <w:t>. Çekirdeğin kısımlarını yazınız?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Çekirdek zarı, Çekirdek sıvısı, Çekirdekçik, Kromatin ağ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>4.</w:t>
      </w:r>
      <w:r w:rsidRPr="00CD43F5">
        <w:rPr>
          <w:sz w:val="20"/>
          <w:szCs w:val="20"/>
        </w:rPr>
        <w:t>Ribozom, mitokondri,</w:t>
      </w:r>
      <w:r>
        <w:rPr>
          <w:sz w:val="20"/>
          <w:szCs w:val="20"/>
        </w:rPr>
        <w:t xml:space="preserve"> endoplazmik retikulum, kloroplastın</w:t>
      </w:r>
      <w:r w:rsidRPr="00CD43F5">
        <w:rPr>
          <w:sz w:val="20"/>
          <w:szCs w:val="20"/>
        </w:rPr>
        <w:t xml:space="preserve"> temel görevini bir cümleyle yazınız?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Ribozom: Protein sentezler.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Mitokondri: Enerji üretir.</w:t>
      </w:r>
    </w:p>
    <w:p w:rsidR="000D6DCE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Endoplazmik Retikulum: Hücre içi madde taşınmasını sağlar.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>
        <w:rPr>
          <w:sz w:val="20"/>
          <w:szCs w:val="20"/>
        </w:rPr>
        <w:t>Kloroplast:Fotosentez yapar.</w:t>
      </w:r>
    </w:p>
    <w:p w:rsidR="000D6DCE" w:rsidRPr="00CD43F5" w:rsidRDefault="000D6DCE" w:rsidP="00CD43F5">
      <w:pPr>
        <w:ind w:right="-828"/>
        <w:jc w:val="both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>NOT BAREMİ: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 1.</w:t>
      </w:r>
      <w:r w:rsidRPr="00CD43F5">
        <w:rPr>
          <w:sz w:val="20"/>
          <w:szCs w:val="20"/>
        </w:rPr>
        <w:t xml:space="preserve"> Boşluk doldurma tipi sorular her soru </w:t>
      </w:r>
      <w:r w:rsidRPr="00CD43F5">
        <w:rPr>
          <w:b/>
          <w:bCs/>
          <w:sz w:val="20"/>
          <w:szCs w:val="20"/>
        </w:rPr>
        <w:t>3 (Üç)</w:t>
      </w:r>
      <w:r w:rsidRPr="00CD43F5">
        <w:rPr>
          <w:sz w:val="20"/>
          <w:szCs w:val="20"/>
        </w:rPr>
        <w:t xml:space="preserve"> puandır. Toplam: 30 Puan                                                       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 2.  </w:t>
      </w:r>
      <w:r w:rsidRPr="00CD43F5">
        <w:rPr>
          <w:sz w:val="20"/>
          <w:szCs w:val="20"/>
        </w:rPr>
        <w:t xml:space="preserve">Tanım eşleştirme her soru </w:t>
      </w:r>
      <w:r w:rsidRPr="00CD43F5">
        <w:rPr>
          <w:b/>
          <w:bCs/>
          <w:sz w:val="20"/>
          <w:szCs w:val="20"/>
        </w:rPr>
        <w:t>3 (Üç)</w:t>
      </w:r>
      <w:r w:rsidRPr="00CD43F5">
        <w:rPr>
          <w:sz w:val="20"/>
          <w:szCs w:val="20"/>
        </w:rPr>
        <w:t xml:space="preserve"> puandır. Toplam: 30 Puandır.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 3.</w:t>
      </w:r>
      <w:r w:rsidRPr="00CD43F5">
        <w:rPr>
          <w:sz w:val="20"/>
          <w:szCs w:val="20"/>
        </w:rPr>
        <w:t xml:space="preserve"> Kısa cevaplı sorularda her soru </w:t>
      </w:r>
      <w:r w:rsidRPr="00CD43F5">
        <w:rPr>
          <w:b/>
          <w:bCs/>
          <w:sz w:val="20"/>
          <w:szCs w:val="20"/>
        </w:rPr>
        <w:t xml:space="preserve"> 10</w:t>
      </w:r>
      <w:r w:rsidRPr="00CD43F5">
        <w:rPr>
          <w:sz w:val="20"/>
          <w:szCs w:val="20"/>
        </w:rPr>
        <w:t xml:space="preserve"> puandır.Toplam: 40 Puandır. 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</w:p>
    <w:p w:rsidR="000D6DCE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 xml:space="preserve">    BAŞARI</w:t>
      </w:r>
      <w:r>
        <w:rPr>
          <w:sz w:val="20"/>
          <w:szCs w:val="20"/>
        </w:rPr>
        <w:t>LAR</w:t>
      </w:r>
    </w:p>
    <w:p w:rsidR="000D6DCE" w:rsidRPr="00CD43F5" w:rsidRDefault="000D6DCE" w:rsidP="00CD43F5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 xml:space="preserve">  Mustafa BARDAK</w:t>
      </w:r>
    </w:p>
    <w:p w:rsidR="000D6DCE" w:rsidRPr="00EB02C4" w:rsidRDefault="000D6DCE" w:rsidP="00EB02C4">
      <w:pPr>
        <w:jc w:val="both"/>
        <w:rPr>
          <w:sz w:val="20"/>
          <w:szCs w:val="20"/>
        </w:rPr>
      </w:pPr>
      <w:r w:rsidRPr="00CD43F5">
        <w:rPr>
          <w:sz w:val="20"/>
          <w:szCs w:val="20"/>
        </w:rPr>
        <w:t xml:space="preserve">       Biyoloji Öğretmeni                                           </w:t>
      </w:r>
    </w:p>
    <w:p w:rsidR="000D6DCE" w:rsidRDefault="000D6DCE" w:rsidP="00A90A4B"/>
    <w:p w:rsidR="000D6DCE" w:rsidRDefault="000D6DCE" w:rsidP="00EB02C4"/>
    <w:p w:rsidR="000D6DCE" w:rsidRDefault="000D6DCE" w:rsidP="00EB02C4"/>
    <w:p w:rsidR="000D6DCE" w:rsidRDefault="000D6DCE" w:rsidP="00EB02C4">
      <w:pPr>
        <w:ind w:right="-113"/>
        <w:jc w:val="center"/>
        <w:rPr>
          <w:b/>
          <w:bCs/>
        </w:rPr>
      </w:pPr>
      <w:r>
        <w:rPr>
          <w:b/>
          <w:bCs/>
        </w:rPr>
        <w:t>DÜZİÇİ TİCARET MESLEK LİSESİ 9/A-B-C SINIFLARI</w:t>
      </w:r>
    </w:p>
    <w:p w:rsidR="000D6DCE" w:rsidRDefault="000D6DCE" w:rsidP="00EB02C4">
      <w:pPr>
        <w:jc w:val="center"/>
        <w:rPr>
          <w:b/>
          <w:bCs/>
        </w:rPr>
      </w:pPr>
      <w:r>
        <w:rPr>
          <w:b/>
          <w:bCs/>
        </w:rPr>
        <w:t xml:space="preserve">BİYOLOJİ DERSİ I. DÖNEM II. YAZILI YOKLAMA SORULARI </w:t>
      </w:r>
    </w:p>
    <w:p w:rsidR="000D6DCE" w:rsidRDefault="000D6DCE" w:rsidP="00EB02C4">
      <w:pPr>
        <w:ind w:right="-828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Boşluk-Doldurma soruları. Boş kısımlara uygun kelimeleri yazınız.</w:t>
      </w:r>
    </w:p>
    <w:p w:rsidR="000D6DCE" w:rsidRDefault="000D6DCE" w:rsidP="00EB02C4">
      <w:pPr>
        <w:ind w:right="-828"/>
        <w:jc w:val="both"/>
        <w:rPr>
          <w:b/>
          <w:bCs/>
          <w:sz w:val="22"/>
          <w:szCs w:val="22"/>
        </w:rPr>
      </w:pPr>
    </w:p>
    <w:p w:rsidR="000D6DCE" w:rsidRDefault="000D6DCE" w:rsidP="00EB02C4">
      <w:pPr>
        <w:ind w:right="-82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</w:t>
      </w:r>
      <w:r>
        <w:rPr>
          <w:sz w:val="22"/>
          <w:szCs w:val="22"/>
        </w:rPr>
        <w:t xml:space="preserve"> DNA’nın yapısında …………………………….. organik bazları ve………………………şekeri bulunur.</w:t>
      </w:r>
    </w:p>
    <w:p w:rsidR="000D6DCE" w:rsidRDefault="000D6DCE" w:rsidP="00EB02C4">
      <w:pPr>
        <w:ind w:right="-82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2. </w:t>
      </w:r>
      <w:r>
        <w:rPr>
          <w:rFonts w:eastAsia="ArialMT"/>
          <w:sz w:val="22"/>
          <w:szCs w:val="22"/>
          <w:lang w:eastAsia="en-US"/>
        </w:rPr>
        <w:t>Mitokondrinini</w:t>
      </w:r>
      <w:r w:rsidRPr="0079451F">
        <w:rPr>
          <w:rFonts w:eastAsia="ArialMT"/>
          <w:sz w:val="22"/>
          <w:szCs w:val="22"/>
          <w:lang w:eastAsia="en-US"/>
        </w:rPr>
        <w:t>ç</w:t>
      </w:r>
      <w:r>
        <w:rPr>
          <w:rFonts w:eastAsia="ArialMT"/>
          <w:sz w:val="22"/>
          <w:szCs w:val="22"/>
          <w:lang w:eastAsia="en-US"/>
        </w:rPr>
        <w:t xml:space="preserve"> zar kıvrımlarına ……………… içini dolduran sıvıya …………………….denir.</w:t>
      </w:r>
    </w:p>
    <w:p w:rsidR="000D6DCE" w:rsidRPr="00D303BE" w:rsidRDefault="000D6DCE" w:rsidP="00EB02C4">
      <w:pPr>
        <w:autoSpaceDE w:val="0"/>
        <w:autoSpaceDN w:val="0"/>
        <w:adjustRightInd w:val="0"/>
        <w:jc w:val="both"/>
        <w:rPr>
          <w:rFonts w:eastAsia="ArialMT"/>
          <w:color w:val="000000"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 xml:space="preserve">3. </w:t>
      </w:r>
      <w:r w:rsidRPr="00D303BE">
        <w:rPr>
          <w:rFonts w:eastAsia="ArialMT"/>
          <w:color w:val="000000"/>
          <w:sz w:val="22"/>
          <w:szCs w:val="22"/>
          <w:lang w:eastAsia="en-US"/>
        </w:rPr>
        <w:t>Hücre zarı ile ilgili geçerli olan model 1972 yılında Singer (Singır) ve G.Nicholson (Nikılsın) tarafından</w:t>
      </w:r>
    </w:p>
    <w:p w:rsidR="000D6DCE" w:rsidRPr="00D303BE" w:rsidRDefault="000D6DCE" w:rsidP="00EB02C4">
      <w:pPr>
        <w:autoSpaceDE w:val="0"/>
        <w:autoSpaceDN w:val="0"/>
        <w:adjustRightInd w:val="0"/>
        <w:jc w:val="both"/>
        <w:rPr>
          <w:rFonts w:eastAsia="ArialMT"/>
          <w:color w:val="000000"/>
          <w:sz w:val="22"/>
          <w:szCs w:val="22"/>
          <w:lang w:eastAsia="en-US"/>
        </w:rPr>
      </w:pPr>
      <w:r>
        <w:rPr>
          <w:rFonts w:eastAsia="ArialMT"/>
          <w:color w:val="000000"/>
          <w:sz w:val="22"/>
          <w:szCs w:val="22"/>
          <w:lang w:eastAsia="en-US"/>
        </w:rPr>
        <w:t xml:space="preserve">    g</w:t>
      </w:r>
      <w:r w:rsidRPr="00D303BE">
        <w:rPr>
          <w:rFonts w:eastAsia="ArialMT"/>
          <w:color w:val="000000"/>
          <w:sz w:val="22"/>
          <w:szCs w:val="22"/>
          <w:lang w:eastAsia="en-US"/>
        </w:rPr>
        <w:t>eliştirilmiştir</w:t>
      </w:r>
      <w:r>
        <w:rPr>
          <w:rFonts w:eastAsia="ArialMT"/>
          <w:color w:val="000000"/>
          <w:sz w:val="22"/>
          <w:szCs w:val="22"/>
          <w:lang w:eastAsia="en-US"/>
        </w:rPr>
        <w:t>………………………………………………………..</w:t>
      </w:r>
      <w:r w:rsidRPr="00D303BE">
        <w:rPr>
          <w:rFonts w:eastAsia="ArialMT"/>
          <w:color w:val="000000"/>
          <w:sz w:val="22"/>
          <w:szCs w:val="22"/>
          <w:lang w:eastAsia="en-US"/>
        </w:rPr>
        <w:t>olar</w:t>
      </w:r>
      <w:r>
        <w:rPr>
          <w:rFonts w:eastAsia="ArialMT"/>
          <w:color w:val="000000"/>
          <w:sz w:val="22"/>
          <w:szCs w:val="22"/>
          <w:lang w:eastAsia="en-US"/>
        </w:rPr>
        <w:t>ak bilinir.</w:t>
      </w:r>
    </w:p>
    <w:p w:rsidR="000D6DCE" w:rsidRPr="004875BF" w:rsidRDefault="000D6DCE" w:rsidP="00EB02C4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  <w:lang w:eastAsia="en-US"/>
        </w:rPr>
      </w:pPr>
      <w:r w:rsidRPr="00D303BE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 xml:space="preserve">. </w:t>
      </w:r>
      <w:r w:rsidRPr="004875BF">
        <w:rPr>
          <w:sz w:val="22"/>
          <w:szCs w:val="22"/>
        </w:rPr>
        <w:t>Bitkilerde klorofili taşıyan, fotosentez yapan orga</w:t>
      </w:r>
      <w:r>
        <w:rPr>
          <w:sz w:val="22"/>
          <w:szCs w:val="22"/>
        </w:rPr>
        <w:t>ne</w:t>
      </w:r>
      <w:r w:rsidRPr="004875BF">
        <w:rPr>
          <w:sz w:val="22"/>
          <w:szCs w:val="22"/>
        </w:rPr>
        <w:t>le……………………………..denir.</w:t>
      </w:r>
    </w:p>
    <w:p w:rsidR="000D6DCE" w:rsidRPr="0079451F" w:rsidRDefault="000D6DCE" w:rsidP="00EB02C4">
      <w:pPr>
        <w:autoSpaceDE w:val="0"/>
        <w:autoSpaceDN w:val="0"/>
        <w:adjustRightInd w:val="0"/>
        <w:ind w:left="-57"/>
        <w:jc w:val="both"/>
        <w:rPr>
          <w:rFonts w:eastAsia="ArialMT"/>
          <w:sz w:val="22"/>
          <w:szCs w:val="22"/>
          <w:lang w:eastAsia="en-US"/>
        </w:rPr>
      </w:pPr>
      <w:r w:rsidRPr="0079451F">
        <w:rPr>
          <w:b/>
          <w:bCs/>
          <w:sz w:val="22"/>
          <w:szCs w:val="22"/>
        </w:rPr>
        <w:t>5.</w:t>
      </w:r>
      <w:r>
        <w:rPr>
          <w:sz w:val="22"/>
          <w:szCs w:val="22"/>
          <w:lang w:eastAsia="en-US"/>
        </w:rPr>
        <w:t>Endositozda katı mole</w:t>
      </w:r>
      <w:r w:rsidRPr="0079451F">
        <w:rPr>
          <w:sz w:val="22"/>
          <w:szCs w:val="22"/>
          <w:lang w:eastAsia="en-US"/>
        </w:rPr>
        <w:t>küllerin yenmesine ……………… sıvı moleküllerin içilmesine……………..denir.</w:t>
      </w:r>
    </w:p>
    <w:p w:rsidR="000D6DCE" w:rsidRPr="0079451F" w:rsidRDefault="000D6DCE" w:rsidP="00EB02C4">
      <w:pPr>
        <w:autoSpaceDE w:val="0"/>
        <w:autoSpaceDN w:val="0"/>
        <w:adjustRightInd w:val="0"/>
        <w:jc w:val="both"/>
        <w:rPr>
          <w:rFonts w:eastAsia="ArialMT"/>
          <w:b/>
          <w:bCs/>
          <w:sz w:val="22"/>
          <w:szCs w:val="22"/>
          <w:lang w:eastAsia="en-US"/>
        </w:rPr>
      </w:pPr>
      <w:r w:rsidRPr="0079451F">
        <w:rPr>
          <w:b/>
          <w:bCs/>
          <w:sz w:val="22"/>
          <w:szCs w:val="22"/>
        </w:rPr>
        <w:t>6.</w:t>
      </w:r>
      <w:r>
        <w:rPr>
          <w:rFonts w:eastAsia="ArialMT"/>
          <w:sz w:val="22"/>
          <w:szCs w:val="22"/>
          <w:lang w:eastAsia="en-US"/>
        </w:rPr>
        <w:t xml:space="preserve">.Hücrede protein sentezinden sorumlu organel………………………dur. </w:t>
      </w:r>
    </w:p>
    <w:p w:rsidR="000D6DCE" w:rsidRDefault="000D6DCE" w:rsidP="00EB02C4">
      <w:pPr>
        <w:ind w:right="-82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7. </w:t>
      </w:r>
      <w:r>
        <w:rPr>
          <w:sz w:val="22"/>
          <w:szCs w:val="22"/>
        </w:rPr>
        <w:t>Hücrede sil kamçı oluşumundan sorumlu hücre iskeleti yapısı …………………….dür.</w:t>
      </w:r>
    </w:p>
    <w:p w:rsidR="000D6DCE" w:rsidRDefault="000D6DCE" w:rsidP="00EB02C4">
      <w:pPr>
        <w:ind w:right="-828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8. </w:t>
      </w:r>
      <w:r>
        <w:rPr>
          <w:sz w:val="22"/>
          <w:szCs w:val="22"/>
        </w:rPr>
        <w:t>Plastidler; ………………….. , … ………………… , ……………..olmak üzere üç çeşittir.</w:t>
      </w:r>
    </w:p>
    <w:p w:rsidR="000D6DCE" w:rsidRDefault="000D6DCE" w:rsidP="00EB02C4">
      <w:pPr>
        <w:ind w:right="-82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9.</w:t>
      </w:r>
      <w:r>
        <w:rPr>
          <w:sz w:val="22"/>
          <w:szCs w:val="22"/>
        </w:rPr>
        <w:t>Hücre içi sindirimden sorumlu organel………………………organelidir.</w:t>
      </w:r>
    </w:p>
    <w:p w:rsidR="000D6DCE" w:rsidRDefault="000D6DCE" w:rsidP="00EB02C4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10. </w:t>
      </w:r>
      <w:r>
        <w:rPr>
          <w:sz w:val="22"/>
          <w:szCs w:val="22"/>
        </w:rPr>
        <w:t>Zarla çevrili çekirdeği olmayan hücrelere…………………. Hücre. Zarla çevril çekirdeği olan hücrelere de ………………………hücreler denir.</w:t>
      </w:r>
    </w:p>
    <w:p w:rsidR="000D6DCE" w:rsidRDefault="000D6DCE" w:rsidP="00EB02C4">
      <w:pPr>
        <w:ind w:right="-828"/>
        <w:jc w:val="both"/>
        <w:rPr>
          <w:b/>
          <w:bCs/>
          <w:sz w:val="22"/>
          <w:szCs w:val="22"/>
        </w:rPr>
      </w:pPr>
    </w:p>
    <w:p w:rsidR="000D6DCE" w:rsidRPr="003F4C93" w:rsidRDefault="000D6DCE" w:rsidP="00EB02C4">
      <w:pPr>
        <w:ind w:right="-828"/>
        <w:jc w:val="both"/>
        <w:rPr>
          <w:b/>
          <w:bCs/>
          <w:sz w:val="28"/>
          <w:szCs w:val="28"/>
        </w:rPr>
      </w:pPr>
      <w:r w:rsidRPr="003F4C93">
        <w:rPr>
          <w:b/>
          <w:bCs/>
          <w:sz w:val="28"/>
          <w:szCs w:val="28"/>
        </w:rPr>
        <w:t>Aşağıdaki kelimeleri uygun tanımlarıyla eşleştiriniz.</w:t>
      </w:r>
    </w:p>
    <w:p w:rsidR="000D6DCE" w:rsidRDefault="000D6DCE" w:rsidP="00EB02C4">
      <w:pPr>
        <w:ind w:right="-828"/>
        <w:jc w:val="both"/>
        <w:rPr>
          <w:b/>
          <w:bCs/>
          <w:sz w:val="28"/>
          <w:szCs w:val="28"/>
        </w:rPr>
      </w:pPr>
    </w:p>
    <w:p w:rsidR="000D6DCE" w:rsidRDefault="000D6DCE" w:rsidP="00EB02C4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Pr="0062142B">
        <w:rPr>
          <w:rFonts w:eastAsia="ArialMT"/>
          <w:b/>
          <w:bCs/>
          <w:sz w:val="28"/>
          <w:szCs w:val="28"/>
          <w:lang w:eastAsia="en-US"/>
        </w:rPr>
        <w:t>Otoliz</w:t>
      </w:r>
      <w:r>
        <w:rPr>
          <w:b/>
          <w:bCs/>
          <w:sz w:val="28"/>
          <w:szCs w:val="28"/>
        </w:rPr>
        <w:t xml:space="preserve">, </w:t>
      </w:r>
      <w:r w:rsidRPr="00F63C61">
        <w:rPr>
          <w:b/>
          <w:bCs/>
          <w:sz w:val="28"/>
          <w:szCs w:val="28"/>
          <w:lang w:eastAsia="en-US"/>
        </w:rPr>
        <w:t>Siller ve Kamçılar</w:t>
      </w:r>
      <w:r>
        <w:rPr>
          <w:rFonts w:eastAsia="ArialMT"/>
          <w:sz w:val="22"/>
          <w:szCs w:val="22"/>
          <w:lang w:eastAsia="en-US"/>
        </w:rPr>
        <w:t xml:space="preserve">, </w:t>
      </w:r>
      <w:r w:rsidRPr="00131E1A">
        <w:rPr>
          <w:rFonts w:eastAsia="ArialMT"/>
          <w:b/>
          <w:bCs/>
          <w:sz w:val="28"/>
          <w:szCs w:val="28"/>
          <w:lang w:eastAsia="en-US"/>
        </w:rPr>
        <w:t>Ökaryot hücre</w:t>
      </w:r>
      <w:r>
        <w:rPr>
          <w:rFonts w:eastAsia="ArialMT"/>
          <w:b/>
          <w:bCs/>
          <w:sz w:val="28"/>
          <w:szCs w:val="28"/>
          <w:lang w:eastAsia="en-US"/>
        </w:rPr>
        <w:t>,S</w:t>
      </w:r>
      <w:r w:rsidRPr="0062142B">
        <w:rPr>
          <w:rFonts w:eastAsia="ArialMT"/>
          <w:b/>
          <w:bCs/>
          <w:sz w:val="28"/>
          <w:szCs w:val="28"/>
          <w:lang w:eastAsia="en-US"/>
        </w:rPr>
        <w:t>troma</w:t>
      </w:r>
      <w:r>
        <w:rPr>
          <w:b/>
          <w:bCs/>
          <w:sz w:val="28"/>
          <w:szCs w:val="28"/>
        </w:rPr>
        <w:t xml:space="preserve">, Mikroflament, </w:t>
      </w:r>
      <w:r w:rsidRPr="00131E1A">
        <w:rPr>
          <w:rFonts w:ascii="Arial-BoldMT" w:hAnsi="Arial-BoldMT" w:cs="Arial-BoldMT"/>
          <w:b/>
          <w:bCs/>
          <w:sz w:val="28"/>
          <w:szCs w:val="28"/>
          <w:lang w:eastAsia="en-US"/>
        </w:rPr>
        <w:t>Hipertonik çözelti</w:t>
      </w:r>
      <w:r>
        <w:rPr>
          <w:rFonts w:ascii="Arial-BoldMT" w:hAnsi="Arial-BoldMT" w:cs="Arial-BoldMT"/>
          <w:b/>
          <w:bCs/>
          <w:sz w:val="19"/>
          <w:szCs w:val="19"/>
          <w:lang w:eastAsia="en-US"/>
        </w:rPr>
        <w:t xml:space="preserve">, </w:t>
      </w:r>
      <w:r w:rsidRPr="00131E1A">
        <w:rPr>
          <w:rFonts w:ascii="Arial-BoldMT" w:hAnsi="Arial-BoldMT" w:cs="Arial-BoldMT"/>
          <w:b/>
          <w:bCs/>
          <w:sz w:val="28"/>
          <w:szCs w:val="28"/>
          <w:lang w:eastAsia="en-US"/>
        </w:rPr>
        <w:t>Osmoz,</w:t>
      </w:r>
      <w:r>
        <w:rPr>
          <w:rFonts w:eastAsia="ArialMT"/>
          <w:b/>
          <w:bCs/>
          <w:sz w:val="28"/>
          <w:szCs w:val="28"/>
          <w:lang w:eastAsia="en-US"/>
        </w:rPr>
        <w:t>E</w:t>
      </w:r>
      <w:r w:rsidRPr="0080406B">
        <w:rPr>
          <w:rFonts w:eastAsia="ArialMT"/>
          <w:b/>
          <w:bCs/>
          <w:sz w:val="28"/>
          <w:szCs w:val="28"/>
          <w:lang w:eastAsia="en-US"/>
        </w:rPr>
        <w:t>ndositoz</w:t>
      </w:r>
      <w:r>
        <w:rPr>
          <w:rFonts w:eastAsia="ArialMT"/>
          <w:b/>
          <w:bCs/>
          <w:sz w:val="28"/>
          <w:szCs w:val="28"/>
          <w:lang w:eastAsia="en-US"/>
        </w:rPr>
        <w:t xml:space="preserve">, </w:t>
      </w:r>
      <w:r w:rsidRPr="00131E1A">
        <w:rPr>
          <w:rFonts w:eastAsia="ArialMT"/>
          <w:b/>
          <w:bCs/>
          <w:sz w:val="28"/>
          <w:szCs w:val="28"/>
          <w:lang w:eastAsia="en-US"/>
        </w:rPr>
        <w:t>Robert Hooke</w:t>
      </w:r>
      <w:r>
        <w:rPr>
          <w:rFonts w:eastAsia="ArialMT"/>
          <w:b/>
          <w:bCs/>
          <w:sz w:val="28"/>
          <w:szCs w:val="28"/>
          <w:lang w:eastAsia="en-US"/>
        </w:rPr>
        <w:t>, Difüzyon</w:t>
      </w:r>
      <w:r>
        <w:rPr>
          <w:b/>
          <w:bCs/>
          <w:sz w:val="28"/>
          <w:szCs w:val="28"/>
        </w:rPr>
        <w:t>)</w:t>
      </w:r>
    </w:p>
    <w:p w:rsidR="000D6DCE" w:rsidRDefault="000D6DCE" w:rsidP="00EB02C4">
      <w:pPr>
        <w:ind w:right="-828"/>
        <w:jc w:val="both"/>
        <w:rPr>
          <w:sz w:val="22"/>
          <w:szCs w:val="22"/>
        </w:rPr>
      </w:pPr>
    </w:p>
    <w:p w:rsidR="000D6DCE" w:rsidRDefault="000D6DCE" w:rsidP="00EB02C4">
      <w:pPr>
        <w:jc w:val="both"/>
        <w:rPr>
          <w:sz w:val="22"/>
          <w:szCs w:val="22"/>
        </w:rPr>
      </w:pPr>
      <w:r w:rsidRPr="009F2917">
        <w:rPr>
          <w:b/>
          <w:bCs/>
          <w:sz w:val="22"/>
          <w:szCs w:val="22"/>
        </w:rPr>
        <w:t>1</w:t>
      </w:r>
      <w:r>
        <w:rPr>
          <w:sz w:val="22"/>
          <w:szCs w:val="22"/>
        </w:rPr>
        <w:t>…………………………….:Amipte yalancı ayak oluşumunda,   hücre bölünmesi esnasında boğumlanmayı sağlayan  aktin proteinlerinden oluşmuş hücre iskeleti yapısıdır</w:t>
      </w:r>
    </w:p>
    <w:p w:rsidR="000D6DCE" w:rsidRDefault="000D6DCE" w:rsidP="00EB02C4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  <w:lang w:eastAsia="en-US"/>
        </w:rPr>
      </w:pPr>
      <w:r w:rsidRPr="009F2917">
        <w:rPr>
          <w:b/>
          <w:bCs/>
          <w:sz w:val="22"/>
          <w:szCs w:val="22"/>
        </w:rPr>
        <w:t>2</w:t>
      </w:r>
      <w:r>
        <w:rPr>
          <w:sz w:val="22"/>
          <w:szCs w:val="22"/>
        </w:rPr>
        <w:t>…………………………….:</w:t>
      </w:r>
      <w:r w:rsidRPr="00F63C61">
        <w:rPr>
          <w:b/>
          <w:bCs/>
          <w:sz w:val="22"/>
          <w:szCs w:val="22"/>
          <w:lang w:eastAsia="en-US"/>
        </w:rPr>
        <w:t>:</w:t>
      </w:r>
      <w:r w:rsidRPr="00F63C61">
        <w:rPr>
          <w:rFonts w:eastAsia="ArialMT"/>
          <w:sz w:val="22"/>
          <w:szCs w:val="22"/>
          <w:lang w:eastAsia="en-US"/>
        </w:rPr>
        <w:t xml:space="preserve"> ökaryot hücrenin hareketini sağlayan yapılardır. Bunlarmikrotübül yapılı olmasıyla sentriyollere benzer.</w:t>
      </w:r>
    </w:p>
    <w:p w:rsidR="000D6DCE" w:rsidRPr="0062142B" w:rsidRDefault="000D6DCE" w:rsidP="00EB02C4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  <w:lang w:eastAsia="en-US"/>
        </w:rPr>
      </w:pPr>
      <w:r w:rsidRPr="00F63C61">
        <w:rPr>
          <w:b/>
          <w:bCs/>
          <w:sz w:val="22"/>
          <w:szCs w:val="22"/>
        </w:rPr>
        <w:t>3</w:t>
      </w:r>
      <w:r w:rsidRPr="00F63C61">
        <w:rPr>
          <w:sz w:val="22"/>
          <w:szCs w:val="22"/>
        </w:rPr>
        <w:t>…………………………….:</w:t>
      </w:r>
      <w:r w:rsidRPr="0062142B">
        <w:rPr>
          <w:rFonts w:eastAsia="ArialMT"/>
          <w:sz w:val="22"/>
          <w:szCs w:val="22"/>
          <w:lang w:eastAsia="en-US"/>
        </w:rPr>
        <w:t xml:space="preserve"> Organizmada ölümve bazı hastalık durumlarında hücre içi kontrol mekanizması</w:t>
      </w:r>
    </w:p>
    <w:p w:rsidR="000D6DCE" w:rsidRDefault="000D6DCE" w:rsidP="00EB02C4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  <w:lang w:eastAsia="en-US"/>
        </w:rPr>
      </w:pPr>
      <w:r w:rsidRPr="0062142B">
        <w:rPr>
          <w:rFonts w:eastAsia="ArialMT"/>
          <w:sz w:val="22"/>
          <w:szCs w:val="22"/>
          <w:lang w:eastAsia="en-US"/>
        </w:rPr>
        <w:t>bozulduğundan lizozom enzimleri serbest kalır ve hü</w:t>
      </w:r>
      <w:r>
        <w:rPr>
          <w:rFonts w:eastAsia="ArialMT"/>
          <w:sz w:val="22"/>
          <w:szCs w:val="22"/>
          <w:lang w:eastAsia="en-US"/>
        </w:rPr>
        <w:t xml:space="preserve">cre </w:t>
      </w:r>
      <w:r w:rsidRPr="0062142B">
        <w:rPr>
          <w:rFonts w:eastAsia="ArialMT"/>
          <w:sz w:val="22"/>
          <w:szCs w:val="22"/>
          <w:lang w:eastAsia="en-US"/>
        </w:rPr>
        <w:t xml:space="preserve">içeriğini parçalar. </w:t>
      </w:r>
    </w:p>
    <w:p w:rsidR="000D6DCE" w:rsidRPr="0062142B" w:rsidRDefault="000D6DCE" w:rsidP="00EB02C4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  <w:lang w:eastAsia="en-US"/>
        </w:rPr>
      </w:pPr>
      <w:r w:rsidRPr="0062142B">
        <w:rPr>
          <w:b/>
          <w:bCs/>
          <w:sz w:val="22"/>
          <w:szCs w:val="22"/>
        </w:rPr>
        <w:t>4</w:t>
      </w:r>
      <w:r w:rsidRPr="0062142B">
        <w:rPr>
          <w:sz w:val="22"/>
          <w:szCs w:val="22"/>
        </w:rPr>
        <w:t>. ………………….…………</w:t>
      </w:r>
      <w:r w:rsidRPr="0062142B">
        <w:rPr>
          <w:rFonts w:eastAsia="ArialMT"/>
          <w:sz w:val="22"/>
          <w:szCs w:val="22"/>
          <w:lang w:eastAsia="en-US"/>
        </w:rPr>
        <w:t xml:space="preserve"> Kloroplastıniçini dold</w:t>
      </w:r>
      <w:r>
        <w:rPr>
          <w:rFonts w:eastAsia="ArialMT"/>
          <w:sz w:val="22"/>
          <w:szCs w:val="22"/>
          <w:lang w:eastAsia="en-US"/>
        </w:rPr>
        <w:t xml:space="preserve">uran renksiz ara maddedir. </w:t>
      </w:r>
      <w:r w:rsidRPr="0062142B">
        <w:rPr>
          <w:rFonts w:eastAsia="ArialMT"/>
          <w:sz w:val="22"/>
          <w:szCs w:val="22"/>
          <w:lang w:eastAsia="en-US"/>
        </w:rPr>
        <w:t>adı verilir.</w:t>
      </w:r>
    </w:p>
    <w:p w:rsidR="000D6DCE" w:rsidRDefault="000D6DCE" w:rsidP="00EB02C4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  <w:lang w:eastAsia="en-US"/>
        </w:rPr>
      </w:pPr>
      <w:r w:rsidRPr="009F2917">
        <w:rPr>
          <w:b/>
          <w:bCs/>
          <w:sz w:val="22"/>
          <w:szCs w:val="22"/>
        </w:rPr>
        <w:t>5</w:t>
      </w:r>
      <w:r>
        <w:rPr>
          <w:sz w:val="22"/>
          <w:szCs w:val="22"/>
        </w:rPr>
        <w:t>…………………………….:</w:t>
      </w:r>
      <w:r w:rsidRPr="0062142B">
        <w:rPr>
          <w:rFonts w:eastAsia="ArialMT"/>
          <w:sz w:val="22"/>
          <w:szCs w:val="22"/>
          <w:lang w:eastAsia="en-US"/>
        </w:rPr>
        <w:t>Hücre zarından geçemeyen büyük moleküllerin koful oluşturularak hücre içine alınmasına denir.</w:t>
      </w:r>
    </w:p>
    <w:p w:rsidR="000D6DCE" w:rsidRPr="00854268" w:rsidRDefault="000D6DCE" w:rsidP="00EB02C4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  <w:lang w:eastAsia="en-US"/>
        </w:rPr>
      </w:pPr>
      <w:r w:rsidRPr="0080406B">
        <w:rPr>
          <w:rFonts w:eastAsia="ArialMT"/>
          <w:b/>
          <w:bCs/>
          <w:sz w:val="22"/>
          <w:szCs w:val="22"/>
          <w:lang w:eastAsia="en-US"/>
        </w:rPr>
        <w:t>6</w:t>
      </w:r>
      <w:r>
        <w:rPr>
          <w:rFonts w:eastAsia="ArialMT"/>
          <w:sz w:val="22"/>
          <w:szCs w:val="22"/>
          <w:lang w:eastAsia="en-US"/>
        </w:rPr>
        <w:t>. …………………………….:</w:t>
      </w:r>
      <w:r w:rsidRPr="00854268">
        <w:rPr>
          <w:rFonts w:eastAsia="ArialMT"/>
          <w:sz w:val="22"/>
          <w:szCs w:val="22"/>
          <w:lang w:eastAsia="en-US"/>
        </w:rPr>
        <w:t>: Zarla çevrili çekirdek ve organelleri olan hücrelerdir.Protistler, bitkiler, mantarlar</w:t>
      </w:r>
      <w:r>
        <w:rPr>
          <w:rFonts w:eastAsia="ArialMT"/>
          <w:sz w:val="22"/>
          <w:szCs w:val="22"/>
          <w:lang w:eastAsia="en-US"/>
        </w:rPr>
        <w:t xml:space="preserve"> ve hayvanlardan</w:t>
      </w:r>
      <w:r w:rsidRPr="00854268">
        <w:rPr>
          <w:rFonts w:eastAsia="ArialMT"/>
          <w:sz w:val="22"/>
          <w:szCs w:val="22"/>
          <w:lang w:eastAsia="en-US"/>
        </w:rPr>
        <w:t xml:space="preserve"> oluşmuştur.</w:t>
      </w:r>
    </w:p>
    <w:p w:rsidR="000D6DCE" w:rsidRPr="00131E1A" w:rsidRDefault="000D6DCE" w:rsidP="00EB02C4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7</w:t>
      </w:r>
      <w:r w:rsidRPr="00854268">
        <w:rPr>
          <w:sz w:val="22"/>
          <w:szCs w:val="22"/>
        </w:rPr>
        <w:t>……………………………..:</w:t>
      </w:r>
      <w:r w:rsidRPr="00854268">
        <w:rPr>
          <w:rFonts w:eastAsia="ArialMT"/>
          <w:sz w:val="22"/>
          <w:szCs w:val="22"/>
          <w:lang w:eastAsia="en-US"/>
        </w:rPr>
        <w:t>1665 yılında ilk kez, İngiliz bilim insanı şiş</w:t>
      </w:r>
      <w:r>
        <w:rPr>
          <w:rFonts w:eastAsia="ArialMT"/>
          <w:sz w:val="22"/>
          <w:szCs w:val="22"/>
          <w:lang w:eastAsia="en-US"/>
        </w:rPr>
        <w:t xml:space="preserve">e </w:t>
      </w:r>
      <w:r w:rsidRPr="00854268">
        <w:rPr>
          <w:rFonts w:eastAsia="ArialMT"/>
          <w:sz w:val="22"/>
          <w:szCs w:val="22"/>
          <w:lang w:eastAsia="en-US"/>
        </w:rPr>
        <w:t>mantarından kesit alıpmikroskopta incelediğinde boş odacıklar şeklinde yapılar gördü (Resim 1.20.). Hooke bu odacıklarahücre (cellula) adını</w:t>
      </w:r>
      <w:r>
        <w:rPr>
          <w:rFonts w:eastAsia="ArialMT"/>
          <w:sz w:val="22"/>
          <w:szCs w:val="22"/>
          <w:lang w:eastAsia="en-US"/>
        </w:rPr>
        <w:t xml:space="preserve"> verdi. </w:t>
      </w:r>
    </w:p>
    <w:p w:rsidR="000D6DCE" w:rsidRPr="00320F5A" w:rsidRDefault="000D6DCE" w:rsidP="00EB02C4">
      <w:pPr>
        <w:autoSpaceDE w:val="0"/>
        <w:autoSpaceDN w:val="0"/>
        <w:adjustRightInd w:val="0"/>
        <w:rPr>
          <w:rFonts w:eastAsia="ArialMT"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8</w:t>
      </w:r>
      <w:r w:rsidRPr="00320F5A">
        <w:rPr>
          <w:b/>
          <w:bCs/>
          <w:sz w:val="22"/>
          <w:szCs w:val="22"/>
        </w:rPr>
        <w:t>.</w:t>
      </w:r>
      <w:r w:rsidRPr="00320F5A">
        <w:rPr>
          <w:sz w:val="22"/>
          <w:szCs w:val="22"/>
          <w:lang w:eastAsia="en-US"/>
        </w:rPr>
        <w:t>………………………….:</w:t>
      </w:r>
      <w:r w:rsidRPr="00320F5A">
        <w:rPr>
          <w:rFonts w:eastAsia="ArialMT"/>
          <w:sz w:val="22"/>
          <w:szCs w:val="22"/>
          <w:lang w:eastAsia="en-US"/>
        </w:rPr>
        <w:t>Bir çözeltideki çözünen moleküllerin derişimlerinin fazla olduğu ortamdan az olduğu</w:t>
      </w:r>
    </w:p>
    <w:p w:rsidR="000D6DCE" w:rsidRDefault="000D6DCE" w:rsidP="00EB02C4">
      <w:pPr>
        <w:ind w:right="-828"/>
        <w:jc w:val="both"/>
        <w:rPr>
          <w:b/>
          <w:bCs/>
          <w:sz w:val="22"/>
          <w:szCs w:val="22"/>
        </w:rPr>
      </w:pPr>
      <w:r w:rsidRPr="00320F5A">
        <w:rPr>
          <w:rFonts w:eastAsia="ArialMT"/>
          <w:sz w:val="22"/>
          <w:szCs w:val="22"/>
          <w:lang w:eastAsia="en-US"/>
        </w:rPr>
        <w:t xml:space="preserve">ortama doğru yayılmasına </w:t>
      </w:r>
      <w:r w:rsidRPr="00320F5A">
        <w:rPr>
          <w:sz w:val="22"/>
          <w:szCs w:val="22"/>
          <w:lang w:eastAsia="en-US"/>
        </w:rPr>
        <w:t>olayına denir.</w:t>
      </w:r>
    </w:p>
    <w:p w:rsidR="000D6DCE" w:rsidRPr="00320F5A" w:rsidRDefault="000D6DCE" w:rsidP="00EB02C4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Pr="00320F5A">
        <w:rPr>
          <w:sz w:val="22"/>
          <w:szCs w:val="22"/>
        </w:rPr>
        <w:t>…………………………..:</w:t>
      </w:r>
      <w:r>
        <w:rPr>
          <w:sz w:val="22"/>
          <w:szCs w:val="22"/>
        </w:rPr>
        <w:t xml:space="preserve"> Su moleküllerinin yarı geçirgen zardan çok olduğu yerden az olduğu yere doğru geçişidir. Kısaca suyun difüzyonudur.</w:t>
      </w:r>
    </w:p>
    <w:p w:rsidR="000D6DCE" w:rsidRDefault="000D6DCE" w:rsidP="00EB02C4">
      <w:pPr>
        <w:ind w:right="-828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Pr="00131E1A">
        <w:rPr>
          <w:sz w:val="22"/>
          <w:szCs w:val="22"/>
        </w:rPr>
        <w:t>………………………….:</w:t>
      </w:r>
      <w:r>
        <w:rPr>
          <w:sz w:val="22"/>
          <w:szCs w:val="22"/>
        </w:rPr>
        <w:t xml:space="preserve"> Çözelti yoğunluğu hücre yoğunluğundan fazla olan çözelti tipidir.</w:t>
      </w:r>
    </w:p>
    <w:p w:rsidR="000D6DCE" w:rsidRDefault="000D6DCE" w:rsidP="00EB02C4">
      <w:pPr>
        <w:ind w:right="-828"/>
        <w:jc w:val="both"/>
        <w:rPr>
          <w:b/>
          <w:bCs/>
          <w:sz w:val="22"/>
          <w:szCs w:val="22"/>
        </w:rPr>
      </w:pPr>
    </w:p>
    <w:p w:rsidR="000D6DCE" w:rsidRDefault="000D6DCE" w:rsidP="00EB02C4">
      <w:pPr>
        <w:ind w:right="-828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Kısa cevaplı sorular.</w:t>
      </w:r>
    </w:p>
    <w:p w:rsidR="000D6DCE" w:rsidRPr="003F4C93" w:rsidRDefault="000D6DCE" w:rsidP="00EB02C4">
      <w:pPr>
        <w:ind w:right="-82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</w:t>
      </w:r>
      <w:r w:rsidRPr="003F4C93">
        <w:rPr>
          <w:sz w:val="22"/>
          <w:szCs w:val="22"/>
        </w:rPr>
        <w:t>O</w:t>
      </w:r>
      <w:r>
        <w:rPr>
          <w:sz w:val="22"/>
          <w:szCs w:val="22"/>
        </w:rPr>
        <w:t>smotik basınca sebep olan çözelti şekillerinin isimlerini yazınız? Plazmolizi açıklayınız?</w:t>
      </w:r>
    </w:p>
    <w:p w:rsidR="000D6DCE" w:rsidRDefault="000D6DCE" w:rsidP="00EB02C4">
      <w:pPr>
        <w:ind w:right="-82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2. </w:t>
      </w:r>
      <w:r w:rsidRPr="00646AF0">
        <w:rPr>
          <w:sz w:val="22"/>
          <w:szCs w:val="22"/>
        </w:rPr>
        <w:t>Pasif veAktif taşımanın özelliklerini yazınız</w:t>
      </w:r>
      <w:r>
        <w:rPr>
          <w:sz w:val="22"/>
          <w:szCs w:val="22"/>
        </w:rPr>
        <w:t>?</w:t>
      </w:r>
    </w:p>
    <w:p w:rsidR="000D6DCE" w:rsidRPr="003F4C93" w:rsidRDefault="000D6DCE" w:rsidP="00EB02C4">
      <w:pPr>
        <w:ind w:right="-828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Pr="00646AF0">
        <w:rPr>
          <w:sz w:val="22"/>
          <w:szCs w:val="22"/>
        </w:rPr>
        <w:t>. Çekirdeğin kısımlarını yazınız</w:t>
      </w:r>
      <w:r>
        <w:rPr>
          <w:sz w:val="22"/>
          <w:szCs w:val="22"/>
        </w:rPr>
        <w:t>?</w:t>
      </w:r>
    </w:p>
    <w:p w:rsidR="000D6DCE" w:rsidRDefault="000D6DCE" w:rsidP="00EB02C4">
      <w:pPr>
        <w:ind w:right="-82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</w:t>
      </w:r>
      <w:r w:rsidRPr="00646AF0">
        <w:rPr>
          <w:sz w:val="22"/>
          <w:szCs w:val="22"/>
        </w:rPr>
        <w:t>Ribozom, mitokondri,</w:t>
      </w:r>
      <w:r>
        <w:rPr>
          <w:sz w:val="22"/>
          <w:szCs w:val="22"/>
        </w:rPr>
        <w:t xml:space="preserve"> endoplazmik retikulum,kloroplastın</w:t>
      </w:r>
      <w:r w:rsidRPr="00646AF0">
        <w:rPr>
          <w:sz w:val="22"/>
          <w:szCs w:val="22"/>
        </w:rPr>
        <w:t xml:space="preserve"> temel görevini bir </w:t>
      </w:r>
      <w:r>
        <w:rPr>
          <w:sz w:val="22"/>
          <w:szCs w:val="22"/>
        </w:rPr>
        <w:t>cümleyle yazınız?</w:t>
      </w:r>
    </w:p>
    <w:p w:rsidR="000D6DCE" w:rsidRDefault="000D6DCE" w:rsidP="00EB02C4">
      <w:pPr>
        <w:ind w:right="-828"/>
        <w:rPr>
          <w:b/>
          <w:bCs/>
          <w:sz w:val="22"/>
          <w:szCs w:val="22"/>
        </w:rPr>
      </w:pPr>
    </w:p>
    <w:p w:rsidR="000D6DCE" w:rsidRPr="00316FBE" w:rsidRDefault="000D6DCE" w:rsidP="00EB02C4">
      <w:pPr>
        <w:ind w:right="-828"/>
        <w:rPr>
          <w:b/>
          <w:bCs/>
          <w:sz w:val="22"/>
          <w:szCs w:val="22"/>
        </w:rPr>
      </w:pPr>
      <w:r w:rsidRPr="00316FBE">
        <w:rPr>
          <w:b/>
          <w:bCs/>
          <w:sz w:val="22"/>
          <w:szCs w:val="22"/>
        </w:rPr>
        <w:t>NOT BAREMİ:</w:t>
      </w:r>
    </w:p>
    <w:p w:rsidR="000D6DCE" w:rsidRPr="009F2917" w:rsidRDefault="000D6DCE" w:rsidP="00EB02C4">
      <w:pPr>
        <w:ind w:right="-828"/>
        <w:rPr>
          <w:sz w:val="22"/>
          <w:szCs w:val="22"/>
        </w:rPr>
      </w:pPr>
      <w:r w:rsidRPr="00E63BBE">
        <w:rPr>
          <w:b/>
          <w:bCs/>
          <w:sz w:val="22"/>
          <w:szCs w:val="22"/>
        </w:rPr>
        <w:t xml:space="preserve"> 1.</w:t>
      </w:r>
      <w:r w:rsidRPr="009F2917">
        <w:rPr>
          <w:sz w:val="22"/>
          <w:szCs w:val="22"/>
        </w:rPr>
        <w:t xml:space="preserve">Boşluk doldurma tipi sorular her soru </w:t>
      </w:r>
      <w:r w:rsidRPr="009F2917">
        <w:rPr>
          <w:b/>
          <w:bCs/>
          <w:sz w:val="22"/>
          <w:szCs w:val="22"/>
        </w:rPr>
        <w:t>3 (Üç)</w:t>
      </w:r>
      <w:r w:rsidRPr="009F2917">
        <w:rPr>
          <w:sz w:val="22"/>
          <w:szCs w:val="22"/>
        </w:rPr>
        <w:t>puandır.</w:t>
      </w:r>
      <w:r>
        <w:rPr>
          <w:sz w:val="22"/>
          <w:szCs w:val="22"/>
        </w:rPr>
        <w:t xml:space="preserve"> Toplam: 30 Puan</w:t>
      </w:r>
    </w:p>
    <w:p w:rsidR="000D6DCE" w:rsidRDefault="000D6DCE" w:rsidP="00EB02C4">
      <w:pPr>
        <w:ind w:right="-828"/>
        <w:rPr>
          <w:sz w:val="22"/>
          <w:szCs w:val="22"/>
        </w:rPr>
      </w:pPr>
      <w:r w:rsidRPr="00E63BBE">
        <w:rPr>
          <w:b/>
          <w:bCs/>
          <w:sz w:val="22"/>
          <w:szCs w:val="22"/>
        </w:rPr>
        <w:t xml:space="preserve"> 2.</w:t>
      </w:r>
      <w:r>
        <w:rPr>
          <w:sz w:val="22"/>
          <w:szCs w:val="22"/>
        </w:rPr>
        <w:t xml:space="preserve">Tanım eşleştirme her soru </w:t>
      </w:r>
      <w:r w:rsidRPr="009F2917">
        <w:rPr>
          <w:b/>
          <w:bCs/>
          <w:sz w:val="22"/>
          <w:szCs w:val="22"/>
        </w:rPr>
        <w:t>3 (Üç)</w:t>
      </w:r>
      <w:r>
        <w:rPr>
          <w:sz w:val="22"/>
          <w:szCs w:val="22"/>
        </w:rPr>
        <w:t xml:space="preserve"> puandır. Toplam: 30 Puandır.</w:t>
      </w:r>
    </w:p>
    <w:p w:rsidR="000D6DCE" w:rsidRPr="000317B6" w:rsidRDefault="000D6DCE" w:rsidP="00EB02C4">
      <w:pPr>
        <w:ind w:right="-828"/>
        <w:rPr>
          <w:b/>
          <w:bCs/>
          <w:sz w:val="22"/>
          <w:szCs w:val="22"/>
        </w:rPr>
      </w:pPr>
      <w:r w:rsidRPr="00E63BBE">
        <w:rPr>
          <w:b/>
          <w:bCs/>
          <w:sz w:val="22"/>
          <w:szCs w:val="22"/>
        </w:rPr>
        <w:t>3.</w:t>
      </w:r>
      <w:r>
        <w:rPr>
          <w:sz w:val="22"/>
          <w:szCs w:val="22"/>
        </w:rPr>
        <w:t xml:space="preserve">Kısa cevaplı sorularda </w:t>
      </w:r>
      <w:r w:rsidRPr="000317B6">
        <w:rPr>
          <w:sz w:val="22"/>
          <w:szCs w:val="22"/>
        </w:rPr>
        <w:t xml:space="preserve">her soru </w:t>
      </w:r>
      <w:r w:rsidRPr="00CD43F5">
        <w:rPr>
          <w:b/>
          <w:bCs/>
          <w:sz w:val="22"/>
          <w:szCs w:val="22"/>
        </w:rPr>
        <w:t>10</w:t>
      </w:r>
      <w:r>
        <w:rPr>
          <w:b/>
          <w:bCs/>
          <w:sz w:val="22"/>
          <w:szCs w:val="22"/>
        </w:rPr>
        <w:t>(On)</w:t>
      </w:r>
      <w:r w:rsidRPr="00CD43F5">
        <w:rPr>
          <w:sz w:val="22"/>
          <w:szCs w:val="22"/>
        </w:rPr>
        <w:t>puandır</w:t>
      </w:r>
      <w:r>
        <w:rPr>
          <w:sz w:val="22"/>
          <w:szCs w:val="22"/>
        </w:rPr>
        <w:t>.</w:t>
      </w:r>
      <w:r w:rsidRPr="00A90A4B">
        <w:rPr>
          <w:sz w:val="22"/>
          <w:szCs w:val="22"/>
        </w:rPr>
        <w:t xml:space="preserve">Toplam: 40 Puandır. </w:t>
      </w:r>
    </w:p>
    <w:p w:rsidR="000D6DCE" w:rsidRDefault="000D6DCE" w:rsidP="00EB02C4">
      <w:pPr>
        <w:ind w:right="-828"/>
        <w:rPr>
          <w:sz w:val="22"/>
          <w:szCs w:val="22"/>
        </w:rPr>
      </w:pPr>
    </w:p>
    <w:p w:rsidR="000D6DCE" w:rsidRPr="009F2917" w:rsidRDefault="000D6DCE" w:rsidP="00EB02C4">
      <w:pPr>
        <w:ind w:right="-828"/>
        <w:rPr>
          <w:sz w:val="22"/>
          <w:szCs w:val="22"/>
        </w:rPr>
      </w:pPr>
      <w:r w:rsidRPr="009F2917">
        <w:rPr>
          <w:sz w:val="22"/>
          <w:szCs w:val="22"/>
        </w:rPr>
        <w:t>BAŞARILAR</w:t>
      </w:r>
    </w:p>
    <w:p w:rsidR="000D6DCE" w:rsidRDefault="000D6DCE" w:rsidP="00EB02C4">
      <w:pPr>
        <w:ind w:right="-82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Mustafa BARDAK</w:t>
      </w:r>
    </w:p>
    <w:p w:rsidR="000D6DCE" w:rsidRDefault="000D6DCE" w:rsidP="00EB02C4">
      <w:r>
        <w:t xml:space="preserve">                                                                                                                               Biyoloji Öğretmeni        </w:t>
      </w:r>
    </w:p>
    <w:p w:rsidR="000D6DCE" w:rsidRDefault="000D6DCE" w:rsidP="00EB02C4">
      <w:pPr>
        <w:rPr>
          <w:sz w:val="20"/>
          <w:szCs w:val="20"/>
        </w:rPr>
      </w:pPr>
    </w:p>
    <w:p w:rsidR="000D6DCE" w:rsidRDefault="000D6DCE" w:rsidP="00EB02C4">
      <w:pPr>
        <w:ind w:right="-113"/>
        <w:jc w:val="center"/>
        <w:rPr>
          <w:b/>
          <w:bCs/>
          <w:sz w:val="20"/>
          <w:szCs w:val="20"/>
        </w:rPr>
      </w:pPr>
    </w:p>
    <w:p w:rsidR="000D6DCE" w:rsidRPr="00CD43F5" w:rsidRDefault="000D6DCE" w:rsidP="00EB02C4">
      <w:pPr>
        <w:ind w:right="-113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DÜZİÇİ TİCARET MESLEK </w:t>
      </w:r>
      <w:r w:rsidRPr="00CD43F5">
        <w:rPr>
          <w:b/>
          <w:bCs/>
          <w:sz w:val="20"/>
          <w:szCs w:val="20"/>
        </w:rPr>
        <w:t>LİSESİ</w:t>
      </w:r>
      <w:r>
        <w:rPr>
          <w:b/>
          <w:bCs/>
          <w:sz w:val="20"/>
          <w:szCs w:val="20"/>
        </w:rPr>
        <w:t xml:space="preserve"> 9/A-B-C SINIFLARI</w:t>
      </w:r>
    </w:p>
    <w:p w:rsidR="000D6DCE" w:rsidRPr="00CD43F5" w:rsidRDefault="000D6DCE" w:rsidP="00EB02C4">
      <w:pPr>
        <w:jc w:val="center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>BİYOLOJİ DERSİ I. DÖNEM II. YAZILI YOKLAMA SORULARI CEVAP ANAHTARI</w:t>
      </w:r>
    </w:p>
    <w:p w:rsidR="000D6DCE" w:rsidRPr="00CD43F5" w:rsidRDefault="000D6DCE" w:rsidP="00EB02C4">
      <w:pPr>
        <w:ind w:right="-828"/>
        <w:jc w:val="both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>Boşluk-Doldurma soruları. Boş kısımlara uygun kelimeleri yazınız.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>1.</w:t>
      </w:r>
      <w:r w:rsidRPr="00CD43F5">
        <w:rPr>
          <w:sz w:val="20"/>
          <w:szCs w:val="20"/>
        </w:rPr>
        <w:t xml:space="preserve"> DNA’nın yapısında  </w:t>
      </w:r>
      <w:r w:rsidRPr="00CD43F5">
        <w:rPr>
          <w:b/>
          <w:bCs/>
          <w:sz w:val="20"/>
          <w:szCs w:val="20"/>
        </w:rPr>
        <w:t xml:space="preserve">A,T,G,C </w:t>
      </w:r>
      <w:r w:rsidRPr="00CD43F5">
        <w:rPr>
          <w:sz w:val="20"/>
          <w:szCs w:val="20"/>
        </w:rPr>
        <w:t xml:space="preserve">organik bazları ve </w:t>
      </w:r>
      <w:r w:rsidRPr="00CD43F5">
        <w:rPr>
          <w:b/>
          <w:bCs/>
          <w:sz w:val="20"/>
          <w:szCs w:val="20"/>
        </w:rPr>
        <w:t xml:space="preserve">Deoksiriboz </w:t>
      </w:r>
      <w:r w:rsidRPr="00CD43F5">
        <w:rPr>
          <w:sz w:val="20"/>
          <w:szCs w:val="20"/>
        </w:rPr>
        <w:t xml:space="preserve"> şekeri bulunur.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2. </w:t>
      </w:r>
      <w:r w:rsidRPr="00CD43F5">
        <w:rPr>
          <w:rFonts w:eastAsia="ArialMT"/>
          <w:sz w:val="20"/>
          <w:szCs w:val="20"/>
          <w:lang w:eastAsia="en-US"/>
        </w:rPr>
        <w:t xml:space="preserve">Mitokondrinin iç zar kıvrımlarına </w:t>
      </w:r>
      <w:r w:rsidRPr="00CD43F5">
        <w:rPr>
          <w:rFonts w:eastAsia="ArialMT"/>
          <w:b/>
          <w:bCs/>
          <w:sz w:val="20"/>
          <w:szCs w:val="20"/>
          <w:lang w:eastAsia="en-US"/>
        </w:rPr>
        <w:t>KRİSTA</w:t>
      </w:r>
      <w:r w:rsidRPr="00CD43F5">
        <w:rPr>
          <w:rFonts w:eastAsia="ArialMT"/>
          <w:sz w:val="20"/>
          <w:szCs w:val="20"/>
          <w:lang w:eastAsia="en-US"/>
        </w:rPr>
        <w:t xml:space="preserve">  içini dolduran sıvıya  </w:t>
      </w:r>
      <w:r w:rsidRPr="00CD43F5">
        <w:rPr>
          <w:rFonts w:eastAsia="ArialMT"/>
          <w:b/>
          <w:bCs/>
          <w:sz w:val="20"/>
          <w:szCs w:val="20"/>
          <w:lang w:eastAsia="en-US"/>
        </w:rPr>
        <w:t xml:space="preserve">MATRİKS </w:t>
      </w:r>
      <w:r w:rsidRPr="00CD43F5">
        <w:rPr>
          <w:rFonts w:eastAsia="ArialMT"/>
          <w:sz w:val="20"/>
          <w:szCs w:val="20"/>
          <w:lang w:eastAsia="en-US"/>
        </w:rPr>
        <w:t>denir.</w:t>
      </w:r>
    </w:p>
    <w:p w:rsidR="000D6DCE" w:rsidRPr="00CD43F5" w:rsidRDefault="000D6DCE" w:rsidP="00EB02C4">
      <w:pPr>
        <w:autoSpaceDE w:val="0"/>
        <w:autoSpaceDN w:val="0"/>
        <w:adjustRightInd w:val="0"/>
        <w:jc w:val="both"/>
        <w:rPr>
          <w:rFonts w:eastAsia="ArialMT"/>
          <w:color w:val="000000"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 xml:space="preserve">3. </w:t>
      </w:r>
      <w:r w:rsidRPr="00CD43F5">
        <w:rPr>
          <w:rFonts w:eastAsia="ArialMT"/>
          <w:color w:val="000000"/>
          <w:sz w:val="20"/>
          <w:szCs w:val="20"/>
          <w:lang w:eastAsia="en-US"/>
        </w:rPr>
        <w:t>Hücre zarı ile ilgili geçerli olan model 1972 yılında Singer (Singır) ve G.Nicholson (Nikılsın) tarafından</w:t>
      </w:r>
    </w:p>
    <w:p w:rsidR="000D6DCE" w:rsidRPr="00CD43F5" w:rsidRDefault="000D6DCE" w:rsidP="00EB02C4">
      <w:pPr>
        <w:autoSpaceDE w:val="0"/>
        <w:autoSpaceDN w:val="0"/>
        <w:adjustRightInd w:val="0"/>
        <w:jc w:val="both"/>
        <w:rPr>
          <w:rFonts w:eastAsia="ArialMT"/>
          <w:color w:val="000000"/>
          <w:sz w:val="20"/>
          <w:szCs w:val="20"/>
          <w:lang w:eastAsia="en-US"/>
        </w:rPr>
      </w:pPr>
      <w:r w:rsidRPr="00CD43F5">
        <w:rPr>
          <w:rFonts w:eastAsia="ArialMT"/>
          <w:color w:val="000000"/>
          <w:sz w:val="20"/>
          <w:szCs w:val="20"/>
          <w:lang w:eastAsia="en-US"/>
        </w:rPr>
        <w:t xml:space="preserve">    Geliştirilmiştir </w:t>
      </w:r>
      <w:r w:rsidRPr="00CD43F5">
        <w:rPr>
          <w:rFonts w:eastAsia="ArialMT"/>
          <w:b/>
          <w:bCs/>
          <w:color w:val="000000"/>
          <w:sz w:val="20"/>
          <w:szCs w:val="20"/>
          <w:lang w:eastAsia="en-US"/>
        </w:rPr>
        <w:t>AKICI MOZAİK ZAR MODELİ</w:t>
      </w:r>
      <w:r w:rsidRPr="00CD43F5">
        <w:rPr>
          <w:rFonts w:eastAsia="ArialMT"/>
          <w:color w:val="000000"/>
          <w:sz w:val="20"/>
          <w:szCs w:val="20"/>
          <w:lang w:eastAsia="en-US"/>
        </w:rPr>
        <w:t xml:space="preserve"> olarak bilinir.</w:t>
      </w:r>
    </w:p>
    <w:p w:rsidR="000D6DCE" w:rsidRPr="00CD43F5" w:rsidRDefault="000D6DCE" w:rsidP="00EB02C4">
      <w:pPr>
        <w:autoSpaceDE w:val="0"/>
        <w:autoSpaceDN w:val="0"/>
        <w:adjustRightInd w:val="0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 xml:space="preserve">4. </w:t>
      </w:r>
      <w:r w:rsidRPr="00CD43F5">
        <w:rPr>
          <w:sz w:val="20"/>
          <w:szCs w:val="20"/>
        </w:rPr>
        <w:t xml:space="preserve">Bitkilerde klorofili taşıyan, fotosentez yapan organele </w:t>
      </w:r>
      <w:r w:rsidRPr="00CD43F5">
        <w:rPr>
          <w:b/>
          <w:bCs/>
          <w:sz w:val="20"/>
          <w:szCs w:val="20"/>
        </w:rPr>
        <w:t>KLOROPLAST</w:t>
      </w:r>
      <w:r w:rsidRPr="00CD43F5">
        <w:rPr>
          <w:sz w:val="20"/>
          <w:szCs w:val="20"/>
        </w:rPr>
        <w:t xml:space="preserve">  denir.</w:t>
      </w:r>
    </w:p>
    <w:p w:rsidR="000D6DCE" w:rsidRPr="00CD43F5" w:rsidRDefault="000D6DCE" w:rsidP="00EB02C4">
      <w:pPr>
        <w:autoSpaceDE w:val="0"/>
        <w:autoSpaceDN w:val="0"/>
        <w:adjustRightInd w:val="0"/>
        <w:ind w:left="-57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 xml:space="preserve"> 5.</w:t>
      </w:r>
      <w:r w:rsidRPr="00CD43F5">
        <w:rPr>
          <w:sz w:val="20"/>
          <w:szCs w:val="20"/>
          <w:lang w:eastAsia="en-US"/>
        </w:rPr>
        <w:t xml:space="preserve">Endositozda katı moleküllerin yenmesine  </w:t>
      </w:r>
      <w:r w:rsidRPr="00CD43F5">
        <w:rPr>
          <w:b/>
          <w:bCs/>
          <w:sz w:val="20"/>
          <w:szCs w:val="20"/>
          <w:lang w:eastAsia="en-US"/>
        </w:rPr>
        <w:t>FAGOSİTOZ</w:t>
      </w:r>
      <w:r w:rsidRPr="00CD43F5">
        <w:rPr>
          <w:sz w:val="20"/>
          <w:szCs w:val="20"/>
          <w:lang w:eastAsia="en-US"/>
        </w:rPr>
        <w:t xml:space="preserve"> sıvı moleküllerin içilmesine </w:t>
      </w:r>
      <w:r w:rsidRPr="00CD43F5">
        <w:rPr>
          <w:b/>
          <w:bCs/>
          <w:sz w:val="20"/>
          <w:szCs w:val="20"/>
          <w:lang w:eastAsia="en-US"/>
        </w:rPr>
        <w:t>PİNOSİTOZ</w:t>
      </w:r>
      <w:r w:rsidRPr="00CD43F5">
        <w:rPr>
          <w:sz w:val="20"/>
          <w:szCs w:val="20"/>
          <w:lang w:eastAsia="en-US"/>
        </w:rPr>
        <w:t xml:space="preserve"> denir.</w:t>
      </w:r>
    </w:p>
    <w:p w:rsidR="000D6DCE" w:rsidRPr="00CD43F5" w:rsidRDefault="000D6DCE" w:rsidP="00EB02C4">
      <w:pPr>
        <w:autoSpaceDE w:val="0"/>
        <w:autoSpaceDN w:val="0"/>
        <w:adjustRightInd w:val="0"/>
        <w:jc w:val="both"/>
        <w:rPr>
          <w:rFonts w:eastAsia="ArialMT"/>
          <w:b/>
          <w:bCs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>6.</w:t>
      </w:r>
      <w:r w:rsidRPr="00CD43F5">
        <w:rPr>
          <w:rFonts w:eastAsia="ArialMT"/>
          <w:sz w:val="20"/>
          <w:szCs w:val="20"/>
          <w:lang w:eastAsia="en-US"/>
        </w:rPr>
        <w:t xml:space="preserve"> .Hücrede protein sentezinden sorumlu organel </w:t>
      </w:r>
      <w:r w:rsidRPr="00CD43F5">
        <w:rPr>
          <w:rFonts w:eastAsia="ArialMT"/>
          <w:b/>
          <w:bCs/>
          <w:sz w:val="20"/>
          <w:szCs w:val="20"/>
          <w:lang w:eastAsia="en-US"/>
        </w:rPr>
        <w:t>RİBOZM</w:t>
      </w:r>
      <w:r w:rsidRPr="00CD43F5">
        <w:rPr>
          <w:rFonts w:eastAsia="ArialMT"/>
          <w:sz w:val="20"/>
          <w:szCs w:val="20"/>
          <w:lang w:eastAsia="en-US"/>
        </w:rPr>
        <w:t xml:space="preserve"> dur. 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7. </w:t>
      </w:r>
      <w:r w:rsidRPr="00CD43F5">
        <w:rPr>
          <w:sz w:val="20"/>
          <w:szCs w:val="20"/>
        </w:rPr>
        <w:t xml:space="preserve">Hücrede sil kamçı oluşumundan sorumlu hücre iskeleti yapısı  </w:t>
      </w:r>
      <w:r w:rsidRPr="00CD43F5">
        <w:rPr>
          <w:b/>
          <w:bCs/>
          <w:sz w:val="20"/>
          <w:szCs w:val="20"/>
        </w:rPr>
        <w:t>MİKROTÜBÜL</w:t>
      </w:r>
      <w:r w:rsidRPr="00CD43F5">
        <w:rPr>
          <w:sz w:val="20"/>
          <w:szCs w:val="20"/>
        </w:rPr>
        <w:t xml:space="preserve"> dür.</w:t>
      </w:r>
    </w:p>
    <w:p w:rsidR="000D6DCE" w:rsidRPr="00CD43F5" w:rsidRDefault="000D6DCE" w:rsidP="00EB02C4">
      <w:pPr>
        <w:ind w:right="-828"/>
        <w:jc w:val="both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8. </w:t>
      </w:r>
      <w:r w:rsidRPr="00CD43F5">
        <w:rPr>
          <w:sz w:val="20"/>
          <w:szCs w:val="20"/>
        </w:rPr>
        <w:t xml:space="preserve">Plastidler;  </w:t>
      </w:r>
      <w:r w:rsidRPr="00CD43F5">
        <w:rPr>
          <w:b/>
          <w:bCs/>
          <w:sz w:val="20"/>
          <w:szCs w:val="20"/>
        </w:rPr>
        <w:t>KLOROPLAST, KROMOPLAST, LÖKOPLAST</w:t>
      </w:r>
      <w:r w:rsidRPr="00CD43F5">
        <w:rPr>
          <w:sz w:val="20"/>
          <w:szCs w:val="20"/>
        </w:rPr>
        <w:t xml:space="preserve"> olmak üzere üç çeşittir.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>9.</w:t>
      </w:r>
      <w:r w:rsidRPr="00CD43F5">
        <w:rPr>
          <w:sz w:val="20"/>
          <w:szCs w:val="20"/>
        </w:rPr>
        <w:t xml:space="preserve">Hücre içi sindirimden sorumlu organel </w:t>
      </w:r>
      <w:r w:rsidRPr="00CD43F5">
        <w:rPr>
          <w:b/>
          <w:bCs/>
          <w:sz w:val="20"/>
          <w:szCs w:val="20"/>
        </w:rPr>
        <w:t xml:space="preserve">LİZOZOM </w:t>
      </w:r>
      <w:r w:rsidRPr="00CD43F5">
        <w:rPr>
          <w:sz w:val="20"/>
          <w:szCs w:val="20"/>
        </w:rPr>
        <w:t>organelidir.</w:t>
      </w:r>
    </w:p>
    <w:p w:rsidR="000D6DCE" w:rsidRPr="00CD43F5" w:rsidRDefault="000D6DCE" w:rsidP="00EB02C4">
      <w:pPr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10. </w:t>
      </w:r>
      <w:r w:rsidRPr="00CD43F5">
        <w:rPr>
          <w:sz w:val="20"/>
          <w:szCs w:val="20"/>
        </w:rPr>
        <w:t xml:space="preserve">Zarla çevrili çekirdeği olmayan hücrelere </w:t>
      </w:r>
      <w:r w:rsidRPr="00CD43F5">
        <w:rPr>
          <w:b/>
          <w:bCs/>
          <w:sz w:val="20"/>
          <w:szCs w:val="20"/>
        </w:rPr>
        <w:t>PROKARYOT</w:t>
      </w:r>
      <w:r w:rsidRPr="00CD43F5">
        <w:rPr>
          <w:sz w:val="20"/>
          <w:szCs w:val="20"/>
        </w:rPr>
        <w:t xml:space="preserve">  Hücre. Zarla çevril çekirdeği olan hücrelere de </w:t>
      </w:r>
      <w:r w:rsidRPr="00CD43F5">
        <w:rPr>
          <w:b/>
          <w:bCs/>
          <w:sz w:val="20"/>
          <w:szCs w:val="20"/>
        </w:rPr>
        <w:t>ÖKARYOT</w:t>
      </w:r>
      <w:r w:rsidRPr="00CD43F5">
        <w:rPr>
          <w:sz w:val="20"/>
          <w:szCs w:val="20"/>
        </w:rPr>
        <w:t xml:space="preserve">  hücreler denir.</w:t>
      </w:r>
    </w:p>
    <w:p w:rsidR="000D6DCE" w:rsidRPr="00CD43F5" w:rsidRDefault="000D6DCE" w:rsidP="00EB02C4">
      <w:pPr>
        <w:ind w:right="-828"/>
        <w:jc w:val="both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 Aşağıdaki kelimeleri uygun tanımlarıyla eşleştiriniz.</w:t>
      </w:r>
    </w:p>
    <w:p w:rsidR="000D6DCE" w:rsidRPr="00CD43F5" w:rsidRDefault="000D6DCE" w:rsidP="00EB02C4">
      <w:pPr>
        <w:jc w:val="both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>(</w:t>
      </w:r>
      <w:r w:rsidRPr="00CD43F5">
        <w:rPr>
          <w:rFonts w:eastAsia="ArialMT"/>
          <w:b/>
          <w:bCs/>
          <w:sz w:val="20"/>
          <w:szCs w:val="20"/>
          <w:lang w:eastAsia="en-US"/>
        </w:rPr>
        <w:t>Otoliz</w:t>
      </w:r>
      <w:r w:rsidRPr="00CD43F5">
        <w:rPr>
          <w:b/>
          <w:bCs/>
          <w:sz w:val="20"/>
          <w:szCs w:val="20"/>
        </w:rPr>
        <w:t xml:space="preserve">, </w:t>
      </w:r>
      <w:r w:rsidRPr="00CD43F5">
        <w:rPr>
          <w:b/>
          <w:bCs/>
          <w:sz w:val="20"/>
          <w:szCs w:val="20"/>
          <w:lang w:eastAsia="en-US"/>
        </w:rPr>
        <w:t>Siller ve Kamçılar</w:t>
      </w:r>
      <w:r w:rsidRPr="00CD43F5">
        <w:rPr>
          <w:rFonts w:eastAsia="ArialMT"/>
          <w:sz w:val="20"/>
          <w:szCs w:val="20"/>
          <w:lang w:eastAsia="en-US"/>
        </w:rPr>
        <w:t xml:space="preserve">, </w:t>
      </w:r>
      <w:r w:rsidRPr="00CD43F5">
        <w:rPr>
          <w:rFonts w:eastAsia="ArialMT"/>
          <w:b/>
          <w:bCs/>
          <w:sz w:val="20"/>
          <w:szCs w:val="20"/>
          <w:lang w:eastAsia="en-US"/>
        </w:rPr>
        <w:t>Ökaryot hücre,Stroma</w:t>
      </w:r>
      <w:r w:rsidRPr="00CD43F5">
        <w:rPr>
          <w:b/>
          <w:bCs/>
          <w:sz w:val="20"/>
          <w:szCs w:val="20"/>
        </w:rPr>
        <w:t xml:space="preserve">, Mikroflament, </w:t>
      </w:r>
      <w:r w:rsidRPr="00CD43F5">
        <w:rPr>
          <w:rFonts w:ascii="Arial-BoldMT" w:hAnsi="Arial-BoldMT" w:cs="Arial-BoldMT"/>
          <w:b/>
          <w:bCs/>
          <w:sz w:val="20"/>
          <w:szCs w:val="20"/>
          <w:lang w:eastAsia="en-US"/>
        </w:rPr>
        <w:t xml:space="preserve">Hipertonik çözelti, Osmoz, </w:t>
      </w:r>
      <w:r w:rsidRPr="00CD43F5">
        <w:rPr>
          <w:rFonts w:eastAsia="ArialMT"/>
          <w:b/>
          <w:bCs/>
          <w:sz w:val="20"/>
          <w:szCs w:val="20"/>
          <w:lang w:eastAsia="en-US"/>
        </w:rPr>
        <w:t>Endositoz, Robert Hooke, Difüzyon</w:t>
      </w:r>
      <w:r w:rsidRPr="00CD43F5">
        <w:rPr>
          <w:b/>
          <w:bCs/>
          <w:sz w:val="20"/>
          <w:szCs w:val="20"/>
        </w:rPr>
        <w:t>)</w:t>
      </w:r>
    </w:p>
    <w:p w:rsidR="000D6DCE" w:rsidRPr="00CD43F5" w:rsidRDefault="000D6DCE" w:rsidP="00EB02C4">
      <w:pPr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>1 Mikroflament</w:t>
      </w:r>
      <w:r w:rsidRPr="00CD43F5">
        <w:rPr>
          <w:sz w:val="20"/>
          <w:szCs w:val="20"/>
        </w:rPr>
        <w:t>:Amipte yalancı ayak oluşumunda,   hücre bölünmesi esnasında boğumlanmayı sağlayan  aktin proteinlerinden oluşmuş hücre iskeleti yapısıdır</w:t>
      </w:r>
    </w:p>
    <w:p w:rsidR="000D6DCE" w:rsidRPr="00CD43F5" w:rsidRDefault="000D6DCE" w:rsidP="00EB02C4">
      <w:pPr>
        <w:autoSpaceDE w:val="0"/>
        <w:autoSpaceDN w:val="0"/>
        <w:adjustRightInd w:val="0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>2</w:t>
      </w:r>
      <w:r w:rsidRPr="00CD43F5">
        <w:rPr>
          <w:b/>
          <w:bCs/>
          <w:sz w:val="20"/>
          <w:szCs w:val="20"/>
          <w:lang w:eastAsia="en-US"/>
        </w:rPr>
        <w:t xml:space="preserve"> Siller ve Kamçılar: </w:t>
      </w:r>
      <w:r w:rsidRPr="00CD43F5">
        <w:rPr>
          <w:rFonts w:eastAsia="ArialMT"/>
          <w:sz w:val="20"/>
          <w:szCs w:val="20"/>
          <w:lang w:eastAsia="en-US"/>
        </w:rPr>
        <w:t xml:space="preserve"> ökaryot hücrenin hareketini sağlayan yapılardır. Bunlar mikrotübül yapılı olmasıyla sentriyollere benzer.</w:t>
      </w:r>
    </w:p>
    <w:p w:rsidR="000D6DCE" w:rsidRPr="00CD43F5" w:rsidRDefault="000D6DCE" w:rsidP="00EB02C4">
      <w:pPr>
        <w:autoSpaceDE w:val="0"/>
        <w:autoSpaceDN w:val="0"/>
        <w:adjustRightInd w:val="0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>3</w:t>
      </w:r>
      <w:r w:rsidRPr="00CD43F5">
        <w:rPr>
          <w:rFonts w:eastAsia="ArialMT"/>
          <w:b/>
          <w:bCs/>
          <w:sz w:val="20"/>
          <w:szCs w:val="20"/>
          <w:lang w:eastAsia="en-US"/>
        </w:rPr>
        <w:t xml:space="preserve"> Otoliz</w:t>
      </w:r>
      <w:r w:rsidRPr="00CD43F5">
        <w:rPr>
          <w:sz w:val="20"/>
          <w:szCs w:val="20"/>
        </w:rPr>
        <w:t>:</w:t>
      </w:r>
      <w:r w:rsidRPr="00CD43F5">
        <w:rPr>
          <w:rFonts w:eastAsia="ArialMT"/>
          <w:sz w:val="20"/>
          <w:szCs w:val="20"/>
          <w:lang w:eastAsia="en-US"/>
        </w:rPr>
        <w:t xml:space="preserve"> Organizmada ölüm ve bazı hastalık durumlarında hücre içi kontrol mekanizması</w:t>
      </w:r>
    </w:p>
    <w:p w:rsidR="000D6DCE" w:rsidRPr="00CD43F5" w:rsidRDefault="000D6DCE" w:rsidP="00EB02C4">
      <w:pPr>
        <w:autoSpaceDE w:val="0"/>
        <w:autoSpaceDN w:val="0"/>
        <w:adjustRightInd w:val="0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rFonts w:eastAsia="ArialMT"/>
          <w:sz w:val="20"/>
          <w:szCs w:val="20"/>
          <w:lang w:eastAsia="en-US"/>
        </w:rPr>
        <w:t xml:space="preserve">bozulduğundan lizozom enzimleri serbest kalır ve hücre içeriğini parçalar. </w:t>
      </w:r>
    </w:p>
    <w:p w:rsidR="000D6DCE" w:rsidRPr="00CD43F5" w:rsidRDefault="000D6DCE" w:rsidP="00EB02C4">
      <w:pPr>
        <w:autoSpaceDE w:val="0"/>
        <w:autoSpaceDN w:val="0"/>
        <w:adjustRightInd w:val="0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>4</w:t>
      </w:r>
      <w:r w:rsidRPr="00CD43F5">
        <w:rPr>
          <w:sz w:val="20"/>
          <w:szCs w:val="20"/>
        </w:rPr>
        <w:t>.</w:t>
      </w:r>
      <w:r w:rsidRPr="00CD43F5">
        <w:rPr>
          <w:rFonts w:eastAsia="ArialMT"/>
          <w:b/>
          <w:bCs/>
          <w:sz w:val="20"/>
          <w:szCs w:val="20"/>
          <w:lang w:eastAsia="en-US"/>
        </w:rPr>
        <w:t>Stroma</w:t>
      </w:r>
      <w:r w:rsidRPr="00CD43F5">
        <w:rPr>
          <w:rFonts w:eastAsia="ArialMT"/>
          <w:sz w:val="20"/>
          <w:szCs w:val="20"/>
          <w:lang w:eastAsia="en-US"/>
        </w:rPr>
        <w:t xml:space="preserve"> :Kloroplastın içini dolduran renksiz ara maddedir. adı verilir.</w:t>
      </w:r>
    </w:p>
    <w:p w:rsidR="000D6DCE" w:rsidRPr="00CD43F5" w:rsidRDefault="000D6DCE" w:rsidP="00EB02C4">
      <w:pPr>
        <w:autoSpaceDE w:val="0"/>
        <w:autoSpaceDN w:val="0"/>
        <w:adjustRightInd w:val="0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>5</w:t>
      </w:r>
      <w:r w:rsidRPr="00CD43F5">
        <w:rPr>
          <w:rFonts w:eastAsia="ArialMT"/>
          <w:b/>
          <w:bCs/>
          <w:sz w:val="20"/>
          <w:szCs w:val="20"/>
          <w:lang w:eastAsia="en-US"/>
        </w:rPr>
        <w:t xml:space="preserve"> Endositoz</w:t>
      </w:r>
      <w:r w:rsidRPr="00CD43F5">
        <w:rPr>
          <w:sz w:val="20"/>
          <w:szCs w:val="20"/>
        </w:rPr>
        <w:t>:</w:t>
      </w:r>
      <w:r w:rsidRPr="00CD43F5">
        <w:rPr>
          <w:rFonts w:eastAsia="ArialMT"/>
          <w:sz w:val="20"/>
          <w:szCs w:val="20"/>
          <w:lang w:eastAsia="en-US"/>
        </w:rPr>
        <w:t>Hücre zarından geçemeyen büyük moleküllerin koful oluşturularak hücre içine alınmasına denir.</w:t>
      </w:r>
    </w:p>
    <w:p w:rsidR="000D6DCE" w:rsidRPr="00CD43F5" w:rsidRDefault="000D6DCE" w:rsidP="00EB02C4">
      <w:pPr>
        <w:autoSpaceDE w:val="0"/>
        <w:autoSpaceDN w:val="0"/>
        <w:adjustRightInd w:val="0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rFonts w:eastAsia="ArialMT"/>
          <w:b/>
          <w:bCs/>
          <w:sz w:val="20"/>
          <w:szCs w:val="20"/>
          <w:lang w:eastAsia="en-US"/>
        </w:rPr>
        <w:t>6</w:t>
      </w:r>
      <w:r w:rsidRPr="00CD43F5">
        <w:rPr>
          <w:rFonts w:eastAsia="ArialMT"/>
          <w:sz w:val="20"/>
          <w:szCs w:val="20"/>
          <w:lang w:eastAsia="en-US"/>
        </w:rPr>
        <w:t>.</w:t>
      </w:r>
      <w:r w:rsidRPr="00CD43F5">
        <w:rPr>
          <w:rFonts w:eastAsia="ArialMT"/>
          <w:b/>
          <w:bCs/>
          <w:sz w:val="20"/>
          <w:szCs w:val="20"/>
          <w:lang w:eastAsia="en-US"/>
        </w:rPr>
        <w:t xml:space="preserve"> Ökaryot hücre</w:t>
      </w:r>
      <w:r w:rsidRPr="00CD43F5">
        <w:rPr>
          <w:rFonts w:eastAsia="ArialMT"/>
          <w:sz w:val="20"/>
          <w:szCs w:val="20"/>
          <w:lang w:eastAsia="en-US"/>
        </w:rPr>
        <w:t xml:space="preserve"> : Zarla çevrili çekirdek ve organelleri olan hücrelerdir. Protistler, bitkiler, mantarlar ve hayvanlardan oluşmuştur.</w:t>
      </w:r>
    </w:p>
    <w:p w:rsidR="000D6DCE" w:rsidRPr="00CD43F5" w:rsidRDefault="000D6DCE" w:rsidP="00EB02C4">
      <w:pPr>
        <w:autoSpaceDE w:val="0"/>
        <w:autoSpaceDN w:val="0"/>
        <w:adjustRightInd w:val="0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>7</w:t>
      </w:r>
      <w:r w:rsidRPr="00CD43F5">
        <w:rPr>
          <w:sz w:val="20"/>
          <w:szCs w:val="20"/>
        </w:rPr>
        <w:t>.</w:t>
      </w:r>
      <w:r w:rsidRPr="00CD43F5">
        <w:rPr>
          <w:rFonts w:eastAsia="ArialMT"/>
          <w:b/>
          <w:bCs/>
          <w:sz w:val="20"/>
          <w:szCs w:val="20"/>
          <w:lang w:eastAsia="en-US"/>
        </w:rPr>
        <w:t>Robert Hooke</w:t>
      </w:r>
      <w:r w:rsidRPr="00CD43F5">
        <w:rPr>
          <w:sz w:val="20"/>
          <w:szCs w:val="20"/>
        </w:rPr>
        <w:t xml:space="preserve">:  </w:t>
      </w:r>
      <w:r w:rsidRPr="00CD43F5">
        <w:rPr>
          <w:rFonts w:eastAsia="ArialMT"/>
          <w:sz w:val="20"/>
          <w:szCs w:val="20"/>
          <w:lang w:eastAsia="en-US"/>
        </w:rPr>
        <w:t xml:space="preserve">1665 yılında ilk kez, İngiliz bilim insanı şişe mantarından kesit alıp mikroskopta incelediğinde boş odacıklar şeklinde yapılar gördü bu odacıklara hücre (cellula) adını verdi. </w:t>
      </w:r>
    </w:p>
    <w:p w:rsidR="000D6DCE" w:rsidRPr="00CD43F5" w:rsidRDefault="000D6DCE" w:rsidP="00EB02C4">
      <w:pPr>
        <w:autoSpaceDE w:val="0"/>
        <w:autoSpaceDN w:val="0"/>
        <w:adjustRightInd w:val="0"/>
        <w:jc w:val="both"/>
        <w:rPr>
          <w:rFonts w:eastAsia="ArialMT"/>
          <w:sz w:val="20"/>
          <w:szCs w:val="20"/>
          <w:lang w:eastAsia="en-US"/>
        </w:rPr>
      </w:pPr>
      <w:r w:rsidRPr="00CD43F5">
        <w:rPr>
          <w:b/>
          <w:bCs/>
          <w:sz w:val="20"/>
          <w:szCs w:val="20"/>
        </w:rPr>
        <w:t>8.</w:t>
      </w:r>
      <w:r w:rsidRPr="00CD43F5">
        <w:rPr>
          <w:rFonts w:eastAsia="ArialMT"/>
          <w:b/>
          <w:bCs/>
          <w:sz w:val="20"/>
          <w:szCs w:val="20"/>
          <w:lang w:eastAsia="en-US"/>
        </w:rPr>
        <w:t xml:space="preserve"> Difüzyon</w:t>
      </w:r>
      <w:r w:rsidRPr="00CD43F5">
        <w:rPr>
          <w:sz w:val="20"/>
          <w:szCs w:val="20"/>
          <w:lang w:eastAsia="en-US"/>
        </w:rPr>
        <w:t xml:space="preserve">: </w:t>
      </w:r>
      <w:r w:rsidRPr="00CD43F5">
        <w:rPr>
          <w:rFonts w:eastAsia="ArialMT"/>
          <w:sz w:val="20"/>
          <w:szCs w:val="20"/>
          <w:lang w:eastAsia="en-US"/>
        </w:rPr>
        <w:t>Bir çözeltideki çözünen moleküllerin derişimlerinin fazla olduğu ortamdan az olduğu</w:t>
      </w:r>
    </w:p>
    <w:p w:rsidR="000D6DCE" w:rsidRPr="00CD43F5" w:rsidRDefault="000D6DCE" w:rsidP="00EB02C4">
      <w:pPr>
        <w:ind w:right="-828"/>
        <w:jc w:val="both"/>
        <w:rPr>
          <w:b/>
          <w:bCs/>
          <w:sz w:val="20"/>
          <w:szCs w:val="20"/>
        </w:rPr>
      </w:pPr>
      <w:r w:rsidRPr="00CD43F5">
        <w:rPr>
          <w:rFonts w:eastAsia="ArialMT"/>
          <w:sz w:val="20"/>
          <w:szCs w:val="20"/>
          <w:lang w:eastAsia="en-US"/>
        </w:rPr>
        <w:t xml:space="preserve">ortama doğru yayılmasına </w:t>
      </w:r>
      <w:r w:rsidRPr="00CD43F5">
        <w:rPr>
          <w:sz w:val="20"/>
          <w:szCs w:val="20"/>
          <w:lang w:eastAsia="en-US"/>
        </w:rPr>
        <w:t>olayına denir.</w:t>
      </w:r>
    </w:p>
    <w:p w:rsidR="000D6DCE" w:rsidRPr="00CD43F5" w:rsidRDefault="000D6DCE" w:rsidP="00EB02C4">
      <w:pPr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>9</w:t>
      </w:r>
      <w:r w:rsidRPr="00CD43F5">
        <w:rPr>
          <w:rFonts w:ascii="Arial-BoldMT" w:hAnsi="Arial-BoldMT" w:cs="Arial-BoldMT"/>
          <w:b/>
          <w:bCs/>
          <w:sz w:val="20"/>
          <w:szCs w:val="20"/>
          <w:lang w:eastAsia="en-US"/>
        </w:rPr>
        <w:t xml:space="preserve"> Osmoz</w:t>
      </w:r>
      <w:r w:rsidRPr="00CD43F5">
        <w:rPr>
          <w:sz w:val="20"/>
          <w:szCs w:val="20"/>
        </w:rPr>
        <w:t>: Su moleküllerinin yarı geçirgen zardan çok olduğu yerden az olduğu yere doğru geçişidir. Kısaca suyun difüzyonudur.</w:t>
      </w:r>
    </w:p>
    <w:p w:rsidR="000D6DCE" w:rsidRPr="00CD43F5" w:rsidRDefault="000D6DCE" w:rsidP="00EB02C4">
      <w:pPr>
        <w:ind w:right="-828"/>
        <w:jc w:val="both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>10</w:t>
      </w:r>
      <w:r w:rsidRPr="00CD43F5">
        <w:rPr>
          <w:rFonts w:ascii="Arial-BoldMT" w:hAnsi="Arial-BoldMT" w:cs="Arial-BoldMT"/>
          <w:b/>
          <w:bCs/>
          <w:sz w:val="20"/>
          <w:szCs w:val="20"/>
          <w:lang w:eastAsia="en-US"/>
        </w:rPr>
        <w:t xml:space="preserve"> Hipertonik çözelti</w:t>
      </w:r>
      <w:r w:rsidRPr="00CD43F5">
        <w:rPr>
          <w:sz w:val="20"/>
          <w:szCs w:val="20"/>
        </w:rPr>
        <w:t>: Çözelti yoğunluğu hücre yoğunluğundan fazla olan çözelti tipidir.</w:t>
      </w:r>
    </w:p>
    <w:p w:rsidR="000D6DCE" w:rsidRPr="00CD43F5" w:rsidRDefault="000D6DCE" w:rsidP="00EB02C4">
      <w:pPr>
        <w:ind w:right="-828"/>
        <w:jc w:val="both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>Kısa cevaplı sorular.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1. </w:t>
      </w:r>
      <w:r w:rsidRPr="00CD43F5">
        <w:rPr>
          <w:sz w:val="20"/>
          <w:szCs w:val="20"/>
        </w:rPr>
        <w:t>Osmotik basınca sebep olan çözelti şekillerini yazınız. Plazm</w:t>
      </w:r>
      <w:r>
        <w:rPr>
          <w:sz w:val="20"/>
          <w:szCs w:val="20"/>
        </w:rPr>
        <w:t xml:space="preserve">oliz </w:t>
      </w:r>
      <w:r w:rsidRPr="00CD43F5">
        <w:rPr>
          <w:sz w:val="20"/>
          <w:szCs w:val="20"/>
        </w:rPr>
        <w:t>?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İzotonik çözelti, hipertonik çözelti, hipotonik çözelti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Plazmoliz: Hücrenin su vererek büzülmesidir..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2. </w:t>
      </w:r>
      <w:r w:rsidRPr="00CD43F5">
        <w:rPr>
          <w:sz w:val="20"/>
          <w:szCs w:val="20"/>
        </w:rPr>
        <w:t>Pasif ve Aktif taşımanın özelliklerini yazınız?</w:t>
      </w:r>
    </w:p>
    <w:p w:rsidR="000D6DCE" w:rsidRPr="00CD43F5" w:rsidRDefault="000D6DCE" w:rsidP="00EB02C4">
      <w:pPr>
        <w:ind w:right="-828"/>
        <w:jc w:val="both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>Pasif taşıma</w:t>
      </w:r>
    </w:p>
    <w:p w:rsidR="000D6DCE" w:rsidRDefault="000D6DCE" w:rsidP="00EB02C4">
      <w:pPr>
        <w:ind w:right="-828"/>
        <w:rPr>
          <w:sz w:val="20"/>
          <w:szCs w:val="20"/>
        </w:rPr>
      </w:pPr>
      <w:r w:rsidRPr="00CD43F5">
        <w:rPr>
          <w:sz w:val="20"/>
          <w:szCs w:val="20"/>
        </w:rPr>
        <w:t xml:space="preserve">Molekülün çok olduğu yerden az olduğu yere doğru taşınmasıdır.ATP harcanmaz </w:t>
      </w:r>
      <w:r>
        <w:rPr>
          <w:sz w:val="20"/>
          <w:szCs w:val="20"/>
        </w:rPr>
        <w:t>,</w:t>
      </w:r>
      <w:r w:rsidRPr="00CD43F5">
        <w:rPr>
          <w:sz w:val="20"/>
          <w:szCs w:val="20"/>
        </w:rPr>
        <w:t>Enzim ya da taşıyıcı maddekullanılmaz.</w:t>
      </w:r>
    </w:p>
    <w:p w:rsidR="000D6DCE" w:rsidRPr="00CD43F5" w:rsidRDefault="000D6DCE" w:rsidP="00EB02C4">
      <w:pPr>
        <w:ind w:right="-828"/>
        <w:rPr>
          <w:sz w:val="20"/>
          <w:szCs w:val="20"/>
        </w:rPr>
      </w:pPr>
      <w:r w:rsidRPr="00CD43F5">
        <w:rPr>
          <w:sz w:val="20"/>
          <w:szCs w:val="20"/>
        </w:rPr>
        <w:t>Canlılık şart değildir.</w:t>
      </w:r>
    </w:p>
    <w:p w:rsidR="000D6DCE" w:rsidRPr="00CD43F5" w:rsidRDefault="000D6DCE" w:rsidP="00EB02C4">
      <w:pPr>
        <w:ind w:right="-828"/>
        <w:jc w:val="both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>Aktif taşıma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Molekülün az olduğu yerden çok olduğu yere doğru taşımasıdır.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ATP harcanır.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 xml:space="preserve">Enzim ya da taşıyıcı madde kullanılır. 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Canlılık şarttır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Tüm canlılar gerçekleştirir.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>3</w:t>
      </w:r>
      <w:r w:rsidRPr="00CD43F5">
        <w:rPr>
          <w:sz w:val="20"/>
          <w:szCs w:val="20"/>
        </w:rPr>
        <w:t>. Çekirdeğin kısımlarını yazınız?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Çekirdek zarı, Çekirdek sıvısı, Çekirdekçik, Kromatin ağ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>4.</w:t>
      </w:r>
      <w:r w:rsidRPr="00CD43F5">
        <w:rPr>
          <w:sz w:val="20"/>
          <w:szCs w:val="20"/>
        </w:rPr>
        <w:t>Ribozom, mitokondri, endoplazmik retikulum, golginin temel görevini bir cümleyle yazınız?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Ribozom: Protein sentezler.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Mitokondri: Enerji üretir.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>Endoplazmik Retikulum: Hücre içi madde taşınmasını sağlar.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>
        <w:rPr>
          <w:sz w:val="20"/>
          <w:szCs w:val="20"/>
        </w:rPr>
        <w:t>Kloroplast : Fotosentez yapar.</w:t>
      </w:r>
    </w:p>
    <w:p w:rsidR="000D6DCE" w:rsidRPr="00CD43F5" w:rsidRDefault="000D6DCE" w:rsidP="00EB02C4">
      <w:pPr>
        <w:ind w:right="-828"/>
        <w:jc w:val="both"/>
        <w:rPr>
          <w:b/>
          <w:bCs/>
          <w:sz w:val="20"/>
          <w:szCs w:val="20"/>
        </w:rPr>
      </w:pPr>
      <w:r w:rsidRPr="00CD43F5">
        <w:rPr>
          <w:b/>
          <w:bCs/>
          <w:sz w:val="20"/>
          <w:szCs w:val="20"/>
        </w:rPr>
        <w:t>NOT BAREMİ: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 1.</w:t>
      </w:r>
      <w:r w:rsidRPr="00CD43F5">
        <w:rPr>
          <w:sz w:val="20"/>
          <w:szCs w:val="20"/>
        </w:rPr>
        <w:t xml:space="preserve"> Boşluk doldurma tipi sorular her soru </w:t>
      </w:r>
      <w:r w:rsidRPr="00CD43F5">
        <w:rPr>
          <w:b/>
          <w:bCs/>
          <w:sz w:val="20"/>
          <w:szCs w:val="20"/>
        </w:rPr>
        <w:t>3 (Üç)</w:t>
      </w:r>
      <w:r w:rsidRPr="00CD43F5">
        <w:rPr>
          <w:sz w:val="20"/>
          <w:szCs w:val="20"/>
        </w:rPr>
        <w:t xml:space="preserve"> puandır. Toplam: 30 Puan                                                       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 2.  </w:t>
      </w:r>
      <w:r w:rsidRPr="00CD43F5">
        <w:rPr>
          <w:sz w:val="20"/>
          <w:szCs w:val="20"/>
        </w:rPr>
        <w:t xml:space="preserve">Tanım eşleştirme her soru </w:t>
      </w:r>
      <w:r w:rsidRPr="00CD43F5">
        <w:rPr>
          <w:b/>
          <w:bCs/>
          <w:sz w:val="20"/>
          <w:szCs w:val="20"/>
        </w:rPr>
        <w:t>3 (Üç)</w:t>
      </w:r>
      <w:r w:rsidRPr="00CD43F5">
        <w:rPr>
          <w:sz w:val="20"/>
          <w:szCs w:val="20"/>
        </w:rPr>
        <w:t xml:space="preserve"> puandır. Toplam: 30 Puandır.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b/>
          <w:bCs/>
          <w:sz w:val="20"/>
          <w:szCs w:val="20"/>
        </w:rPr>
        <w:t xml:space="preserve"> 3.</w:t>
      </w:r>
      <w:r w:rsidRPr="00CD43F5">
        <w:rPr>
          <w:sz w:val="20"/>
          <w:szCs w:val="20"/>
        </w:rPr>
        <w:t xml:space="preserve"> Kısa cevaplı sorularda her soru </w:t>
      </w:r>
      <w:r w:rsidRPr="00CD43F5">
        <w:rPr>
          <w:b/>
          <w:bCs/>
          <w:sz w:val="20"/>
          <w:szCs w:val="20"/>
        </w:rPr>
        <w:t xml:space="preserve"> 10</w:t>
      </w:r>
      <w:r w:rsidRPr="00CD43F5">
        <w:rPr>
          <w:sz w:val="20"/>
          <w:szCs w:val="20"/>
        </w:rPr>
        <w:t xml:space="preserve"> puandır.Toplam: 40 Puandır. 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</w:p>
    <w:p w:rsidR="000D6DCE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 xml:space="preserve">    BAŞARI</w:t>
      </w:r>
      <w:r>
        <w:rPr>
          <w:sz w:val="20"/>
          <w:szCs w:val="20"/>
        </w:rPr>
        <w:t>LAR</w:t>
      </w:r>
    </w:p>
    <w:p w:rsidR="000D6DCE" w:rsidRPr="00CD43F5" w:rsidRDefault="000D6DCE" w:rsidP="00EB02C4">
      <w:pPr>
        <w:ind w:right="-828"/>
        <w:jc w:val="both"/>
        <w:rPr>
          <w:sz w:val="20"/>
          <w:szCs w:val="20"/>
        </w:rPr>
      </w:pPr>
      <w:r w:rsidRPr="00CD43F5">
        <w:rPr>
          <w:sz w:val="20"/>
          <w:szCs w:val="20"/>
        </w:rPr>
        <w:t xml:space="preserve">  Mustafa BARDAK</w:t>
      </w:r>
    </w:p>
    <w:p w:rsidR="000D6DCE" w:rsidRPr="00EB02C4" w:rsidRDefault="000D6DCE" w:rsidP="00EB02C4">
      <w:pPr>
        <w:jc w:val="both"/>
        <w:rPr>
          <w:sz w:val="20"/>
          <w:szCs w:val="20"/>
        </w:rPr>
      </w:pPr>
      <w:r w:rsidRPr="00CD43F5">
        <w:rPr>
          <w:sz w:val="20"/>
          <w:szCs w:val="20"/>
        </w:rPr>
        <w:t xml:space="preserve">       Biyoloji Öğretmeni                                           </w:t>
      </w:r>
    </w:p>
    <w:sectPr w:rsidR="000D6DCE" w:rsidRPr="00EB02C4" w:rsidSect="00D669D3">
      <w:footerReference w:type="default" r:id="rId7"/>
      <w:pgSz w:w="11906" w:h="16838"/>
      <w:pgMar w:top="851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DCE" w:rsidRDefault="000D6DCE" w:rsidP="009F2917">
      <w:r>
        <w:separator/>
      </w:r>
    </w:p>
  </w:endnote>
  <w:endnote w:type="continuationSeparator" w:id="1">
    <w:p w:rsidR="000D6DCE" w:rsidRDefault="000D6DCE" w:rsidP="009F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DCE" w:rsidRDefault="000D6DCE">
    <w:pPr>
      <w:pStyle w:val="Footer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DCE" w:rsidRDefault="000D6DCE" w:rsidP="009F2917">
      <w:r>
        <w:separator/>
      </w:r>
    </w:p>
  </w:footnote>
  <w:footnote w:type="continuationSeparator" w:id="1">
    <w:p w:rsidR="000D6DCE" w:rsidRDefault="000D6DCE" w:rsidP="009F29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618"/>
    <w:rsid w:val="00026E29"/>
    <w:rsid w:val="000317B6"/>
    <w:rsid w:val="00045FE6"/>
    <w:rsid w:val="0007186D"/>
    <w:rsid w:val="000757D0"/>
    <w:rsid w:val="00077D7C"/>
    <w:rsid w:val="000D6DCE"/>
    <w:rsid w:val="000F6AAD"/>
    <w:rsid w:val="00131E1A"/>
    <w:rsid w:val="00157E25"/>
    <w:rsid w:val="001A6231"/>
    <w:rsid w:val="001B7EF3"/>
    <w:rsid w:val="001F1118"/>
    <w:rsid w:val="0026052B"/>
    <w:rsid w:val="00295DEC"/>
    <w:rsid w:val="00296201"/>
    <w:rsid w:val="002B11B4"/>
    <w:rsid w:val="002C7E25"/>
    <w:rsid w:val="002E32DB"/>
    <w:rsid w:val="00316FBE"/>
    <w:rsid w:val="00320F5A"/>
    <w:rsid w:val="0035743D"/>
    <w:rsid w:val="003D07EB"/>
    <w:rsid w:val="003D4330"/>
    <w:rsid w:val="003E08AC"/>
    <w:rsid w:val="003E30AE"/>
    <w:rsid w:val="003F32C5"/>
    <w:rsid w:val="003F4C93"/>
    <w:rsid w:val="004205FE"/>
    <w:rsid w:val="004318F4"/>
    <w:rsid w:val="004875BF"/>
    <w:rsid w:val="004B7DEC"/>
    <w:rsid w:val="004F7530"/>
    <w:rsid w:val="00531C62"/>
    <w:rsid w:val="00584757"/>
    <w:rsid w:val="005A59DD"/>
    <w:rsid w:val="005B0C8C"/>
    <w:rsid w:val="005B2B18"/>
    <w:rsid w:val="0062142B"/>
    <w:rsid w:val="00646AF0"/>
    <w:rsid w:val="00654F41"/>
    <w:rsid w:val="00715798"/>
    <w:rsid w:val="007237DF"/>
    <w:rsid w:val="00746D38"/>
    <w:rsid w:val="00771DA0"/>
    <w:rsid w:val="0079451F"/>
    <w:rsid w:val="007B4FF5"/>
    <w:rsid w:val="007F5E0A"/>
    <w:rsid w:val="0080406B"/>
    <w:rsid w:val="0083126F"/>
    <w:rsid w:val="00854268"/>
    <w:rsid w:val="008E0150"/>
    <w:rsid w:val="008F400B"/>
    <w:rsid w:val="00917916"/>
    <w:rsid w:val="00926E9A"/>
    <w:rsid w:val="009355A3"/>
    <w:rsid w:val="00942D68"/>
    <w:rsid w:val="00947669"/>
    <w:rsid w:val="00951EDF"/>
    <w:rsid w:val="009B4004"/>
    <w:rsid w:val="009C374F"/>
    <w:rsid w:val="009D4DB7"/>
    <w:rsid w:val="009F2917"/>
    <w:rsid w:val="00A34BCD"/>
    <w:rsid w:val="00A354A8"/>
    <w:rsid w:val="00A7498A"/>
    <w:rsid w:val="00A90A4B"/>
    <w:rsid w:val="00A93373"/>
    <w:rsid w:val="00AD1912"/>
    <w:rsid w:val="00AE0618"/>
    <w:rsid w:val="00B206D3"/>
    <w:rsid w:val="00B50AB2"/>
    <w:rsid w:val="00C46672"/>
    <w:rsid w:val="00C565ED"/>
    <w:rsid w:val="00CC012F"/>
    <w:rsid w:val="00CC34FA"/>
    <w:rsid w:val="00CD43F5"/>
    <w:rsid w:val="00CF4451"/>
    <w:rsid w:val="00D00537"/>
    <w:rsid w:val="00D07F9A"/>
    <w:rsid w:val="00D16BB7"/>
    <w:rsid w:val="00D303BE"/>
    <w:rsid w:val="00D669D3"/>
    <w:rsid w:val="00D67B02"/>
    <w:rsid w:val="00DE6DBB"/>
    <w:rsid w:val="00DF3557"/>
    <w:rsid w:val="00E047A8"/>
    <w:rsid w:val="00E41D5B"/>
    <w:rsid w:val="00E51400"/>
    <w:rsid w:val="00E63BBE"/>
    <w:rsid w:val="00EB02C4"/>
    <w:rsid w:val="00EC0C5E"/>
    <w:rsid w:val="00EC615D"/>
    <w:rsid w:val="00ED208C"/>
    <w:rsid w:val="00ED606A"/>
    <w:rsid w:val="00F13F21"/>
    <w:rsid w:val="00F63C61"/>
    <w:rsid w:val="00F70F50"/>
    <w:rsid w:val="00FB1359"/>
    <w:rsid w:val="00FD2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F2917"/>
    <w:pPr>
      <w:ind w:left="720"/>
    </w:pPr>
  </w:style>
  <w:style w:type="paragraph" w:styleId="Header">
    <w:name w:val="header"/>
    <w:basedOn w:val="Normal"/>
    <w:link w:val="HeaderChar"/>
    <w:uiPriority w:val="99"/>
    <w:rsid w:val="009F291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F2917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9F29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F2917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74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2161</Words>
  <Characters>12324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edanur</cp:lastModifiedBy>
  <cp:revision>3</cp:revision>
  <dcterms:created xsi:type="dcterms:W3CDTF">2013-01-06T17:33:00Z</dcterms:created>
  <dcterms:modified xsi:type="dcterms:W3CDTF">2016-01-03T17:21:00Z</dcterms:modified>
</cp:coreProperties>
</file>