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522" w:rsidRPr="000438F9" w:rsidRDefault="00CE4522">
      <w:pPr>
        <w:rPr>
          <w:rFonts w:ascii="Comic Sans MS" w:hAnsi="Comic Sans MS" w:cs="Comic Sans MS"/>
          <w:color w:val="FFFFFF"/>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margin-left:493.25pt;margin-top:326.65pt;width:533.25pt;height:177.55pt;z-index:-251658240;visibility:visible;mso-position-horizontal:right;mso-position-horizontal-relative:margin">
            <v:imagedata r:id="rId5" o:title=""/>
            <w10:wrap type="square" anchorx="margin"/>
          </v:shape>
        </w:pict>
      </w:r>
      <w:r>
        <w:rPr>
          <w:noProof/>
          <w:lang w:eastAsia="tr-TR"/>
        </w:rPr>
        <w:pict>
          <v:shape id="Resim 1" o:spid="_x0000_s1027" type="#_x0000_t75" style="position:absolute;margin-left:-18.75pt;margin-top:0;width:549.75pt;height:333.55pt;z-index:-251659264;visibility:visible;mso-position-horizontal-relative:margin">
            <v:imagedata r:id="rId6" o:title=""/>
            <w10:wrap type="square" anchorx="margin"/>
          </v:shape>
        </w:pict>
      </w:r>
      <w:r w:rsidRPr="000438F9">
        <w:rPr>
          <w:rFonts w:ascii="Comic Sans MS" w:hAnsi="Comic Sans MS" w:cs="Comic Sans MS"/>
          <w:b/>
          <w:bCs/>
          <w:color w:val="FFFFFF"/>
          <w:sz w:val="20"/>
          <w:szCs w:val="20"/>
          <w:highlight w:val="black"/>
        </w:rPr>
        <w:t xml:space="preserve">3. Aşağıdaki testleri çözünüz? ( </w:t>
      </w:r>
      <w:r>
        <w:rPr>
          <w:rFonts w:ascii="Comic Sans MS" w:hAnsi="Comic Sans MS" w:cs="Comic Sans MS"/>
          <w:b/>
          <w:bCs/>
          <w:color w:val="FFFFFF"/>
          <w:sz w:val="20"/>
          <w:szCs w:val="20"/>
          <w:highlight w:val="black"/>
        </w:rPr>
        <w:t>75</w:t>
      </w:r>
      <w:r w:rsidRPr="000438F9">
        <w:rPr>
          <w:rFonts w:ascii="Comic Sans MS" w:hAnsi="Comic Sans MS" w:cs="Comic Sans MS"/>
          <w:b/>
          <w:bCs/>
          <w:color w:val="FFFFFF"/>
          <w:sz w:val="20"/>
          <w:szCs w:val="20"/>
          <w:highlight w:val="black"/>
        </w:rPr>
        <w:t xml:space="preserve"> puan )</w:t>
      </w:r>
    </w:p>
    <w:p w:rsidR="00CE4522" w:rsidRPr="00D41B32" w:rsidRDefault="00CE4522" w:rsidP="000438F9">
      <w:pPr>
        <w:pStyle w:val="NoSpacing"/>
        <w:rPr>
          <w:b/>
          <w:bCs/>
          <w:sz w:val="20"/>
          <w:szCs w:val="20"/>
        </w:rPr>
      </w:pPr>
      <w:r>
        <w:rPr>
          <w:b/>
          <w:bCs/>
          <w:sz w:val="20"/>
          <w:szCs w:val="20"/>
        </w:rPr>
        <w:t xml:space="preserve">1. </w:t>
      </w:r>
      <w:r w:rsidRPr="00D41B32">
        <w:rPr>
          <w:b/>
          <w:bCs/>
          <w:sz w:val="20"/>
          <w:szCs w:val="20"/>
        </w:rPr>
        <w:t>Aşağıdakilerin hangisinde “almak” sözcüğü “Bu toplantı salonu otuz kişi alır.” cümlesindeki anlamıyla kullanılmıştır?</w:t>
      </w:r>
    </w:p>
    <w:p w:rsidR="00CE4522" w:rsidRPr="00445E9B" w:rsidRDefault="00CE4522" w:rsidP="000438F9">
      <w:pPr>
        <w:pStyle w:val="NoSpacing"/>
        <w:rPr>
          <w:sz w:val="20"/>
          <w:szCs w:val="20"/>
        </w:rPr>
      </w:pPr>
      <w:r w:rsidRPr="00445E9B">
        <w:rPr>
          <w:sz w:val="20"/>
          <w:szCs w:val="20"/>
        </w:rPr>
        <w:t xml:space="preserve">A) Çevik bir hareketle elindeki telefonu almış. </w:t>
      </w:r>
    </w:p>
    <w:p w:rsidR="00CE4522" w:rsidRPr="00445E9B" w:rsidRDefault="00CE4522" w:rsidP="000438F9">
      <w:pPr>
        <w:pStyle w:val="NoSpacing"/>
        <w:rPr>
          <w:sz w:val="20"/>
          <w:szCs w:val="20"/>
        </w:rPr>
      </w:pPr>
      <w:r w:rsidRPr="00445E9B">
        <w:rPr>
          <w:sz w:val="20"/>
          <w:szCs w:val="20"/>
        </w:rPr>
        <w:t xml:space="preserve">B) Akşam yemeğe misafir almış. </w:t>
      </w:r>
    </w:p>
    <w:p w:rsidR="00CE4522" w:rsidRPr="00445E9B" w:rsidRDefault="00CE4522" w:rsidP="000438F9">
      <w:pPr>
        <w:pStyle w:val="NoSpacing"/>
        <w:rPr>
          <w:sz w:val="20"/>
          <w:szCs w:val="20"/>
        </w:rPr>
      </w:pPr>
      <w:r w:rsidRPr="00445E9B">
        <w:rPr>
          <w:sz w:val="20"/>
          <w:szCs w:val="20"/>
        </w:rPr>
        <w:t xml:space="preserve">C) Fatih, güçlü ordusuyla İstanbul’u aldı. </w:t>
      </w:r>
    </w:p>
    <w:p w:rsidR="00CE4522" w:rsidRPr="00445E9B" w:rsidRDefault="00CE4522" w:rsidP="000438F9">
      <w:pPr>
        <w:pStyle w:val="NoSpacing"/>
        <w:rPr>
          <w:sz w:val="20"/>
          <w:szCs w:val="20"/>
        </w:rPr>
      </w:pPr>
      <w:r w:rsidRPr="00445E9B">
        <w:rPr>
          <w:sz w:val="20"/>
          <w:szCs w:val="20"/>
        </w:rPr>
        <w:t>D) Bu tencere üç kilo süt almış.</w:t>
      </w:r>
    </w:p>
    <w:p w:rsidR="00CE4522" w:rsidRPr="00445E9B" w:rsidRDefault="00CE4522" w:rsidP="000438F9">
      <w:pPr>
        <w:pStyle w:val="NoSpacing"/>
        <w:rPr>
          <w:sz w:val="20"/>
          <w:szCs w:val="20"/>
        </w:rPr>
      </w:pPr>
    </w:p>
    <w:p w:rsidR="00CE4522" w:rsidRPr="00D41B32" w:rsidRDefault="00CE4522" w:rsidP="000438F9">
      <w:pPr>
        <w:pStyle w:val="NoSpacing"/>
        <w:rPr>
          <w:b/>
          <w:bCs/>
          <w:sz w:val="20"/>
          <w:szCs w:val="20"/>
        </w:rPr>
      </w:pPr>
      <w:r w:rsidRPr="00D41B32">
        <w:rPr>
          <w:b/>
          <w:bCs/>
          <w:sz w:val="20"/>
          <w:szCs w:val="20"/>
        </w:rPr>
        <w:t>2.  ‘‘Değişmek’’ sözcüğü aşağıdakilerin hangisinde ‘‘başka bir biçime girmek’’ anlamında kullanılmıştır?</w:t>
      </w:r>
    </w:p>
    <w:p w:rsidR="00CE4522" w:rsidRPr="00445E9B" w:rsidRDefault="00CE4522" w:rsidP="000438F9">
      <w:pPr>
        <w:pStyle w:val="NoSpacing"/>
        <w:rPr>
          <w:sz w:val="20"/>
          <w:szCs w:val="20"/>
        </w:rPr>
      </w:pPr>
      <w:r w:rsidRPr="00445E9B">
        <w:rPr>
          <w:sz w:val="20"/>
          <w:szCs w:val="20"/>
        </w:rPr>
        <w:t xml:space="preserve">A) Görmeyeli her şey ne kadar da değişmiş </w:t>
      </w:r>
    </w:p>
    <w:p w:rsidR="00CE4522" w:rsidRPr="00445E9B" w:rsidRDefault="00CE4522" w:rsidP="000438F9">
      <w:pPr>
        <w:pStyle w:val="NoSpacing"/>
        <w:rPr>
          <w:sz w:val="20"/>
          <w:szCs w:val="20"/>
        </w:rPr>
      </w:pPr>
      <w:r w:rsidRPr="00445E9B">
        <w:rPr>
          <w:sz w:val="20"/>
          <w:szCs w:val="20"/>
        </w:rPr>
        <w:t xml:space="preserve">B) Eve gelir gelmez üstümü değiştim. </w:t>
      </w:r>
    </w:p>
    <w:p w:rsidR="00CE4522" w:rsidRPr="00445E9B" w:rsidRDefault="00CE4522" w:rsidP="000438F9">
      <w:pPr>
        <w:pStyle w:val="NoSpacing"/>
        <w:rPr>
          <w:sz w:val="20"/>
          <w:szCs w:val="20"/>
        </w:rPr>
      </w:pPr>
      <w:r w:rsidRPr="00445E9B">
        <w:rPr>
          <w:sz w:val="20"/>
          <w:szCs w:val="20"/>
        </w:rPr>
        <w:t xml:space="preserve">C) Canan, arkadaşlarıyla oyuncaklarını değişmiş. </w:t>
      </w:r>
    </w:p>
    <w:p w:rsidR="00CE4522" w:rsidRDefault="00CE4522" w:rsidP="000438F9">
      <w:pPr>
        <w:pStyle w:val="NoSpacing"/>
        <w:rPr>
          <w:sz w:val="20"/>
          <w:szCs w:val="20"/>
        </w:rPr>
      </w:pPr>
      <w:r w:rsidRPr="00445E9B">
        <w:rPr>
          <w:sz w:val="20"/>
          <w:szCs w:val="20"/>
        </w:rPr>
        <w:t>D) Buradaki elemanların çoğu değişmiş, yeni kişiler alınmış.</w:t>
      </w:r>
    </w:p>
    <w:p w:rsidR="00CE4522" w:rsidRPr="00445E9B" w:rsidRDefault="00CE4522" w:rsidP="000438F9">
      <w:pPr>
        <w:pStyle w:val="NoSpacing"/>
        <w:rPr>
          <w:sz w:val="20"/>
          <w:szCs w:val="20"/>
        </w:rPr>
      </w:pPr>
    </w:p>
    <w:p w:rsidR="00CE4522" w:rsidRPr="00445E9B" w:rsidRDefault="00CE4522" w:rsidP="000438F9">
      <w:pPr>
        <w:pStyle w:val="NoSpacing"/>
        <w:rPr>
          <w:sz w:val="20"/>
          <w:szCs w:val="20"/>
        </w:rPr>
      </w:pPr>
      <w:r w:rsidRPr="00445E9B">
        <w:rPr>
          <w:sz w:val="20"/>
          <w:szCs w:val="20"/>
        </w:rPr>
        <w:t xml:space="preserve">3.  Konunun </w:t>
      </w:r>
      <w:r w:rsidRPr="00445E9B">
        <w:rPr>
          <w:sz w:val="20"/>
          <w:szCs w:val="20"/>
          <w:u w:val="single"/>
        </w:rPr>
        <w:t>ayrıntılarını</w:t>
      </w:r>
      <w:r w:rsidRPr="00445E9B">
        <w:rPr>
          <w:sz w:val="20"/>
          <w:szCs w:val="20"/>
        </w:rPr>
        <w:t xml:space="preserve"> daha sonra görüşeceğiz. </w:t>
      </w:r>
    </w:p>
    <w:p w:rsidR="00CE4522" w:rsidRPr="00D41B32" w:rsidRDefault="00CE4522" w:rsidP="000438F9">
      <w:pPr>
        <w:pStyle w:val="NoSpacing"/>
        <w:rPr>
          <w:b/>
          <w:bCs/>
          <w:sz w:val="20"/>
          <w:szCs w:val="20"/>
        </w:rPr>
      </w:pPr>
      <w:r w:rsidRPr="00D41B32">
        <w:rPr>
          <w:b/>
          <w:bCs/>
          <w:sz w:val="20"/>
          <w:szCs w:val="20"/>
        </w:rPr>
        <w:t xml:space="preserve">Bu cümledeki altı çizili sözcüğün eş anlamlısı aşağıdakilerin hangisinde kullanılmıştır? </w:t>
      </w:r>
    </w:p>
    <w:p w:rsidR="00CE4522" w:rsidRPr="00445E9B" w:rsidRDefault="00CE4522" w:rsidP="000438F9">
      <w:pPr>
        <w:pStyle w:val="NoSpacing"/>
        <w:rPr>
          <w:sz w:val="20"/>
          <w:szCs w:val="20"/>
        </w:rPr>
      </w:pPr>
      <w:r w:rsidRPr="00445E9B">
        <w:rPr>
          <w:sz w:val="20"/>
          <w:szCs w:val="20"/>
        </w:rPr>
        <w:t xml:space="preserve">A) İnsanın diğer canlılardan farkı, düşünebilme yeteneğidir. </w:t>
      </w:r>
    </w:p>
    <w:p w:rsidR="00CE4522" w:rsidRPr="00445E9B" w:rsidRDefault="00CE4522" w:rsidP="000438F9">
      <w:pPr>
        <w:pStyle w:val="NoSpacing"/>
        <w:rPr>
          <w:sz w:val="20"/>
          <w:szCs w:val="20"/>
        </w:rPr>
      </w:pPr>
      <w:r w:rsidRPr="00445E9B">
        <w:rPr>
          <w:sz w:val="20"/>
          <w:szCs w:val="20"/>
        </w:rPr>
        <w:t xml:space="preserve">B) En küçük bir detayı bile kaçırmayacaksın. </w:t>
      </w:r>
    </w:p>
    <w:p w:rsidR="00CE4522" w:rsidRPr="00445E9B" w:rsidRDefault="00CE4522" w:rsidP="000438F9">
      <w:pPr>
        <w:pStyle w:val="NoSpacing"/>
        <w:rPr>
          <w:sz w:val="20"/>
          <w:szCs w:val="20"/>
        </w:rPr>
      </w:pPr>
      <w:r w:rsidRPr="00445E9B">
        <w:rPr>
          <w:sz w:val="20"/>
          <w:szCs w:val="20"/>
        </w:rPr>
        <w:t xml:space="preserve">C) Salatanın içinde iri domates parçaları vardı. </w:t>
      </w:r>
    </w:p>
    <w:p w:rsidR="00CE4522" w:rsidRPr="000438F9" w:rsidRDefault="00CE4522" w:rsidP="000438F9">
      <w:r w:rsidRPr="00445E9B">
        <w:rPr>
          <w:sz w:val="20"/>
          <w:szCs w:val="20"/>
        </w:rPr>
        <w:t>D) Başka şehirler, ülkeler görmek istiyorum</w:t>
      </w:r>
      <w:r>
        <w:rPr>
          <w:sz w:val="20"/>
          <w:szCs w:val="20"/>
        </w:rPr>
        <w:t>.</w:t>
      </w:r>
    </w:p>
    <w:p w:rsidR="00CE4522" w:rsidRPr="00445E9B" w:rsidRDefault="00CE4522" w:rsidP="000438F9">
      <w:pPr>
        <w:pStyle w:val="NoSpacing"/>
        <w:rPr>
          <w:sz w:val="20"/>
          <w:szCs w:val="20"/>
          <w:u w:val="single"/>
        </w:rPr>
      </w:pPr>
      <w:r>
        <w:t xml:space="preserve">4. </w:t>
      </w:r>
      <w:r w:rsidRPr="00445E9B">
        <w:rPr>
          <w:sz w:val="20"/>
          <w:szCs w:val="20"/>
        </w:rPr>
        <w:t xml:space="preserve">Vatanını seven herkesin </w:t>
      </w:r>
      <w:r w:rsidRPr="00445E9B">
        <w:rPr>
          <w:sz w:val="20"/>
          <w:szCs w:val="20"/>
          <w:u w:val="single"/>
        </w:rPr>
        <w:t xml:space="preserve">kalbinde aynı ateş yanar. </w:t>
      </w:r>
    </w:p>
    <w:p w:rsidR="00CE4522" w:rsidRPr="00D41B32" w:rsidRDefault="00CE4522" w:rsidP="000438F9">
      <w:pPr>
        <w:pStyle w:val="NoSpacing"/>
        <w:rPr>
          <w:b/>
          <w:bCs/>
          <w:sz w:val="20"/>
          <w:szCs w:val="20"/>
        </w:rPr>
      </w:pPr>
      <w:r w:rsidRPr="00D41B32">
        <w:rPr>
          <w:b/>
          <w:bCs/>
          <w:sz w:val="20"/>
          <w:szCs w:val="20"/>
        </w:rPr>
        <w:t>Bu cümledeki altı çizili söz grubuyla anlatılmak istenen aşağıdakilerden hangisidir?</w:t>
      </w:r>
    </w:p>
    <w:p w:rsidR="00CE4522" w:rsidRPr="00445E9B" w:rsidRDefault="00CE4522" w:rsidP="000438F9">
      <w:pPr>
        <w:pStyle w:val="NoSpacing"/>
        <w:rPr>
          <w:sz w:val="20"/>
          <w:szCs w:val="20"/>
        </w:rPr>
      </w:pPr>
      <w:r w:rsidRPr="00445E9B">
        <w:rPr>
          <w:sz w:val="20"/>
          <w:szCs w:val="20"/>
        </w:rPr>
        <w:t xml:space="preserve">A) Aynı duygu ve düşüncelere sahip olmak </w:t>
      </w:r>
    </w:p>
    <w:p w:rsidR="00CE4522" w:rsidRPr="00445E9B" w:rsidRDefault="00CE4522" w:rsidP="000438F9">
      <w:pPr>
        <w:pStyle w:val="NoSpacing"/>
        <w:rPr>
          <w:sz w:val="20"/>
          <w:szCs w:val="20"/>
        </w:rPr>
      </w:pPr>
      <w:r w:rsidRPr="00445E9B">
        <w:rPr>
          <w:sz w:val="20"/>
          <w:szCs w:val="20"/>
        </w:rPr>
        <w:t xml:space="preserve">B) Aynı yerde yaşamak </w:t>
      </w:r>
    </w:p>
    <w:p w:rsidR="00CE4522" w:rsidRPr="00445E9B" w:rsidRDefault="00CE4522" w:rsidP="000438F9">
      <w:pPr>
        <w:pStyle w:val="NoSpacing"/>
        <w:rPr>
          <w:sz w:val="20"/>
          <w:szCs w:val="20"/>
        </w:rPr>
      </w:pPr>
      <w:r w:rsidRPr="00445E9B">
        <w:rPr>
          <w:sz w:val="20"/>
          <w:szCs w:val="20"/>
        </w:rPr>
        <w:t xml:space="preserve">C) Ortak bir kültüre dâhil olmak </w:t>
      </w:r>
    </w:p>
    <w:p w:rsidR="00CE4522" w:rsidRDefault="00CE4522" w:rsidP="000438F9">
      <w:pPr>
        <w:pStyle w:val="NoSpacing"/>
        <w:rPr>
          <w:sz w:val="20"/>
          <w:szCs w:val="20"/>
        </w:rPr>
      </w:pPr>
      <w:r w:rsidRPr="00445E9B">
        <w:rPr>
          <w:sz w:val="20"/>
          <w:szCs w:val="20"/>
        </w:rPr>
        <w:t>D) Ortak bir geçmişi olmak</w:t>
      </w:r>
    </w:p>
    <w:p w:rsidR="00CE4522" w:rsidRPr="00445E9B" w:rsidRDefault="00CE4522" w:rsidP="000438F9">
      <w:pPr>
        <w:pStyle w:val="NoSpacing"/>
        <w:rPr>
          <w:sz w:val="20"/>
          <w:szCs w:val="20"/>
        </w:rPr>
      </w:pPr>
      <w:r>
        <w:t xml:space="preserve">5. </w:t>
      </w:r>
      <w:r w:rsidRPr="00445E9B">
        <w:rPr>
          <w:sz w:val="20"/>
          <w:szCs w:val="20"/>
        </w:rPr>
        <w:t xml:space="preserve">“Benim Adım Kırmızı” adlı romanımda, güzel bir atı </w:t>
      </w:r>
      <w:r w:rsidRPr="00445E9B">
        <w:rPr>
          <w:sz w:val="20"/>
          <w:szCs w:val="20"/>
          <w:u w:val="single"/>
        </w:rPr>
        <w:t>gözü kapalı çizebilen</w:t>
      </w:r>
      <w:r w:rsidRPr="00445E9B">
        <w:rPr>
          <w:sz w:val="20"/>
          <w:szCs w:val="20"/>
        </w:rPr>
        <w:t xml:space="preserve"> İranlı eski nakkaşlardan söz ederken yazarlık mesleğinden, kendi hayatımdan söz ettiğimi de biliyordum. </w:t>
      </w:r>
    </w:p>
    <w:p w:rsidR="00CE4522" w:rsidRPr="00D41B32" w:rsidRDefault="00CE4522" w:rsidP="000438F9">
      <w:pPr>
        <w:pStyle w:val="NoSpacing"/>
        <w:rPr>
          <w:b/>
          <w:bCs/>
          <w:sz w:val="20"/>
          <w:szCs w:val="20"/>
        </w:rPr>
      </w:pPr>
      <w:r w:rsidRPr="00D41B32">
        <w:rPr>
          <w:b/>
          <w:bCs/>
          <w:sz w:val="20"/>
          <w:szCs w:val="20"/>
        </w:rPr>
        <w:t>Altı çizili söz grubunun bu cümleye kattığı anlam aşağıdakilerden hangisidir?</w:t>
      </w:r>
    </w:p>
    <w:p w:rsidR="00CE4522" w:rsidRPr="00445E9B" w:rsidRDefault="00CE4522" w:rsidP="000438F9">
      <w:pPr>
        <w:pStyle w:val="NoSpacing"/>
        <w:rPr>
          <w:sz w:val="20"/>
          <w:szCs w:val="20"/>
        </w:rPr>
      </w:pPr>
      <w:r w:rsidRPr="00445E9B">
        <w:rPr>
          <w:sz w:val="20"/>
          <w:szCs w:val="20"/>
        </w:rPr>
        <w:t xml:space="preserve">A) İşine önem vermeyen </w:t>
      </w:r>
    </w:p>
    <w:p w:rsidR="00CE4522" w:rsidRPr="00445E9B" w:rsidRDefault="00CE4522" w:rsidP="000438F9">
      <w:pPr>
        <w:pStyle w:val="NoSpacing"/>
        <w:rPr>
          <w:sz w:val="20"/>
          <w:szCs w:val="20"/>
        </w:rPr>
      </w:pPr>
      <w:r w:rsidRPr="00445E9B">
        <w:rPr>
          <w:sz w:val="20"/>
          <w:szCs w:val="20"/>
        </w:rPr>
        <w:t xml:space="preserve">B) İşinde son derece ustalaşmış olan </w:t>
      </w:r>
    </w:p>
    <w:p w:rsidR="00CE4522" w:rsidRPr="00445E9B" w:rsidRDefault="00CE4522" w:rsidP="000438F9">
      <w:pPr>
        <w:pStyle w:val="NoSpacing"/>
        <w:rPr>
          <w:sz w:val="20"/>
          <w:szCs w:val="20"/>
        </w:rPr>
      </w:pPr>
      <w:r w:rsidRPr="00445E9B">
        <w:rPr>
          <w:sz w:val="20"/>
          <w:szCs w:val="20"/>
        </w:rPr>
        <w:t xml:space="preserve">C) Gelişmelere kapalı olan </w:t>
      </w:r>
    </w:p>
    <w:p w:rsidR="00CE4522" w:rsidRDefault="00CE4522" w:rsidP="000438F9">
      <w:pPr>
        <w:pStyle w:val="NoSpacing"/>
        <w:rPr>
          <w:sz w:val="20"/>
          <w:szCs w:val="20"/>
        </w:rPr>
      </w:pPr>
      <w:r w:rsidRPr="00445E9B">
        <w:rPr>
          <w:sz w:val="20"/>
          <w:szCs w:val="20"/>
        </w:rPr>
        <w:t>D) Gözü, işinden başka bir  şey görmeyen</w:t>
      </w:r>
    </w:p>
    <w:p w:rsidR="00CE4522" w:rsidRPr="000438F9" w:rsidRDefault="00CE4522" w:rsidP="000438F9"/>
    <w:p w:rsidR="00CE4522" w:rsidRPr="00445E9B" w:rsidRDefault="00CE4522" w:rsidP="000438F9">
      <w:pPr>
        <w:pStyle w:val="NoSpacing"/>
        <w:rPr>
          <w:sz w:val="20"/>
          <w:szCs w:val="20"/>
        </w:rPr>
      </w:pPr>
      <w:r>
        <w:t xml:space="preserve">6. </w:t>
      </w:r>
      <w:r w:rsidRPr="00445E9B">
        <w:rPr>
          <w:sz w:val="20"/>
          <w:szCs w:val="20"/>
        </w:rPr>
        <w:t xml:space="preserve">.  Bir iddiayı veya sözü abartılmış bularak kanıtını istemek için ‘‘----’’ deyimi kullanılır. </w:t>
      </w:r>
    </w:p>
    <w:p w:rsidR="00CE4522" w:rsidRPr="00D41B32" w:rsidRDefault="00CE4522" w:rsidP="000438F9">
      <w:pPr>
        <w:pStyle w:val="NoSpacing"/>
        <w:rPr>
          <w:b/>
          <w:bCs/>
          <w:sz w:val="20"/>
          <w:szCs w:val="20"/>
        </w:rPr>
      </w:pPr>
      <w:r w:rsidRPr="00D41B32">
        <w:rPr>
          <w:b/>
          <w:bCs/>
          <w:sz w:val="20"/>
          <w:szCs w:val="20"/>
        </w:rPr>
        <w:t xml:space="preserve">Bu cümlede boş bırakılan yere aşağıdaki deyimlerden hangisinin getirilmesi uygun olur? </w:t>
      </w:r>
    </w:p>
    <w:p w:rsidR="00CE4522" w:rsidRPr="00445E9B" w:rsidRDefault="00CE4522" w:rsidP="000438F9">
      <w:pPr>
        <w:pStyle w:val="NoSpacing"/>
        <w:rPr>
          <w:sz w:val="20"/>
          <w:szCs w:val="20"/>
        </w:rPr>
      </w:pPr>
      <w:r w:rsidRPr="00445E9B">
        <w:rPr>
          <w:sz w:val="20"/>
          <w:szCs w:val="20"/>
        </w:rPr>
        <w:t xml:space="preserve">A) halebi oradaysa arşın burada </w:t>
      </w:r>
    </w:p>
    <w:p w:rsidR="00CE4522" w:rsidRPr="00445E9B" w:rsidRDefault="00CE4522" w:rsidP="000438F9">
      <w:pPr>
        <w:pStyle w:val="NoSpacing"/>
        <w:rPr>
          <w:sz w:val="20"/>
          <w:szCs w:val="20"/>
        </w:rPr>
      </w:pPr>
      <w:r w:rsidRPr="00445E9B">
        <w:rPr>
          <w:sz w:val="20"/>
          <w:szCs w:val="20"/>
        </w:rPr>
        <w:t xml:space="preserve">B) kitabına uydurmak </w:t>
      </w:r>
    </w:p>
    <w:p w:rsidR="00CE4522" w:rsidRPr="00445E9B" w:rsidRDefault="00CE4522" w:rsidP="000438F9">
      <w:pPr>
        <w:pStyle w:val="NoSpacing"/>
        <w:rPr>
          <w:sz w:val="20"/>
          <w:szCs w:val="20"/>
        </w:rPr>
      </w:pPr>
      <w:r w:rsidRPr="00445E9B">
        <w:rPr>
          <w:sz w:val="20"/>
          <w:szCs w:val="20"/>
        </w:rPr>
        <w:t xml:space="preserve">C) sağır duymaz uydurur </w:t>
      </w:r>
    </w:p>
    <w:p w:rsidR="00CE4522" w:rsidRDefault="00CE4522" w:rsidP="000438F9">
      <w:pPr>
        <w:rPr>
          <w:sz w:val="20"/>
          <w:szCs w:val="20"/>
        </w:rPr>
      </w:pPr>
      <w:r w:rsidRPr="00445E9B">
        <w:rPr>
          <w:sz w:val="20"/>
          <w:szCs w:val="20"/>
        </w:rPr>
        <w:t>D) bire bin katmak</w:t>
      </w:r>
    </w:p>
    <w:p w:rsidR="00CE4522" w:rsidRPr="00445E9B" w:rsidRDefault="00CE4522" w:rsidP="000438F9">
      <w:pPr>
        <w:pStyle w:val="NoSpacing"/>
        <w:rPr>
          <w:sz w:val="20"/>
          <w:szCs w:val="20"/>
        </w:rPr>
      </w:pPr>
      <w:r>
        <w:rPr>
          <w:sz w:val="20"/>
          <w:szCs w:val="20"/>
        </w:rPr>
        <w:t xml:space="preserve">7. </w:t>
      </w:r>
      <w:r w:rsidRPr="00445E9B">
        <w:rPr>
          <w:sz w:val="20"/>
          <w:szCs w:val="20"/>
        </w:rPr>
        <w:t xml:space="preserve">.  Karga, ağzında peynirle gelmiş, bir dala konmuş. Bunu gören tilki seslenmiş kargaya: </w:t>
      </w:r>
    </w:p>
    <w:p w:rsidR="00CE4522" w:rsidRPr="00445E9B" w:rsidRDefault="00CE4522" w:rsidP="000438F9">
      <w:pPr>
        <w:pStyle w:val="NoSpacing"/>
        <w:rPr>
          <w:sz w:val="20"/>
          <w:szCs w:val="20"/>
        </w:rPr>
      </w:pPr>
      <w:r w:rsidRPr="00445E9B">
        <w:rPr>
          <w:sz w:val="20"/>
          <w:szCs w:val="20"/>
        </w:rPr>
        <w:t xml:space="preserve">― Karga kardeş, senin sesin ne de güzeldir! Karga:  ― O zaman bir ‘‘Gak!’’ diyeyim sana. </w:t>
      </w:r>
    </w:p>
    <w:p w:rsidR="00CE4522" w:rsidRPr="00445E9B" w:rsidRDefault="00CE4522" w:rsidP="000438F9">
      <w:pPr>
        <w:pStyle w:val="NoSpacing"/>
        <w:rPr>
          <w:sz w:val="20"/>
          <w:szCs w:val="20"/>
        </w:rPr>
      </w:pPr>
      <w:r w:rsidRPr="00445E9B">
        <w:rPr>
          <w:sz w:val="20"/>
          <w:szCs w:val="20"/>
        </w:rPr>
        <w:t xml:space="preserve">Karga ‘‘Gak!’’ derken peyniri düşürmüş, tilki de peyniri alıp kaçmış. </w:t>
      </w:r>
    </w:p>
    <w:p w:rsidR="00CE4522" w:rsidRPr="00D41B32" w:rsidRDefault="00CE4522" w:rsidP="000438F9">
      <w:pPr>
        <w:pStyle w:val="NoSpacing"/>
        <w:rPr>
          <w:b/>
          <w:bCs/>
          <w:sz w:val="20"/>
          <w:szCs w:val="20"/>
        </w:rPr>
      </w:pPr>
      <w:r w:rsidRPr="00D41B32">
        <w:rPr>
          <w:b/>
          <w:bCs/>
          <w:sz w:val="20"/>
          <w:szCs w:val="20"/>
        </w:rPr>
        <w:t xml:space="preserve">Bu parçada ağır basan söz sanatı aşağıdakilerden hangisidir? </w:t>
      </w:r>
    </w:p>
    <w:p w:rsidR="00CE4522" w:rsidRPr="00445E9B" w:rsidRDefault="00CE4522" w:rsidP="000438F9">
      <w:pPr>
        <w:pStyle w:val="NoSpacing"/>
        <w:rPr>
          <w:sz w:val="20"/>
          <w:szCs w:val="20"/>
        </w:rPr>
      </w:pPr>
      <w:r w:rsidRPr="00445E9B">
        <w:rPr>
          <w:sz w:val="20"/>
          <w:szCs w:val="20"/>
        </w:rPr>
        <w:t xml:space="preserve">A) Kişileştirme                  B) Konuşturma </w:t>
      </w:r>
    </w:p>
    <w:p w:rsidR="00CE4522" w:rsidRDefault="00CE4522" w:rsidP="000438F9">
      <w:pPr>
        <w:pStyle w:val="NoSpacing"/>
        <w:rPr>
          <w:sz w:val="20"/>
          <w:szCs w:val="20"/>
        </w:rPr>
      </w:pPr>
      <w:r w:rsidRPr="00445E9B">
        <w:rPr>
          <w:sz w:val="20"/>
          <w:szCs w:val="20"/>
        </w:rPr>
        <w:t xml:space="preserve">C) Abartma                  D) Benzetme </w:t>
      </w:r>
    </w:p>
    <w:p w:rsidR="00CE4522" w:rsidRDefault="00CE4522" w:rsidP="000438F9"/>
    <w:p w:rsidR="00CE4522" w:rsidRPr="00445E9B" w:rsidRDefault="00CE4522" w:rsidP="000438F9">
      <w:pPr>
        <w:pStyle w:val="NoSpacing"/>
        <w:rPr>
          <w:sz w:val="20"/>
          <w:szCs w:val="20"/>
        </w:rPr>
      </w:pPr>
      <w:r>
        <w:t xml:space="preserve">8. </w:t>
      </w:r>
      <w:r w:rsidRPr="00445E9B">
        <w:rPr>
          <w:sz w:val="20"/>
          <w:szCs w:val="20"/>
        </w:rPr>
        <w:t>Başka sanat bilmeyiz karşımızda dururken,     Söylenmemiş bir destan gibi Anadolu'muz.    Arkadaş! Biz bu yolda türküler tuttururken,         Sana uğurlar olsun... Ayrılıyor yolumuz...</w:t>
      </w:r>
    </w:p>
    <w:p w:rsidR="00CE4522" w:rsidRPr="00D41B32" w:rsidRDefault="00CE4522" w:rsidP="000438F9">
      <w:pPr>
        <w:pStyle w:val="NoSpacing"/>
        <w:rPr>
          <w:b/>
          <w:bCs/>
          <w:sz w:val="20"/>
          <w:szCs w:val="20"/>
        </w:rPr>
      </w:pPr>
      <w:r w:rsidRPr="00D41B32">
        <w:rPr>
          <w:b/>
          <w:bCs/>
          <w:sz w:val="20"/>
          <w:szCs w:val="20"/>
        </w:rPr>
        <w:t>Bu parçada aşağıdaki söz sanatlarından hangisi vardır?</w:t>
      </w:r>
    </w:p>
    <w:p w:rsidR="00CE4522" w:rsidRPr="00445E9B" w:rsidRDefault="00CE4522" w:rsidP="000438F9">
      <w:pPr>
        <w:pStyle w:val="NoSpacing"/>
        <w:rPr>
          <w:sz w:val="20"/>
          <w:szCs w:val="20"/>
        </w:rPr>
      </w:pPr>
      <w:r w:rsidRPr="00445E9B">
        <w:rPr>
          <w:sz w:val="20"/>
          <w:szCs w:val="20"/>
        </w:rPr>
        <w:t xml:space="preserve"> A)  Abartma                   B) Benzetme </w:t>
      </w:r>
    </w:p>
    <w:p w:rsidR="00CE4522" w:rsidRDefault="00CE4522" w:rsidP="000438F9">
      <w:pPr>
        <w:pStyle w:val="NoSpacing"/>
        <w:rPr>
          <w:sz w:val="20"/>
          <w:szCs w:val="20"/>
        </w:rPr>
      </w:pPr>
      <w:r w:rsidRPr="00445E9B">
        <w:rPr>
          <w:sz w:val="20"/>
          <w:szCs w:val="20"/>
        </w:rPr>
        <w:t>C)  Kişileştirme                   D) Konuşturma</w:t>
      </w:r>
    </w:p>
    <w:p w:rsidR="00CE4522" w:rsidRDefault="00CE4522" w:rsidP="000438F9"/>
    <w:p w:rsidR="00CE4522" w:rsidRPr="00445E9B" w:rsidRDefault="00CE4522" w:rsidP="000438F9">
      <w:pPr>
        <w:pStyle w:val="NoSpacing"/>
        <w:rPr>
          <w:sz w:val="20"/>
          <w:szCs w:val="20"/>
        </w:rPr>
      </w:pPr>
      <w:r>
        <w:t xml:space="preserve">9. </w:t>
      </w:r>
      <w:r w:rsidRPr="00445E9B">
        <w:rPr>
          <w:sz w:val="20"/>
          <w:szCs w:val="20"/>
        </w:rPr>
        <w:t xml:space="preserve">1.Her gece uyumadan önce ılık süt içerdi.                 2. Çalışarak büyük başarılara imza atmıştı.                3. Söylediği şarkıyla mahallenin beğenisini kazandı. 4. Sanatın işi, halka bir şeyler anlatmaktır. </w:t>
      </w:r>
    </w:p>
    <w:p w:rsidR="00CE4522" w:rsidRDefault="00CE4522" w:rsidP="000438F9">
      <w:pPr>
        <w:pStyle w:val="NoSpacing"/>
        <w:rPr>
          <w:sz w:val="20"/>
          <w:szCs w:val="20"/>
        </w:rPr>
      </w:pPr>
      <w:r w:rsidRPr="00D41B32">
        <w:rPr>
          <w:b/>
          <w:bCs/>
          <w:sz w:val="20"/>
          <w:szCs w:val="20"/>
        </w:rPr>
        <w:t xml:space="preserve">Numaralanmış cümlelerin hangilerinde yer alan fiilimsiler türce özdeştir?                                                                                   </w:t>
      </w:r>
      <w:r w:rsidRPr="00445E9B">
        <w:rPr>
          <w:i/>
          <w:iCs/>
          <w:sz w:val="20"/>
          <w:szCs w:val="20"/>
        </w:rPr>
        <w:t>A</w:t>
      </w:r>
      <w:r w:rsidRPr="00445E9B">
        <w:rPr>
          <w:sz w:val="20"/>
          <w:szCs w:val="20"/>
        </w:rPr>
        <w:t xml:space="preserve">) 1. ve 2.                                B) 1. ve 3.                       </w:t>
      </w:r>
    </w:p>
    <w:p w:rsidR="00CE4522" w:rsidRDefault="00CE4522" w:rsidP="000438F9">
      <w:pPr>
        <w:pStyle w:val="NoSpacing"/>
        <w:rPr>
          <w:sz w:val="20"/>
          <w:szCs w:val="20"/>
        </w:rPr>
      </w:pPr>
      <w:r w:rsidRPr="00445E9B">
        <w:rPr>
          <w:sz w:val="20"/>
          <w:szCs w:val="20"/>
        </w:rPr>
        <w:t>C) 2. ve 4.                            D) 3. ve 4.</w:t>
      </w:r>
    </w:p>
    <w:p w:rsidR="00CE4522" w:rsidRDefault="00CE4522" w:rsidP="000438F9"/>
    <w:p w:rsidR="00CE4522" w:rsidRPr="00445E9B" w:rsidRDefault="00CE4522" w:rsidP="000438F9">
      <w:pPr>
        <w:pStyle w:val="NoSpacing"/>
        <w:rPr>
          <w:sz w:val="20"/>
          <w:szCs w:val="20"/>
        </w:rPr>
      </w:pPr>
      <w:r>
        <w:t xml:space="preserve">10. </w:t>
      </w:r>
      <w:r w:rsidRPr="00445E9B">
        <w:rPr>
          <w:sz w:val="20"/>
          <w:szCs w:val="20"/>
        </w:rPr>
        <w:t xml:space="preserve">Sözlüklere dalmak, onlarla zaman geçirmek güzeldir ancak en fazla birkaç ciltten oluşan sözlükler bir dilin kendisi olamaz asla. Sözlükler, bir dilin hemen hemen bütün sözcüklerini içine alsa bile sonuçta kelimelerin alfabetik olarak sıralanmış listesinden başka bir şey değildir. Dil ise sözlükte yer alan sözcüklerin uyumlu şekilde birleştiği bir okyanustur. Bunun içindir ki sözlükler, dilin inceliklerini ve zenginliklerini sınırlı bir şekilde ortaya koyan küçük bir araçtır yalnızca. </w:t>
      </w:r>
    </w:p>
    <w:p w:rsidR="00CE4522" w:rsidRDefault="00CE4522" w:rsidP="000438F9">
      <w:pPr>
        <w:pStyle w:val="NoSpacing"/>
        <w:rPr>
          <w:b/>
          <w:bCs/>
          <w:sz w:val="20"/>
          <w:szCs w:val="20"/>
        </w:rPr>
      </w:pPr>
    </w:p>
    <w:p w:rsidR="00CE4522" w:rsidRDefault="00CE4522" w:rsidP="000438F9">
      <w:pPr>
        <w:pStyle w:val="NoSpacing"/>
        <w:rPr>
          <w:sz w:val="20"/>
          <w:szCs w:val="20"/>
        </w:rPr>
      </w:pPr>
      <w:r w:rsidRPr="001A6190">
        <w:rPr>
          <w:b/>
          <w:bCs/>
          <w:sz w:val="20"/>
          <w:szCs w:val="20"/>
        </w:rPr>
        <w:t>Bu parçada vurgulanmak istenen düşünce aşağıdakilerden hangisidir?</w:t>
      </w:r>
    </w:p>
    <w:p w:rsidR="00CE4522" w:rsidRDefault="00CE4522" w:rsidP="000438F9">
      <w:pPr>
        <w:pStyle w:val="NoSpacing"/>
        <w:rPr>
          <w:sz w:val="20"/>
          <w:szCs w:val="20"/>
        </w:rPr>
      </w:pPr>
      <w:r w:rsidRPr="00445E9B">
        <w:rPr>
          <w:sz w:val="20"/>
          <w:szCs w:val="20"/>
        </w:rPr>
        <w:t xml:space="preserve"> A) Sözlükler, bir dilin öğrenilmesini sağlayan en önemli eserlerdir.                                                           </w:t>
      </w:r>
    </w:p>
    <w:p w:rsidR="00CE4522" w:rsidRDefault="00CE4522" w:rsidP="000438F9">
      <w:pPr>
        <w:pStyle w:val="NoSpacing"/>
        <w:rPr>
          <w:sz w:val="20"/>
          <w:szCs w:val="20"/>
        </w:rPr>
      </w:pPr>
      <w:r w:rsidRPr="00445E9B">
        <w:rPr>
          <w:sz w:val="20"/>
          <w:szCs w:val="20"/>
        </w:rPr>
        <w:t xml:space="preserve"> B) Sözlüklerde yer alan her kavram tek başına bir dünyadır.                                                                           C) Sözlükler, dilin inceliklerini anlatmada tek başına yeterli değildir.                                                                                D) Her dilin kendine has kuralları ve zenginlikleri vardır.</w:t>
      </w:r>
    </w:p>
    <w:p w:rsidR="00CE4522" w:rsidRDefault="00CE4522" w:rsidP="000438F9"/>
    <w:p w:rsidR="00CE4522" w:rsidRDefault="00CE4522" w:rsidP="000438F9">
      <w:hyperlink r:id="rId7" w:history="1">
        <w:r w:rsidRPr="007D0FF7">
          <w:rPr>
            <w:rStyle w:val="Hyperlink"/>
          </w:rPr>
          <w:t>www.sorubak.com</w:t>
        </w:r>
      </w:hyperlink>
      <w:r>
        <w:t xml:space="preserve"> </w:t>
      </w:r>
    </w:p>
    <w:p w:rsidR="00CE4522" w:rsidRDefault="00CE4522" w:rsidP="000438F9"/>
    <w:p w:rsidR="00CE4522" w:rsidRDefault="00CE4522" w:rsidP="000438F9">
      <w:pPr>
        <w:pStyle w:val="NoSpacing"/>
        <w:rPr>
          <w:sz w:val="20"/>
          <w:szCs w:val="20"/>
        </w:rPr>
      </w:pPr>
      <w:r>
        <w:t xml:space="preserve">11. </w:t>
      </w:r>
      <w:r w:rsidRPr="001A6190">
        <w:rPr>
          <w:sz w:val="20"/>
          <w:szCs w:val="20"/>
        </w:rPr>
        <w:t>Davetliler yavaş yavaş toplanmaya başlamış, ikram vakti gelmişti. Kalktım, mutfağa gittim. Buzdolabından meyve sularını çıkardım, bardakları hazırladım. Meyve sularını salona getirirken ayağım eşiğe takıldı. Tepsi bir yana fırladı, bardaklar öte yana. Hızla bana doğru gelen duvarı görebildim en son. Gözlerimi açtığımda başıma bir kalabalık toplanmıştı. Endişe ile bana yönelmiş yüzlere hayretle baktım. Smokinli, kır saçlı bir beyefendi bana doğru yaklaştı ve ''Nasılsınız hanımefendi? Sıcak dokundu size galiba. Buyurun, şu kolonyalı mendili koklayın, iyi gelir.'' dedi. O sırada doktor da gelmişti.</w:t>
      </w:r>
    </w:p>
    <w:p w:rsidR="00CE4522" w:rsidRDefault="00CE4522" w:rsidP="000438F9">
      <w:pPr>
        <w:pStyle w:val="NoSpacing"/>
        <w:rPr>
          <w:sz w:val="20"/>
          <w:szCs w:val="20"/>
        </w:rPr>
      </w:pPr>
    </w:p>
    <w:p w:rsidR="00CE4522" w:rsidRPr="00D41B32" w:rsidRDefault="00CE4522" w:rsidP="000438F9">
      <w:pPr>
        <w:pStyle w:val="NoSpacing"/>
        <w:rPr>
          <w:b/>
          <w:bCs/>
          <w:sz w:val="20"/>
          <w:szCs w:val="20"/>
        </w:rPr>
      </w:pPr>
      <w:r w:rsidRPr="00D41B32">
        <w:rPr>
          <w:b/>
          <w:bCs/>
          <w:sz w:val="20"/>
          <w:szCs w:val="20"/>
        </w:rPr>
        <w:t xml:space="preserve"> Bu parçanın anlatım biçimi aşağıdakilerden hangisidir? </w:t>
      </w:r>
    </w:p>
    <w:p w:rsidR="00CE4522" w:rsidRDefault="00CE4522" w:rsidP="000438F9">
      <w:pPr>
        <w:pStyle w:val="NoSpacing"/>
        <w:rPr>
          <w:sz w:val="20"/>
          <w:szCs w:val="20"/>
        </w:rPr>
      </w:pPr>
      <w:r w:rsidRPr="001A6190">
        <w:rPr>
          <w:sz w:val="20"/>
          <w:szCs w:val="20"/>
        </w:rPr>
        <w:t xml:space="preserve">A) Betimleme B) Öyküleme </w:t>
      </w:r>
    </w:p>
    <w:p w:rsidR="00CE4522" w:rsidRPr="001A6190" w:rsidRDefault="00CE4522" w:rsidP="000438F9">
      <w:pPr>
        <w:pStyle w:val="NoSpacing"/>
        <w:rPr>
          <w:sz w:val="20"/>
          <w:szCs w:val="20"/>
        </w:rPr>
      </w:pPr>
      <w:r w:rsidRPr="001A6190">
        <w:rPr>
          <w:sz w:val="20"/>
          <w:szCs w:val="20"/>
        </w:rPr>
        <w:t>C) Açıklama D) Tartışma</w:t>
      </w:r>
    </w:p>
    <w:p w:rsidR="00CE4522" w:rsidRDefault="00CE4522" w:rsidP="000438F9"/>
    <w:p w:rsidR="00CE4522" w:rsidRPr="00D41B32" w:rsidRDefault="00CE4522" w:rsidP="000438F9">
      <w:pPr>
        <w:pStyle w:val="NoSpacing"/>
        <w:rPr>
          <w:b/>
          <w:bCs/>
          <w:sz w:val="20"/>
          <w:szCs w:val="20"/>
        </w:rPr>
      </w:pPr>
      <w:r>
        <w:t xml:space="preserve">12. </w:t>
      </w:r>
      <w:r w:rsidRPr="00D41B32">
        <w:rPr>
          <w:b/>
          <w:bCs/>
          <w:sz w:val="20"/>
          <w:szCs w:val="20"/>
        </w:rPr>
        <w:t>Aşağıdaki cümlelerin hangisinde "de"nin yazımıyla ilgili bir yanlışlık yapılmıştır?</w:t>
      </w:r>
    </w:p>
    <w:p w:rsidR="00CE4522" w:rsidRDefault="00CE4522" w:rsidP="000438F9">
      <w:pPr>
        <w:pStyle w:val="NoSpacing"/>
        <w:rPr>
          <w:sz w:val="20"/>
          <w:szCs w:val="20"/>
        </w:rPr>
      </w:pPr>
      <w:r w:rsidRPr="001A6190">
        <w:rPr>
          <w:sz w:val="20"/>
          <w:szCs w:val="20"/>
        </w:rPr>
        <w:t xml:space="preserve">A) Kahramanı olmayan bir ulusun geleceği de olmaz. </w:t>
      </w:r>
    </w:p>
    <w:p w:rsidR="00CE4522" w:rsidRDefault="00CE4522" w:rsidP="000438F9">
      <w:pPr>
        <w:pStyle w:val="NoSpacing"/>
        <w:rPr>
          <w:sz w:val="20"/>
          <w:szCs w:val="20"/>
        </w:rPr>
      </w:pPr>
      <w:r w:rsidRPr="001A6190">
        <w:rPr>
          <w:sz w:val="20"/>
          <w:szCs w:val="20"/>
        </w:rPr>
        <w:t xml:space="preserve">B) Konya'ya giderken takım elbisemide yanıma aldım. </w:t>
      </w:r>
    </w:p>
    <w:p w:rsidR="00CE4522" w:rsidRDefault="00CE4522" w:rsidP="000438F9">
      <w:pPr>
        <w:pStyle w:val="NoSpacing"/>
        <w:rPr>
          <w:sz w:val="20"/>
          <w:szCs w:val="20"/>
        </w:rPr>
      </w:pPr>
      <w:r w:rsidRPr="001A6190">
        <w:rPr>
          <w:sz w:val="20"/>
          <w:szCs w:val="20"/>
        </w:rPr>
        <w:t xml:space="preserve">C) O gelmese de biz yarın pikniğe gideriz. </w:t>
      </w:r>
    </w:p>
    <w:p w:rsidR="00CE4522" w:rsidRDefault="00CE4522" w:rsidP="000438F9">
      <w:pPr>
        <w:pStyle w:val="NoSpacing"/>
        <w:rPr>
          <w:sz w:val="20"/>
          <w:szCs w:val="20"/>
        </w:rPr>
      </w:pPr>
      <w:r w:rsidRPr="001A6190">
        <w:rPr>
          <w:sz w:val="20"/>
          <w:szCs w:val="20"/>
        </w:rPr>
        <w:t>D) Çantasını her zaman arabada bırakıyor.</w:t>
      </w:r>
    </w:p>
    <w:p w:rsidR="00CE4522" w:rsidRDefault="00CE4522" w:rsidP="000438F9"/>
    <w:p w:rsidR="00CE4522" w:rsidRPr="00445E9B" w:rsidRDefault="00CE4522" w:rsidP="000438F9">
      <w:pPr>
        <w:pStyle w:val="NoSpacing"/>
        <w:rPr>
          <w:sz w:val="20"/>
          <w:szCs w:val="20"/>
        </w:rPr>
      </w:pPr>
      <w:r>
        <w:t xml:space="preserve">13. </w:t>
      </w:r>
      <w:r w:rsidRPr="00445E9B">
        <w:rPr>
          <w:sz w:val="20"/>
          <w:szCs w:val="20"/>
        </w:rPr>
        <w:t xml:space="preserve">(1) Kocaman bir oyuncak dükkânına girdiler.             (2) Burada aradıkları her çeşit oyuncağı bulabilirlerdi.                                                                   (3) Dikkatli  gözlerle etrafı süzmeye başladılar.        (4) İkisi de uzaktan kumandalı uçağı gözlerine kestirmişlerdi.                                                              </w:t>
      </w:r>
      <w:r w:rsidRPr="001A6190">
        <w:rPr>
          <w:b/>
          <w:bCs/>
          <w:sz w:val="20"/>
          <w:szCs w:val="20"/>
        </w:rPr>
        <w:t>Bu parçada numaralanmış cümlelerin hangisinde sıfat-fiil vardır?</w:t>
      </w:r>
    </w:p>
    <w:p w:rsidR="00CE4522" w:rsidRPr="00445E9B" w:rsidRDefault="00CE4522" w:rsidP="000438F9">
      <w:pPr>
        <w:pStyle w:val="NoSpacing"/>
        <w:rPr>
          <w:sz w:val="20"/>
          <w:szCs w:val="20"/>
        </w:rPr>
      </w:pPr>
      <w:r w:rsidRPr="00445E9B">
        <w:rPr>
          <w:sz w:val="20"/>
          <w:szCs w:val="20"/>
        </w:rPr>
        <w:t>A) 1.           B) 2.         C) 3.                 D) 4.</w:t>
      </w:r>
    </w:p>
    <w:p w:rsidR="00CE4522" w:rsidRDefault="00CE4522" w:rsidP="000438F9"/>
    <w:p w:rsidR="00CE4522" w:rsidRPr="000438F9" w:rsidRDefault="00CE4522" w:rsidP="000438F9">
      <w:pPr>
        <w:rPr>
          <w:b/>
          <w:bCs/>
          <w:sz w:val="18"/>
          <w:szCs w:val="18"/>
        </w:rPr>
      </w:pPr>
      <w:r w:rsidRPr="000438F9">
        <w:rPr>
          <w:sz w:val="18"/>
          <w:szCs w:val="18"/>
        </w:rPr>
        <w:t xml:space="preserve">14. </w:t>
      </w:r>
      <w:r w:rsidRPr="000438F9">
        <w:rPr>
          <w:b/>
          <w:bCs/>
          <w:sz w:val="18"/>
          <w:szCs w:val="18"/>
        </w:rPr>
        <w:t xml:space="preserve">Aşağıdaki cümlelerin hangisinde yazım yanlışı </w:t>
      </w:r>
      <w:r w:rsidRPr="000438F9">
        <w:rPr>
          <w:b/>
          <w:bCs/>
          <w:sz w:val="18"/>
          <w:szCs w:val="18"/>
          <w:u w:val="single"/>
        </w:rPr>
        <w:t>yoktu</w:t>
      </w:r>
      <w:r w:rsidRPr="000438F9">
        <w:rPr>
          <w:b/>
          <w:bCs/>
          <w:sz w:val="18"/>
          <w:szCs w:val="18"/>
        </w:rPr>
        <w:t>r?</w:t>
      </w:r>
    </w:p>
    <w:p w:rsidR="00CE4522" w:rsidRPr="000438F9" w:rsidRDefault="00CE4522" w:rsidP="000438F9">
      <w:pPr>
        <w:rPr>
          <w:sz w:val="18"/>
          <w:szCs w:val="18"/>
        </w:rPr>
      </w:pPr>
      <w:r w:rsidRPr="000438F9">
        <w:rPr>
          <w:sz w:val="18"/>
          <w:szCs w:val="18"/>
        </w:rPr>
        <w:t>a.’Bu Diyar Baştan Başa’ Programını izledik.</w:t>
      </w:r>
    </w:p>
    <w:p w:rsidR="00CE4522" w:rsidRPr="000438F9" w:rsidRDefault="00CE4522" w:rsidP="000438F9">
      <w:pPr>
        <w:rPr>
          <w:sz w:val="18"/>
          <w:szCs w:val="18"/>
        </w:rPr>
      </w:pPr>
      <w:r w:rsidRPr="000438F9">
        <w:rPr>
          <w:sz w:val="18"/>
          <w:szCs w:val="18"/>
        </w:rPr>
        <w:t>b.Türk Dil Kurumu’na dilekçe yazdık.</w:t>
      </w:r>
    </w:p>
    <w:p w:rsidR="00CE4522" w:rsidRPr="000438F9" w:rsidRDefault="00CE4522" w:rsidP="000438F9">
      <w:pPr>
        <w:rPr>
          <w:sz w:val="18"/>
          <w:szCs w:val="18"/>
        </w:rPr>
      </w:pPr>
      <w:r w:rsidRPr="000438F9">
        <w:rPr>
          <w:sz w:val="18"/>
          <w:szCs w:val="18"/>
        </w:rPr>
        <w:t>c.Van gölünde inci kefali yaşamaktadır.</w:t>
      </w:r>
    </w:p>
    <w:p w:rsidR="00CE4522" w:rsidRPr="000438F9" w:rsidRDefault="00CE4522" w:rsidP="000438F9">
      <w:r w:rsidRPr="000438F9">
        <w:rPr>
          <w:sz w:val="18"/>
          <w:szCs w:val="18"/>
        </w:rPr>
        <w:t xml:space="preserve">d.Çinliler yeni buluşlarıyla adından söz ettirecek gibi. </w:t>
      </w:r>
    </w:p>
    <w:p w:rsidR="00CE4522" w:rsidRPr="00D41B32" w:rsidRDefault="00CE4522" w:rsidP="000438F9">
      <w:pPr>
        <w:pStyle w:val="NoSpacing"/>
        <w:rPr>
          <w:b/>
          <w:bCs/>
          <w:sz w:val="20"/>
          <w:szCs w:val="20"/>
        </w:rPr>
      </w:pPr>
      <w:r>
        <w:t xml:space="preserve">15. </w:t>
      </w:r>
      <w:r w:rsidRPr="00D41B32">
        <w:rPr>
          <w:b/>
          <w:bCs/>
          <w:sz w:val="20"/>
          <w:szCs w:val="20"/>
        </w:rPr>
        <w:t>Aşağıdakilerin hangisinde, zarf-fiil cümleye durum anlamı katmıştır?</w:t>
      </w:r>
    </w:p>
    <w:p w:rsidR="00CE4522" w:rsidRDefault="00CE4522" w:rsidP="000438F9">
      <w:pPr>
        <w:pStyle w:val="NoSpacing"/>
        <w:rPr>
          <w:sz w:val="20"/>
          <w:szCs w:val="20"/>
        </w:rPr>
      </w:pPr>
      <w:r w:rsidRPr="00445E9B">
        <w:rPr>
          <w:sz w:val="20"/>
          <w:szCs w:val="20"/>
        </w:rPr>
        <w:t>A) Otobüsü beklerken tabletiyle İnternet’e giriyordu.                                                                          B) Kardeşinin geldiğini duyunca kapıya koştu.           C) Çocuğu uyutur uyutmaz ev işlerini yapmaya koyuldu.                                                                            D) Araştırmasına bazı kit</w:t>
      </w:r>
      <w:r>
        <w:rPr>
          <w:sz w:val="20"/>
          <w:szCs w:val="20"/>
        </w:rPr>
        <w:t>apları inceleyerek başlayacaktı</w:t>
      </w:r>
    </w:p>
    <w:p w:rsidR="00CE4522" w:rsidRDefault="00CE4522" w:rsidP="000438F9"/>
    <w:p w:rsidR="00CE4522" w:rsidRPr="009302DC" w:rsidRDefault="00CE4522" w:rsidP="009302DC">
      <w:pPr>
        <w:rPr>
          <w:rFonts w:ascii="Comic Sans MS" w:hAnsi="Comic Sans MS" w:cs="Comic Sans MS"/>
          <w:b/>
          <w:bCs/>
          <w:color w:val="FFFFFF"/>
          <w:sz w:val="18"/>
          <w:szCs w:val="18"/>
        </w:rPr>
      </w:pPr>
      <w:r w:rsidRPr="009302DC">
        <w:rPr>
          <w:rFonts w:ascii="Comic Sans MS" w:hAnsi="Comic Sans MS" w:cs="Comic Sans MS"/>
          <w:b/>
          <w:bCs/>
          <w:color w:val="FFFFFF"/>
          <w:sz w:val="18"/>
          <w:szCs w:val="18"/>
          <w:highlight w:val="black"/>
        </w:rPr>
        <w:t>4. Aşağıdaki altı çizili sözcüklerin hangisinin gerçek, mecaz, terim ve yan anlam olduğunu yazınız.(5puan)</w:t>
      </w:r>
    </w:p>
    <w:p w:rsidR="00CE4522" w:rsidRPr="009302DC" w:rsidRDefault="00CE4522" w:rsidP="009302DC">
      <w:pPr>
        <w:rPr>
          <w:sz w:val="20"/>
          <w:szCs w:val="20"/>
        </w:rPr>
      </w:pPr>
      <w:r w:rsidRPr="009302DC">
        <w:rPr>
          <w:sz w:val="20"/>
          <w:szCs w:val="20"/>
        </w:rPr>
        <w:t xml:space="preserve">İlaçlı su </w:t>
      </w:r>
      <w:r w:rsidRPr="009302DC">
        <w:rPr>
          <w:sz w:val="20"/>
          <w:szCs w:val="20"/>
          <w:u w:val="single"/>
        </w:rPr>
        <w:t>köpürmeye</w:t>
      </w:r>
      <w:r w:rsidRPr="009302DC">
        <w:rPr>
          <w:sz w:val="20"/>
          <w:szCs w:val="20"/>
        </w:rPr>
        <w:t xml:space="preserve"> başladı.</w:t>
      </w:r>
    </w:p>
    <w:p w:rsidR="00CE4522" w:rsidRPr="009302DC" w:rsidRDefault="00CE4522" w:rsidP="009302DC">
      <w:pPr>
        <w:rPr>
          <w:sz w:val="20"/>
          <w:szCs w:val="20"/>
        </w:rPr>
      </w:pPr>
      <w:r w:rsidRPr="009302DC">
        <w:rPr>
          <w:sz w:val="20"/>
          <w:szCs w:val="20"/>
        </w:rPr>
        <w:t xml:space="preserve">Güneş </w:t>
      </w:r>
      <w:r w:rsidRPr="009302DC">
        <w:rPr>
          <w:sz w:val="20"/>
          <w:szCs w:val="20"/>
          <w:u w:val="single"/>
        </w:rPr>
        <w:t>batıyor</w:t>
      </w:r>
      <w:r w:rsidRPr="009302DC">
        <w:rPr>
          <w:sz w:val="20"/>
          <w:szCs w:val="20"/>
        </w:rPr>
        <w:t>, eve gidelim.</w:t>
      </w:r>
    </w:p>
    <w:p w:rsidR="00CE4522" w:rsidRPr="009302DC" w:rsidRDefault="00CE4522" w:rsidP="009302DC">
      <w:pPr>
        <w:rPr>
          <w:sz w:val="20"/>
          <w:szCs w:val="20"/>
        </w:rPr>
      </w:pPr>
      <w:r w:rsidRPr="009302DC">
        <w:rPr>
          <w:sz w:val="20"/>
          <w:szCs w:val="20"/>
        </w:rPr>
        <w:t xml:space="preserve">Söyledikleri kafamıza </w:t>
      </w:r>
      <w:r w:rsidRPr="009302DC">
        <w:rPr>
          <w:sz w:val="20"/>
          <w:szCs w:val="20"/>
          <w:u w:val="single"/>
        </w:rPr>
        <w:t>yatmadı.</w:t>
      </w:r>
      <w:bookmarkStart w:id="0" w:name="_GoBack"/>
      <w:bookmarkEnd w:id="0"/>
    </w:p>
    <w:p w:rsidR="00CE4522" w:rsidRPr="009302DC" w:rsidRDefault="00CE4522" w:rsidP="009302DC">
      <w:pPr>
        <w:rPr>
          <w:sz w:val="20"/>
          <w:szCs w:val="20"/>
        </w:rPr>
      </w:pPr>
      <w:r w:rsidRPr="009302DC">
        <w:rPr>
          <w:sz w:val="20"/>
          <w:szCs w:val="20"/>
        </w:rPr>
        <w:t xml:space="preserve">Limanın </w:t>
      </w:r>
      <w:r w:rsidRPr="009302DC">
        <w:rPr>
          <w:sz w:val="20"/>
          <w:szCs w:val="20"/>
          <w:u w:val="single"/>
        </w:rPr>
        <w:t>ağzında</w:t>
      </w:r>
      <w:r w:rsidRPr="009302DC">
        <w:rPr>
          <w:sz w:val="20"/>
          <w:szCs w:val="20"/>
        </w:rPr>
        <w:t xml:space="preserve"> gemi birden hızlanmaya başladı.</w:t>
      </w:r>
    </w:p>
    <w:p w:rsidR="00CE4522" w:rsidRPr="009302DC" w:rsidRDefault="00CE4522" w:rsidP="000438F9">
      <w:pPr>
        <w:rPr>
          <w:sz w:val="20"/>
          <w:szCs w:val="20"/>
        </w:rPr>
      </w:pPr>
      <w:r w:rsidRPr="009302DC">
        <w:rPr>
          <w:sz w:val="20"/>
          <w:szCs w:val="20"/>
        </w:rPr>
        <w:t xml:space="preserve">‘solungaç’ sözcüğünün </w:t>
      </w:r>
      <w:r w:rsidRPr="009302DC">
        <w:rPr>
          <w:sz w:val="20"/>
          <w:szCs w:val="20"/>
          <w:u w:val="single"/>
        </w:rPr>
        <w:t>kökü</w:t>
      </w:r>
      <w:r w:rsidRPr="009302DC">
        <w:rPr>
          <w:sz w:val="20"/>
          <w:szCs w:val="20"/>
        </w:rPr>
        <w:t xml:space="preserve"> ‘solu-‘  tır</w:t>
      </w:r>
    </w:p>
    <w:p w:rsidR="00CE4522" w:rsidRPr="000438F9" w:rsidRDefault="00CE4522" w:rsidP="000438F9">
      <w:pPr>
        <w:pStyle w:val="NoSpacing"/>
        <w:rPr>
          <w:sz w:val="20"/>
          <w:szCs w:val="20"/>
        </w:rPr>
      </w:pPr>
    </w:p>
    <w:sectPr w:rsidR="00CE4522" w:rsidRPr="000438F9" w:rsidSect="000438F9">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5747F"/>
    <w:multiLevelType w:val="hybridMultilevel"/>
    <w:tmpl w:val="272C50D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1D82"/>
    <w:rsid w:val="000438F9"/>
    <w:rsid w:val="001A6190"/>
    <w:rsid w:val="00445E9B"/>
    <w:rsid w:val="005E4538"/>
    <w:rsid w:val="0070544A"/>
    <w:rsid w:val="007766F4"/>
    <w:rsid w:val="007D0FF7"/>
    <w:rsid w:val="009302DC"/>
    <w:rsid w:val="0095200B"/>
    <w:rsid w:val="00CE4522"/>
    <w:rsid w:val="00D41B32"/>
    <w:rsid w:val="00D41D82"/>
    <w:rsid w:val="00E845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6F4"/>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438F9"/>
    <w:rPr>
      <w:rFonts w:cs="Calibri"/>
      <w:lang w:eastAsia="en-US"/>
    </w:rPr>
  </w:style>
  <w:style w:type="paragraph" w:styleId="ListParagraph">
    <w:name w:val="List Paragraph"/>
    <w:basedOn w:val="Normal"/>
    <w:uiPriority w:val="99"/>
    <w:qFormat/>
    <w:rsid w:val="009302DC"/>
    <w:pPr>
      <w:spacing w:after="200" w:line="276" w:lineRule="auto"/>
      <w:ind w:left="720"/>
    </w:pPr>
  </w:style>
  <w:style w:type="paragraph" w:styleId="BalloonText">
    <w:name w:val="Balloon Text"/>
    <w:basedOn w:val="Normal"/>
    <w:link w:val="BalloonTextChar"/>
    <w:uiPriority w:val="99"/>
    <w:semiHidden/>
    <w:rsid w:val="009302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9302DC"/>
    <w:rPr>
      <w:rFonts w:ascii="Segoe UI" w:hAnsi="Segoe UI" w:cs="Segoe UI"/>
      <w:sz w:val="18"/>
      <w:szCs w:val="18"/>
    </w:rPr>
  </w:style>
  <w:style w:type="character" w:styleId="Hyperlink">
    <w:name w:val="Hyperlink"/>
    <w:basedOn w:val="DefaultParagraphFont"/>
    <w:uiPriority w:val="99"/>
    <w:rsid w:val="005E453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2</Pages>
  <Words>1000</Words>
  <Characters>5702</Characters>
  <Application>Microsoft Office Outlook</Application>
  <DocSecurity>0</DocSecurity>
  <Lines>0</Lines>
  <Paragraphs>0</Paragraphs>
  <ScaleCrop>false</ScaleCrop>
  <Company>SilentAll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KAYAR</dc:creator>
  <cp:keywords>www.sorubak.com</cp:keywords>
  <dc:description/>
  <cp:lastModifiedBy>edanur</cp:lastModifiedBy>
  <cp:revision>3</cp:revision>
  <cp:lastPrinted>2016-10-30T08:44:00Z</cp:lastPrinted>
  <dcterms:created xsi:type="dcterms:W3CDTF">2016-10-30T08:26:00Z</dcterms:created>
  <dcterms:modified xsi:type="dcterms:W3CDTF">2016-10-30T12:42:00Z</dcterms:modified>
</cp:coreProperties>
</file>