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62" w:rsidRPr="00655C4F" w:rsidRDefault="005D2062" w:rsidP="00AE4A0F">
      <w:pPr>
        <w:jc w:val="center"/>
        <w:rPr>
          <w:b/>
        </w:rPr>
      </w:pPr>
      <w:r>
        <w:rPr>
          <w:b/>
        </w:rPr>
        <w:t>2015-2016 ACADEMIC YEAR GÜLLÜBAHÇE ATATÜRK SECONDA</w:t>
      </w:r>
      <w:r w:rsidRPr="00655C4F">
        <w:rPr>
          <w:b/>
        </w:rPr>
        <w:t>RY SCHOOL</w:t>
      </w:r>
    </w:p>
    <w:p w:rsidR="005D2062" w:rsidRDefault="005D2062" w:rsidP="00AE4A0F">
      <w:pPr>
        <w:jc w:val="center"/>
        <w:rPr>
          <w:b/>
        </w:rPr>
      </w:pPr>
      <w:r>
        <w:rPr>
          <w:b/>
        </w:rPr>
        <w:t xml:space="preserve">8th GRADE 1st TERM </w:t>
      </w:r>
      <w:r w:rsidRPr="00655C4F">
        <w:rPr>
          <w:b/>
        </w:rPr>
        <w:t>1st ENGLISH EXAM</w:t>
      </w:r>
    </w:p>
    <w:p w:rsidR="005D2062" w:rsidRDefault="005D2062" w:rsidP="00AE4A0F">
      <w:pPr>
        <w:ind w:left="360"/>
        <w:rPr>
          <w:b/>
          <w:sz w:val="20"/>
          <w:szCs w:val="20"/>
        </w:rPr>
      </w:pPr>
      <w:r>
        <w:rPr>
          <w:noProof/>
          <w:lang w:val="tr-TR"/>
        </w:rPr>
        <w:pict>
          <v:roundrect id="_x0000_s1026" style="position:absolute;left:0;text-align:left;margin-left:413.6pt;margin-top:4.2pt;width:132.5pt;height:32.65pt;z-index:251655680" arcsize="10923f" strokecolor="#4bacc6" strokeweight="5pt">
            <v:stroke linestyle="thickThin"/>
            <v:shadow color="#868686"/>
            <v:textbox style="mso-next-textbox:#_x0000_s1026">
              <w:txbxContent>
                <w:p w:rsidR="005D2062" w:rsidRPr="00345909" w:rsidRDefault="005D2062" w:rsidP="009859D5">
                  <w:pPr>
                    <w:rPr>
                      <w:rFonts w:cs="Aharoni"/>
                      <w:b/>
                      <w:sz w:val="28"/>
                      <w:szCs w:val="28"/>
                      <w:lang w:val="tr-TR" w:bidi="he-IL"/>
                    </w:rPr>
                  </w:pPr>
                  <w:r w:rsidRPr="00345909">
                    <w:rPr>
                      <w:rFonts w:cs="Aharoni"/>
                      <w:b/>
                      <w:sz w:val="28"/>
                      <w:szCs w:val="28"/>
                      <w:lang w:val="tr-TR" w:bidi="he-IL"/>
                    </w:rPr>
                    <w:t>SCORE:</w:t>
                  </w:r>
                </w:p>
              </w:txbxContent>
            </v:textbox>
          </v:roundrect>
        </w:pict>
      </w:r>
    </w:p>
    <w:p w:rsidR="005D2062" w:rsidRPr="00F21273" w:rsidRDefault="005D2062" w:rsidP="00AE4A0F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NAME:  _______________   </w:t>
      </w:r>
      <w:r w:rsidRPr="00F21273">
        <w:rPr>
          <w:b/>
          <w:sz w:val="20"/>
          <w:szCs w:val="20"/>
        </w:rPr>
        <w:t xml:space="preserve">                   </w:t>
      </w:r>
      <w:r>
        <w:rPr>
          <w:b/>
          <w:sz w:val="20"/>
          <w:szCs w:val="20"/>
        </w:rPr>
        <w:t xml:space="preserve">                          </w:t>
      </w:r>
      <w:r w:rsidRPr="00F2127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F21273">
        <w:rPr>
          <w:b/>
          <w:sz w:val="20"/>
          <w:szCs w:val="20"/>
        </w:rPr>
        <w:t xml:space="preserve"> SURNAME:</w:t>
      </w:r>
      <w:r w:rsidRPr="009859D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_______________</w:t>
      </w:r>
    </w:p>
    <w:p w:rsidR="005D2062" w:rsidRPr="00F21273" w:rsidRDefault="005D2062" w:rsidP="00AE4A0F">
      <w:pPr>
        <w:ind w:left="360"/>
        <w:rPr>
          <w:b/>
          <w:sz w:val="20"/>
          <w:szCs w:val="20"/>
        </w:rPr>
      </w:pPr>
    </w:p>
    <w:p w:rsidR="005D2062" w:rsidRPr="00F21273" w:rsidRDefault="005D2062" w:rsidP="00AE4A0F">
      <w:pPr>
        <w:ind w:left="360"/>
        <w:rPr>
          <w:b/>
          <w:sz w:val="20"/>
          <w:szCs w:val="20"/>
        </w:rPr>
      </w:pPr>
      <w:r w:rsidRPr="00F21273">
        <w:rPr>
          <w:b/>
          <w:sz w:val="20"/>
          <w:szCs w:val="20"/>
        </w:rPr>
        <w:t xml:space="preserve">CLASS: </w:t>
      </w:r>
      <w:r>
        <w:rPr>
          <w:b/>
          <w:sz w:val="20"/>
          <w:szCs w:val="20"/>
        </w:rPr>
        <w:t xml:space="preserve"> _______________    </w:t>
      </w:r>
      <w:r w:rsidRPr="00F21273">
        <w:rPr>
          <w:b/>
          <w:sz w:val="20"/>
          <w:szCs w:val="20"/>
        </w:rPr>
        <w:t xml:space="preserve">               </w:t>
      </w:r>
      <w:r>
        <w:rPr>
          <w:b/>
          <w:sz w:val="20"/>
          <w:szCs w:val="20"/>
        </w:rPr>
        <w:t xml:space="preserve">                               </w:t>
      </w:r>
      <w:r w:rsidRPr="00F21273">
        <w:rPr>
          <w:b/>
          <w:sz w:val="20"/>
          <w:szCs w:val="20"/>
        </w:rPr>
        <w:t>NUMBER:</w:t>
      </w:r>
      <w:r w:rsidRPr="009859D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_______________</w:t>
      </w:r>
    </w:p>
    <w:p w:rsidR="005D2062" w:rsidRDefault="005D2062" w:rsidP="00AE4A0F">
      <w:pPr>
        <w:rPr>
          <w:b/>
        </w:rPr>
      </w:pPr>
    </w:p>
    <w:p w:rsidR="005D2062" w:rsidRPr="00B658C6" w:rsidRDefault="005D2062" w:rsidP="00B658C6">
      <w:pPr>
        <w:ind w:left="-360"/>
        <w:rPr>
          <w:b/>
          <w:i/>
        </w:rPr>
      </w:pPr>
      <w:r w:rsidRPr="00B658C6">
        <w:rPr>
          <w:b/>
        </w:rPr>
        <w:t xml:space="preserve">A) </w:t>
      </w:r>
      <w:r>
        <w:rPr>
          <w:b/>
        </w:rPr>
        <w:t>Complete the dialogue below with the expressions in the box</w:t>
      </w:r>
      <w:r>
        <w:t xml:space="preserve">. </w:t>
      </w:r>
      <w:r w:rsidRPr="00DA4B74">
        <w:rPr>
          <w:i/>
        </w:rPr>
        <w:t>(Aşağıdaki diyaloğu kutudaki ifadelerle tamamlayın.)</w:t>
      </w:r>
      <w:r w:rsidRPr="00B658C6">
        <w:rPr>
          <w:b/>
          <w:i/>
        </w:rPr>
        <w:t xml:space="preserve"> </w:t>
      </w:r>
      <w:r w:rsidRPr="00B658C6">
        <w:rPr>
          <w:b/>
        </w:rPr>
        <w:t xml:space="preserve"> </w:t>
      </w:r>
      <w:r>
        <w:rPr>
          <w:b/>
        </w:rPr>
        <w:t>(5*2=10</w:t>
      </w:r>
      <w:r w:rsidRPr="00B658C6">
        <w:rPr>
          <w:b/>
        </w:rPr>
        <w:t xml:space="preserve"> pts.)</w:t>
      </w:r>
    </w:p>
    <w:p w:rsidR="005D2062" w:rsidRDefault="005D2062" w:rsidP="0062509D">
      <w:pPr>
        <w:ind w:left="-360"/>
        <w:rPr>
          <w:b/>
          <w:sz w:val="26"/>
          <w:szCs w:val="26"/>
          <w:u w:val="single"/>
        </w:rPr>
      </w:pPr>
      <w:r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7.6pt;margin-top:-.4pt;width:421.15pt;height:67pt;z-index:251657728">
            <v:textbox style="mso-next-textbox:#_x0000_s1027">
              <w:txbxContent>
                <w:p w:rsidR="005D2062" w:rsidRDefault="005D2062" w:rsidP="00253698">
                  <w:pPr>
                    <w:jc w:val="center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See you              -               I can’t             -                 Sure, I’d love to</w:t>
                  </w:r>
                </w:p>
                <w:p w:rsidR="005D2062" w:rsidRDefault="005D2062" w:rsidP="00253698">
                  <w:pPr>
                    <w:jc w:val="center"/>
                    <w:rPr>
                      <w:b/>
                      <w:lang w:val="tr-TR"/>
                    </w:rPr>
                  </w:pPr>
                </w:p>
                <w:p w:rsidR="005D2062" w:rsidRPr="00253698" w:rsidRDefault="005D2062" w:rsidP="00253698">
                  <w:pPr>
                    <w:jc w:val="center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Woud you like to come              -              How about    </w:t>
                  </w:r>
                </w:p>
              </w:txbxContent>
            </v:textbox>
          </v:shape>
        </w:pict>
      </w:r>
    </w:p>
    <w:p w:rsidR="005D2062" w:rsidRDefault="005D2062" w:rsidP="0048538F">
      <w:pPr>
        <w:shd w:val="clear" w:color="auto" w:fill="FFFFFF"/>
        <w:rPr>
          <w:bCs/>
          <w:color w:val="FF0000"/>
        </w:rPr>
      </w:pPr>
    </w:p>
    <w:p w:rsidR="005D2062" w:rsidRDefault="005D2062" w:rsidP="0048538F">
      <w:pPr>
        <w:shd w:val="clear" w:color="auto" w:fill="FFFFFF"/>
        <w:rPr>
          <w:bCs/>
          <w:color w:val="FF0000"/>
        </w:rPr>
      </w:pPr>
    </w:p>
    <w:p w:rsidR="005D2062" w:rsidRDefault="005D2062" w:rsidP="0048538F">
      <w:pPr>
        <w:shd w:val="clear" w:color="auto" w:fill="FFFFFF"/>
        <w:rPr>
          <w:bCs/>
          <w:color w:val="FF0000"/>
        </w:rPr>
      </w:pPr>
    </w:p>
    <w:p w:rsidR="005D2062" w:rsidRDefault="005D2062" w:rsidP="0048538F">
      <w:pPr>
        <w:shd w:val="clear" w:color="auto" w:fill="FFFFFF"/>
        <w:rPr>
          <w:bCs/>
          <w:color w:val="FF0000"/>
        </w:rPr>
      </w:pPr>
    </w:p>
    <w:p w:rsidR="005D2062" w:rsidRDefault="005D2062" w:rsidP="0048538F">
      <w:pPr>
        <w:shd w:val="clear" w:color="auto" w:fill="FFFFFF"/>
        <w:rPr>
          <w:bCs/>
          <w:color w:val="FF0000"/>
        </w:rPr>
      </w:pPr>
    </w:p>
    <w:p w:rsidR="005D2062" w:rsidRPr="00253698" w:rsidRDefault="005D2062" w:rsidP="00253698">
      <w:pPr>
        <w:shd w:val="clear" w:color="auto" w:fill="FFFFFF"/>
        <w:spacing w:line="360" w:lineRule="auto"/>
      </w:pPr>
      <w:r w:rsidRPr="00253698">
        <w:rPr>
          <w:bCs/>
        </w:rPr>
        <w:t>Jack:</w:t>
      </w:r>
      <w:r w:rsidRPr="00253698">
        <w:rPr>
          <w:b/>
          <w:bCs/>
        </w:rPr>
        <w:t xml:space="preserve"> </w:t>
      </w:r>
      <w:r w:rsidRPr="00253698">
        <w:t xml:space="preserve">Hi, Tom. I'm </w:t>
      </w:r>
      <w:r>
        <w:t>having a party on Friday.  _____________________</w:t>
      </w:r>
      <w:r w:rsidRPr="00253698">
        <w:t>?</w:t>
      </w:r>
    </w:p>
    <w:p w:rsidR="005D2062" w:rsidRPr="00253698" w:rsidRDefault="005D2062" w:rsidP="00253698">
      <w:pPr>
        <w:shd w:val="clear" w:color="auto" w:fill="FFFFFF"/>
        <w:spacing w:line="360" w:lineRule="auto"/>
      </w:pPr>
      <w:r w:rsidRPr="00253698">
        <w:t>Tom: What time is it?</w:t>
      </w:r>
    </w:p>
    <w:p w:rsidR="005D2062" w:rsidRPr="00253698" w:rsidRDefault="005D2062" w:rsidP="00253698">
      <w:pPr>
        <w:shd w:val="clear" w:color="auto" w:fill="FFFFFF"/>
        <w:spacing w:line="360" w:lineRule="auto"/>
      </w:pPr>
      <w:r w:rsidRPr="00253698">
        <w:t>Jack: At about 7.</w:t>
      </w:r>
    </w:p>
    <w:p w:rsidR="005D2062" w:rsidRPr="00253698" w:rsidRDefault="005D2062" w:rsidP="00253698">
      <w:pPr>
        <w:shd w:val="clear" w:color="auto" w:fill="FFFFFF"/>
        <w:spacing w:line="360" w:lineRule="auto"/>
      </w:pPr>
      <w:r>
        <w:t xml:space="preserve">Tom: Oh, I'm sorry but _____________________. </w:t>
      </w:r>
      <w:r w:rsidRPr="00253698">
        <w:t>I’m going to take my grandmother to doctor.</w:t>
      </w:r>
    </w:p>
    <w:p w:rsidR="005D2062" w:rsidRPr="00253698" w:rsidRDefault="005D2062" w:rsidP="00253698">
      <w:pPr>
        <w:shd w:val="clear" w:color="auto" w:fill="FFFFFF"/>
        <w:spacing w:line="360" w:lineRule="auto"/>
      </w:pPr>
      <w:r>
        <w:t xml:space="preserve">Jack:  _____________________ </w:t>
      </w:r>
      <w:r w:rsidRPr="00253698">
        <w:t>going fishing on Saturday?</w:t>
      </w:r>
    </w:p>
    <w:p w:rsidR="005D2062" w:rsidRPr="00253698" w:rsidRDefault="005D2062" w:rsidP="00253698">
      <w:pPr>
        <w:shd w:val="clear" w:color="auto" w:fill="FFFFFF"/>
        <w:spacing w:line="360" w:lineRule="auto"/>
      </w:pPr>
      <w:r w:rsidRPr="00253698">
        <w:t>Tom: Saturday</w:t>
      </w:r>
      <w:r>
        <w:t>? _____________________. Fishing sounds fun</w:t>
      </w:r>
      <w:r w:rsidRPr="00253698">
        <w:t>! </w:t>
      </w:r>
    </w:p>
    <w:p w:rsidR="005D2062" w:rsidRPr="00253698" w:rsidRDefault="005D2062" w:rsidP="00253698">
      <w:pPr>
        <w:shd w:val="clear" w:color="auto" w:fill="FFFFFF"/>
        <w:spacing w:line="360" w:lineRule="auto"/>
      </w:pPr>
      <w:r w:rsidRPr="00253698">
        <w:t>Jack: OK. I'll pick you up at 10.</w:t>
      </w:r>
    </w:p>
    <w:p w:rsidR="005D2062" w:rsidRPr="00253698" w:rsidRDefault="005D2062" w:rsidP="00253698">
      <w:pPr>
        <w:shd w:val="clear" w:color="auto" w:fill="FFFFFF"/>
        <w:spacing w:line="360" w:lineRule="auto"/>
      </w:pPr>
      <w:r>
        <w:t>Tom:</w:t>
      </w:r>
      <w:r w:rsidRPr="006B0120">
        <w:t xml:space="preserve"> </w:t>
      </w:r>
      <w:r>
        <w:t xml:space="preserve">OK. _____________________ </w:t>
      </w:r>
      <w:r w:rsidRPr="00253698">
        <w:t>on Saturday!</w:t>
      </w:r>
    </w:p>
    <w:p w:rsidR="005D2062" w:rsidRPr="0062509D" w:rsidRDefault="005D2062" w:rsidP="00190935">
      <w:pPr>
        <w:rPr>
          <w:b/>
          <w:sz w:val="26"/>
          <w:szCs w:val="26"/>
        </w:rPr>
      </w:pPr>
    </w:p>
    <w:p w:rsidR="005D2062" w:rsidRPr="004B0A30" w:rsidRDefault="005D2062" w:rsidP="004B0A30">
      <w:pPr>
        <w:ind w:left="-360"/>
        <w:rPr>
          <w:rFonts w:ascii="Comic Sans MS" w:hAnsi="Comic Sans MS"/>
          <w:color w:val="000000"/>
        </w:rPr>
      </w:pPr>
      <w:r w:rsidRPr="00AB6044">
        <w:rPr>
          <w:b/>
        </w:rPr>
        <w:t>B )</w:t>
      </w:r>
      <w:r w:rsidRPr="00AB6044">
        <w:t xml:space="preserve"> </w:t>
      </w:r>
      <w:r>
        <w:rPr>
          <w:b/>
        </w:rPr>
        <w:t>Respond to the following invitations</w:t>
      </w:r>
      <w:r w:rsidRPr="00AB6044">
        <w:rPr>
          <w:b/>
        </w:rPr>
        <w:t>.</w:t>
      </w:r>
      <w:r w:rsidRPr="00AB6044">
        <w:t xml:space="preserve"> (</w:t>
      </w:r>
      <w:r w:rsidRPr="00AB6044">
        <w:rPr>
          <w:i/>
        </w:rPr>
        <w:t xml:space="preserve">Aşağıdaki </w:t>
      </w:r>
      <w:r>
        <w:rPr>
          <w:i/>
        </w:rPr>
        <w:t>davetlere parantez içindekine göre cevap cümleleri</w:t>
      </w:r>
      <w:r w:rsidRPr="00AB6044">
        <w:rPr>
          <w:i/>
        </w:rPr>
        <w:t xml:space="preserve"> yazın.</w:t>
      </w:r>
      <w:r>
        <w:rPr>
          <w:i/>
        </w:rPr>
        <w:t xml:space="preserve"> Red cevaplarına </w:t>
      </w:r>
      <w:r w:rsidRPr="0014574E">
        <w:rPr>
          <w:b/>
          <w:i/>
          <w:u w:val="single"/>
        </w:rPr>
        <w:t>bahane eklemeyi</w:t>
      </w:r>
      <w:r>
        <w:rPr>
          <w:i/>
        </w:rPr>
        <w:t xml:space="preserve"> unutmayın!!!</w:t>
      </w:r>
      <w:r w:rsidRPr="00AB6044">
        <w:t>)</w:t>
      </w:r>
      <w:r>
        <w:t xml:space="preserve"> </w:t>
      </w:r>
      <w:r>
        <w:rPr>
          <w:b/>
        </w:rPr>
        <w:t>(3*3=</w:t>
      </w:r>
      <w:r w:rsidRPr="00AB6044">
        <w:rPr>
          <w:b/>
        </w:rPr>
        <w:t xml:space="preserve"> </w:t>
      </w:r>
      <w:r>
        <w:rPr>
          <w:b/>
        </w:rPr>
        <w:t xml:space="preserve">9 </w:t>
      </w:r>
      <w:r w:rsidRPr="00AB6044">
        <w:rPr>
          <w:b/>
        </w:rPr>
        <w:t>pts.)</w:t>
      </w:r>
    </w:p>
    <w:p w:rsidR="005D2062" w:rsidRPr="004B0A30" w:rsidRDefault="005D2062" w:rsidP="004B0A30">
      <w:pPr>
        <w:pStyle w:val="ListParagraph"/>
        <w:numPr>
          <w:ilvl w:val="0"/>
          <w:numId w:val="9"/>
        </w:numPr>
        <w:shd w:val="clear" w:color="auto" w:fill="FBFBFB"/>
        <w:spacing w:before="100" w:beforeAutospacing="1" w:after="100" w:afterAutospacing="1"/>
      </w:pPr>
      <w:r w:rsidRPr="004B0A30">
        <w:t xml:space="preserve">A: Would you like to go to the theater tomorrow? </w:t>
      </w:r>
      <w:r>
        <w:t>( R</w:t>
      </w:r>
      <w:r w:rsidRPr="004B0A30">
        <w:t>efuse )</w:t>
      </w:r>
    </w:p>
    <w:p w:rsidR="005D2062" w:rsidRPr="004B0A30" w:rsidRDefault="005D2062" w:rsidP="004B0A30">
      <w:pPr>
        <w:pStyle w:val="ListParagraph"/>
        <w:shd w:val="clear" w:color="auto" w:fill="FBFBFB"/>
        <w:spacing w:before="100" w:beforeAutospacing="1" w:after="100" w:afterAutospacing="1"/>
      </w:pPr>
    </w:p>
    <w:p w:rsidR="005D2062" w:rsidRPr="004B0A30" w:rsidRDefault="005D2062" w:rsidP="004B0A30">
      <w:pPr>
        <w:pStyle w:val="ListParagraph"/>
        <w:shd w:val="clear" w:color="auto" w:fill="FBFBFB"/>
        <w:spacing w:before="100" w:beforeAutospacing="1" w:after="100" w:afterAutospacing="1"/>
      </w:pPr>
      <w:r w:rsidRPr="004B0A30">
        <w:t xml:space="preserve">B: </w:t>
      </w:r>
      <w:r>
        <w:t xml:space="preserve">______________________________________________________________________________ </w:t>
      </w:r>
    </w:p>
    <w:p w:rsidR="005D2062" w:rsidRPr="004B0A30" w:rsidRDefault="005D2062" w:rsidP="004B0A30">
      <w:pPr>
        <w:pStyle w:val="ListParagraph"/>
        <w:shd w:val="clear" w:color="auto" w:fill="FBFBFB"/>
        <w:spacing w:before="100" w:beforeAutospacing="1" w:after="100" w:afterAutospacing="1"/>
      </w:pPr>
    </w:p>
    <w:p w:rsidR="005D2062" w:rsidRPr="004B0A30" w:rsidRDefault="005D2062" w:rsidP="004B0A30">
      <w:pPr>
        <w:pStyle w:val="ListParagraph"/>
        <w:numPr>
          <w:ilvl w:val="0"/>
          <w:numId w:val="9"/>
        </w:numPr>
        <w:shd w:val="clear" w:color="auto" w:fill="FBFBFB"/>
        <w:spacing w:before="100" w:beforeAutospacing="1" w:after="100" w:afterAutospacing="1"/>
      </w:pPr>
      <w:r>
        <w:t xml:space="preserve">A: </w:t>
      </w:r>
      <w:r w:rsidRPr="004B0A30">
        <w:t xml:space="preserve">The weather is very nice. Do you want to take a walk with me? </w:t>
      </w:r>
      <w:r>
        <w:t>( A</w:t>
      </w:r>
      <w:r w:rsidRPr="004B0A30">
        <w:t>ccept )</w:t>
      </w:r>
    </w:p>
    <w:p w:rsidR="005D2062" w:rsidRPr="004B0A30" w:rsidRDefault="005D2062" w:rsidP="004B0A30">
      <w:pPr>
        <w:pStyle w:val="ListParagraph"/>
        <w:shd w:val="clear" w:color="auto" w:fill="FBFBFB"/>
        <w:spacing w:before="100" w:beforeAutospacing="1" w:after="100" w:afterAutospacing="1"/>
      </w:pPr>
    </w:p>
    <w:p w:rsidR="005D2062" w:rsidRPr="004B0A30" w:rsidRDefault="005D2062" w:rsidP="004B0A30">
      <w:pPr>
        <w:pStyle w:val="ListParagraph"/>
        <w:shd w:val="clear" w:color="auto" w:fill="FBFBFB"/>
        <w:spacing w:before="100" w:beforeAutospacing="1" w:after="100" w:afterAutospacing="1"/>
      </w:pPr>
      <w:r w:rsidRPr="004B0A30">
        <w:t xml:space="preserve">B: </w:t>
      </w:r>
      <w:r>
        <w:t>______________________________________________________________________________</w:t>
      </w:r>
    </w:p>
    <w:p w:rsidR="005D2062" w:rsidRPr="004B0A30" w:rsidRDefault="005D2062" w:rsidP="004B0A30">
      <w:pPr>
        <w:pStyle w:val="ListParagraph"/>
        <w:shd w:val="clear" w:color="auto" w:fill="FBFBFB"/>
        <w:spacing w:before="100" w:beforeAutospacing="1" w:after="100" w:afterAutospacing="1"/>
      </w:pPr>
    </w:p>
    <w:p w:rsidR="005D2062" w:rsidRPr="004B0A30" w:rsidRDefault="005D2062" w:rsidP="004B0A30">
      <w:pPr>
        <w:pStyle w:val="ListParagraph"/>
        <w:numPr>
          <w:ilvl w:val="0"/>
          <w:numId w:val="9"/>
        </w:numPr>
        <w:shd w:val="clear" w:color="auto" w:fill="FBFBFB"/>
        <w:spacing w:before="100" w:beforeAutospacing="1" w:after="100" w:afterAutospacing="1"/>
      </w:pPr>
      <w:r>
        <w:t xml:space="preserve">A: </w:t>
      </w:r>
      <w:r w:rsidRPr="004B0A30">
        <w:t xml:space="preserve">What are you doing on Sunday? Would you like to come to my 14th birthday party? </w:t>
      </w:r>
      <w:r>
        <w:t>( R</w:t>
      </w:r>
      <w:r w:rsidRPr="004B0A30">
        <w:t>efuse )</w:t>
      </w:r>
    </w:p>
    <w:p w:rsidR="005D2062" w:rsidRPr="004B0A30" w:rsidRDefault="005D2062" w:rsidP="004B0A30">
      <w:pPr>
        <w:pStyle w:val="ListParagraph"/>
        <w:shd w:val="clear" w:color="auto" w:fill="FBFBFB"/>
        <w:spacing w:before="100" w:beforeAutospacing="1" w:after="100" w:afterAutospacing="1"/>
      </w:pPr>
    </w:p>
    <w:p w:rsidR="005D2062" w:rsidRPr="00842C99" w:rsidRDefault="005D2062" w:rsidP="00842C99">
      <w:pPr>
        <w:pStyle w:val="ListParagraph"/>
        <w:shd w:val="clear" w:color="auto" w:fill="FBFBFB"/>
        <w:spacing w:before="100" w:beforeAutospacing="1" w:after="100" w:afterAutospacing="1"/>
      </w:pPr>
      <w:r w:rsidRPr="004B0A30">
        <w:t xml:space="preserve">B: </w:t>
      </w:r>
      <w:r>
        <w:t>______________________________________________________________________________</w:t>
      </w:r>
    </w:p>
    <w:p w:rsidR="005D2062" w:rsidRDefault="005D2062" w:rsidP="00023449">
      <w:pPr>
        <w:ind w:left="-360"/>
        <w:rPr>
          <w:rFonts w:ascii="Comic Sans MS" w:hAnsi="Comic Sans MS"/>
          <w:color w:val="000000"/>
        </w:rPr>
      </w:pPr>
      <w:r>
        <w:rPr>
          <w:b/>
        </w:rPr>
        <w:t>C</w:t>
      </w:r>
      <w:r w:rsidRPr="00AB6044">
        <w:rPr>
          <w:b/>
        </w:rPr>
        <w:t>)</w:t>
      </w:r>
      <w:r w:rsidRPr="00AB6044">
        <w:t xml:space="preserve"> </w:t>
      </w:r>
      <w:r>
        <w:rPr>
          <w:b/>
        </w:rPr>
        <w:t>Circle the correct verb form</w:t>
      </w:r>
      <w:r w:rsidRPr="00AB6044">
        <w:rPr>
          <w:b/>
        </w:rPr>
        <w:t>.</w:t>
      </w:r>
      <w:r w:rsidRPr="00AB6044">
        <w:t xml:space="preserve"> </w:t>
      </w:r>
      <w:r w:rsidRPr="006B4125">
        <w:rPr>
          <w:i/>
        </w:rPr>
        <w:t xml:space="preserve">(Koyu yazılmış kelimelerden doğru olanı </w:t>
      </w:r>
      <w:r>
        <w:rPr>
          <w:i/>
        </w:rPr>
        <w:t>yuvarlak içine alın</w:t>
      </w:r>
      <w:r w:rsidRPr="00AB6044">
        <w:rPr>
          <w:i/>
        </w:rPr>
        <w:t>.</w:t>
      </w:r>
      <w:r w:rsidRPr="00AB6044">
        <w:t>)</w:t>
      </w:r>
      <w:r>
        <w:t xml:space="preserve"> </w:t>
      </w:r>
      <w:r>
        <w:rPr>
          <w:b/>
        </w:rPr>
        <w:t>(5*2=10</w:t>
      </w:r>
      <w:r w:rsidRPr="00AB6044">
        <w:rPr>
          <w:b/>
        </w:rPr>
        <w:t xml:space="preserve"> pts.)</w:t>
      </w:r>
    </w:p>
    <w:p w:rsidR="005D2062" w:rsidRPr="006B4125" w:rsidRDefault="005D2062" w:rsidP="00023449">
      <w:pPr>
        <w:ind w:left="-360"/>
        <w:rPr>
          <w:color w:val="000000"/>
          <w:sz w:val="26"/>
          <w:szCs w:val="26"/>
        </w:rPr>
      </w:pPr>
    </w:p>
    <w:p w:rsidR="005D2062" w:rsidRPr="006B4125" w:rsidRDefault="005D2062" w:rsidP="006B4125">
      <w:pPr>
        <w:tabs>
          <w:tab w:val="left" w:pos="2479"/>
        </w:tabs>
        <w:spacing w:line="360" w:lineRule="auto"/>
        <w:rPr>
          <w:rFonts w:cs="Calibri"/>
          <w:sz w:val="26"/>
          <w:szCs w:val="26"/>
        </w:rPr>
      </w:pPr>
      <w:r w:rsidRPr="006B4125">
        <w:rPr>
          <w:rFonts w:cs="Calibri"/>
          <w:b/>
          <w:sz w:val="26"/>
          <w:szCs w:val="26"/>
        </w:rPr>
        <w:t>1.</w:t>
      </w:r>
      <w:r>
        <w:rPr>
          <w:rFonts w:cs="Calibri"/>
          <w:sz w:val="26"/>
          <w:szCs w:val="26"/>
        </w:rPr>
        <w:t xml:space="preserve"> I prefer </w:t>
      </w:r>
      <w:r w:rsidRPr="006B4125">
        <w:rPr>
          <w:rFonts w:cs="Calibri"/>
          <w:b/>
          <w:sz w:val="26"/>
          <w:szCs w:val="26"/>
        </w:rPr>
        <w:t>go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/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going</w:t>
      </w:r>
      <w:r>
        <w:rPr>
          <w:rFonts w:cs="Calibri"/>
          <w:sz w:val="26"/>
          <w:szCs w:val="26"/>
        </w:rPr>
        <w:t xml:space="preserve"> to the amusement park with you.</w:t>
      </w:r>
    </w:p>
    <w:p w:rsidR="005D2062" w:rsidRPr="006B4125" w:rsidRDefault="005D2062" w:rsidP="006B4125">
      <w:pPr>
        <w:tabs>
          <w:tab w:val="left" w:pos="2479"/>
        </w:tabs>
        <w:spacing w:line="360" w:lineRule="auto"/>
        <w:rPr>
          <w:rFonts w:cs="Calibri"/>
          <w:sz w:val="26"/>
          <w:szCs w:val="26"/>
        </w:rPr>
      </w:pPr>
      <w:r w:rsidRPr="006B4125">
        <w:rPr>
          <w:rFonts w:cs="Calibri"/>
          <w:b/>
          <w:sz w:val="26"/>
          <w:szCs w:val="26"/>
        </w:rPr>
        <w:t>2.</w:t>
      </w:r>
      <w:r w:rsidRPr="006B4125">
        <w:rPr>
          <w:rFonts w:cs="Calibri"/>
          <w:sz w:val="26"/>
          <w:szCs w:val="26"/>
        </w:rPr>
        <w:t xml:space="preserve">What about </w:t>
      </w:r>
      <w:r w:rsidRPr="006B4125">
        <w:rPr>
          <w:rFonts w:cs="Calibri"/>
          <w:b/>
          <w:sz w:val="26"/>
          <w:szCs w:val="26"/>
        </w:rPr>
        <w:t>watch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/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watching</w:t>
      </w:r>
      <w:r w:rsidRPr="006B4125">
        <w:rPr>
          <w:rFonts w:cs="Calibri"/>
          <w:sz w:val="26"/>
          <w:szCs w:val="26"/>
        </w:rPr>
        <w:t xml:space="preserve"> a documentary on TV?</w:t>
      </w:r>
    </w:p>
    <w:p w:rsidR="005D2062" w:rsidRPr="006B4125" w:rsidRDefault="005D2062" w:rsidP="006B4125">
      <w:pPr>
        <w:tabs>
          <w:tab w:val="left" w:pos="2479"/>
        </w:tabs>
        <w:spacing w:line="360" w:lineRule="auto"/>
        <w:rPr>
          <w:rFonts w:cs="Calibri"/>
          <w:sz w:val="26"/>
          <w:szCs w:val="26"/>
        </w:rPr>
      </w:pPr>
      <w:r w:rsidRPr="006B4125">
        <w:rPr>
          <w:rFonts w:cs="Calibri"/>
          <w:b/>
          <w:sz w:val="26"/>
          <w:szCs w:val="26"/>
        </w:rPr>
        <w:t>3.</w:t>
      </w:r>
      <w:r w:rsidRPr="006B4125">
        <w:rPr>
          <w:rFonts w:cs="Calibri"/>
          <w:sz w:val="26"/>
          <w:szCs w:val="26"/>
        </w:rPr>
        <w:t xml:space="preserve">Let’s </w:t>
      </w:r>
      <w:r w:rsidRPr="006B4125">
        <w:rPr>
          <w:rFonts w:cs="Calibri"/>
          <w:b/>
          <w:sz w:val="26"/>
          <w:szCs w:val="26"/>
        </w:rPr>
        <w:t>drink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/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drinking</w:t>
      </w:r>
      <w:r w:rsidRPr="006B4125">
        <w:rPr>
          <w:rFonts w:cs="Calibri"/>
          <w:sz w:val="26"/>
          <w:szCs w:val="26"/>
        </w:rPr>
        <w:t xml:space="preserve"> something cold?</w:t>
      </w:r>
    </w:p>
    <w:p w:rsidR="005D2062" w:rsidRPr="006B4125" w:rsidRDefault="005D2062" w:rsidP="006B4125">
      <w:pPr>
        <w:tabs>
          <w:tab w:val="left" w:pos="2479"/>
        </w:tabs>
        <w:spacing w:line="360" w:lineRule="auto"/>
        <w:rPr>
          <w:rFonts w:cs="Calibri"/>
          <w:sz w:val="26"/>
          <w:szCs w:val="26"/>
        </w:rPr>
      </w:pPr>
      <w:r w:rsidRPr="006B4125">
        <w:rPr>
          <w:rFonts w:cs="Calibri"/>
          <w:b/>
          <w:sz w:val="26"/>
          <w:szCs w:val="26"/>
        </w:rPr>
        <w:t>4.</w:t>
      </w:r>
      <w:r w:rsidRPr="006B4125">
        <w:rPr>
          <w:rFonts w:cs="Calibri"/>
          <w:sz w:val="26"/>
          <w:szCs w:val="26"/>
        </w:rPr>
        <w:t xml:space="preserve">How about </w:t>
      </w:r>
      <w:r w:rsidRPr="006B4125">
        <w:rPr>
          <w:rFonts w:cs="Calibri"/>
          <w:b/>
          <w:sz w:val="26"/>
          <w:szCs w:val="26"/>
        </w:rPr>
        <w:t>play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/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playing</w:t>
      </w:r>
      <w:r w:rsidRPr="006B4125">
        <w:rPr>
          <w:rFonts w:cs="Calibri"/>
          <w:sz w:val="26"/>
          <w:szCs w:val="26"/>
        </w:rPr>
        <w:t xml:space="preserve"> table tennis?</w:t>
      </w:r>
    </w:p>
    <w:p w:rsidR="005D2062" w:rsidRPr="006B4125" w:rsidRDefault="005D2062" w:rsidP="006B4125">
      <w:pPr>
        <w:tabs>
          <w:tab w:val="left" w:pos="2479"/>
        </w:tabs>
        <w:spacing w:line="360" w:lineRule="auto"/>
        <w:rPr>
          <w:rFonts w:cs="Calibri"/>
          <w:sz w:val="26"/>
          <w:szCs w:val="26"/>
        </w:rPr>
      </w:pPr>
      <w:r w:rsidRPr="006B4125">
        <w:rPr>
          <w:rFonts w:cs="Calibri"/>
          <w:b/>
          <w:sz w:val="26"/>
          <w:szCs w:val="26"/>
        </w:rPr>
        <w:t>5.</w:t>
      </w:r>
      <w:r w:rsidRPr="006B4125">
        <w:rPr>
          <w:rFonts w:cs="Calibri"/>
          <w:sz w:val="26"/>
          <w:szCs w:val="26"/>
        </w:rPr>
        <w:t>Would you like to</w:t>
      </w:r>
      <w:r w:rsidRPr="006B4125">
        <w:rPr>
          <w:rFonts w:cs="Calibri"/>
          <w:b/>
          <w:sz w:val="26"/>
          <w:szCs w:val="26"/>
        </w:rPr>
        <w:t xml:space="preserve"> come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/</w:t>
      </w:r>
      <w:r>
        <w:rPr>
          <w:rFonts w:cs="Calibri"/>
          <w:b/>
          <w:sz w:val="26"/>
          <w:szCs w:val="26"/>
        </w:rPr>
        <w:t xml:space="preserve"> </w:t>
      </w:r>
      <w:r w:rsidRPr="006B4125">
        <w:rPr>
          <w:rFonts w:cs="Calibri"/>
          <w:b/>
          <w:sz w:val="26"/>
          <w:szCs w:val="26"/>
        </w:rPr>
        <w:t>coming</w:t>
      </w:r>
      <w:r w:rsidRPr="006B4125">
        <w:rPr>
          <w:rFonts w:cs="Calibri"/>
          <w:sz w:val="26"/>
          <w:szCs w:val="26"/>
        </w:rPr>
        <w:t xml:space="preserve"> to the theater with me?</w:t>
      </w:r>
    </w:p>
    <w:p w:rsidR="005D2062" w:rsidRDefault="005D2062" w:rsidP="00023449">
      <w:pPr>
        <w:ind w:left="-360"/>
        <w:rPr>
          <w:color w:val="000000"/>
        </w:rPr>
      </w:pPr>
    </w:p>
    <w:p w:rsidR="005D2062" w:rsidRDefault="005D2062" w:rsidP="00023449">
      <w:pPr>
        <w:ind w:left="-360"/>
        <w:rPr>
          <w:color w:val="000000"/>
        </w:rPr>
      </w:pPr>
    </w:p>
    <w:p w:rsidR="005D2062" w:rsidRPr="00F7321E" w:rsidRDefault="005D2062" w:rsidP="00BA6994">
      <w:pPr>
        <w:spacing w:line="276" w:lineRule="auto"/>
        <w:rPr>
          <w:b/>
        </w:rPr>
      </w:pPr>
    </w:p>
    <w:p w:rsidR="005D2062" w:rsidRDefault="005D2062" w:rsidP="00BA6994">
      <w:pPr>
        <w:spacing w:line="276" w:lineRule="auto"/>
        <w:ind w:left="-284"/>
        <w:rPr>
          <w:b/>
        </w:rPr>
      </w:pPr>
      <w:r>
        <w:rPr>
          <w:b/>
        </w:rPr>
        <w:t>D) Number the sentences below to form a meaningful invitation dialogue</w:t>
      </w:r>
      <w:r w:rsidRPr="00F7321E">
        <w:rPr>
          <w:b/>
        </w:rPr>
        <w:t>.</w:t>
      </w:r>
      <w:r w:rsidRPr="00F7321E">
        <w:t xml:space="preserve"> </w:t>
      </w:r>
      <w:r w:rsidRPr="00F7321E">
        <w:rPr>
          <w:i/>
        </w:rPr>
        <w:t xml:space="preserve">(Aşağıdaki </w:t>
      </w:r>
      <w:r>
        <w:rPr>
          <w:i/>
        </w:rPr>
        <w:t>cümleleri anlamlı bir davet diyaloğu olşturacak şekilde sıralayın</w:t>
      </w:r>
      <w:r w:rsidRPr="00F7321E">
        <w:rPr>
          <w:i/>
        </w:rPr>
        <w:t>.)</w:t>
      </w:r>
      <w:r w:rsidRPr="00F7321E">
        <w:t xml:space="preserve">  </w:t>
      </w:r>
      <w:r>
        <w:rPr>
          <w:b/>
        </w:rPr>
        <w:t>(8*2=16</w:t>
      </w:r>
      <w:r w:rsidRPr="00AB6044">
        <w:rPr>
          <w:b/>
        </w:rPr>
        <w:t xml:space="preserve"> pts.)</w:t>
      </w:r>
    </w:p>
    <w:p w:rsidR="005D2062" w:rsidRPr="00F7321E" w:rsidRDefault="005D2062" w:rsidP="00BA6994">
      <w:pPr>
        <w:spacing w:line="276" w:lineRule="auto"/>
        <w:ind w:left="-284"/>
        <w:rPr>
          <w:color w:val="000000"/>
          <w:sz w:val="26"/>
          <w:szCs w:val="26"/>
        </w:rPr>
      </w:pPr>
    </w:p>
    <w:p w:rsidR="005D2062" w:rsidRPr="007807FD" w:rsidRDefault="005D2062" w:rsidP="007807FD">
      <w:pPr>
        <w:spacing w:line="360" w:lineRule="auto"/>
        <w:rPr>
          <w:color w:val="000000"/>
        </w:rPr>
      </w:pPr>
      <w:r w:rsidRPr="007807FD">
        <w:rPr>
          <w:b/>
          <w:color w:val="000000"/>
        </w:rPr>
        <w:t>a.</w:t>
      </w:r>
      <w:r>
        <w:rPr>
          <w:b/>
          <w:color w:val="000000"/>
        </w:rPr>
        <w:t xml:space="preserve"> </w:t>
      </w:r>
      <w:r>
        <w:rPr>
          <w:color w:val="000000"/>
        </w:rPr>
        <w:t>OK</w:t>
      </w:r>
      <w:r w:rsidRPr="007807FD">
        <w:rPr>
          <w:color w:val="000000"/>
        </w:rPr>
        <w:t>,</w:t>
      </w:r>
      <w:r>
        <w:rPr>
          <w:color w:val="000000"/>
        </w:rPr>
        <w:t xml:space="preserve"> </w:t>
      </w:r>
      <w:r w:rsidRPr="007807FD">
        <w:rPr>
          <w:color w:val="000000"/>
        </w:rPr>
        <w:t xml:space="preserve">I will be there. </w:t>
      </w:r>
      <w:r>
        <w:rPr>
          <w:color w:val="000000"/>
        </w:rPr>
        <w:t>_____</w:t>
      </w:r>
    </w:p>
    <w:p w:rsidR="005D2062" w:rsidRPr="007807FD" w:rsidRDefault="005D2062" w:rsidP="007807FD">
      <w:pPr>
        <w:spacing w:line="360" w:lineRule="auto"/>
        <w:contextualSpacing/>
        <w:rPr>
          <w:color w:val="000000"/>
        </w:rPr>
      </w:pPr>
      <w:r w:rsidRPr="007807FD">
        <w:rPr>
          <w:b/>
          <w:color w:val="000000"/>
        </w:rPr>
        <w:t>b.</w:t>
      </w:r>
      <w:r>
        <w:rPr>
          <w:b/>
          <w:color w:val="000000"/>
        </w:rPr>
        <w:t xml:space="preserve"> </w:t>
      </w:r>
      <w:r w:rsidRPr="007807FD">
        <w:rPr>
          <w:color w:val="000000"/>
        </w:rPr>
        <w:t xml:space="preserve">We are organizing a fancy dress party. Would you like to join us? </w:t>
      </w:r>
      <w:r>
        <w:rPr>
          <w:color w:val="000000"/>
        </w:rPr>
        <w:t>_____</w:t>
      </w:r>
    </w:p>
    <w:p w:rsidR="005D2062" w:rsidRPr="007807FD" w:rsidRDefault="005D2062" w:rsidP="007807FD">
      <w:pPr>
        <w:spacing w:line="360" w:lineRule="auto"/>
        <w:contextualSpacing/>
        <w:rPr>
          <w:color w:val="000000"/>
        </w:rPr>
      </w:pPr>
      <w:r w:rsidRPr="007807FD">
        <w:rPr>
          <w:b/>
          <w:color w:val="000000"/>
        </w:rPr>
        <w:t>c.</w:t>
      </w:r>
      <w:r>
        <w:rPr>
          <w:b/>
          <w:color w:val="000000"/>
        </w:rPr>
        <w:t xml:space="preserve"> </w:t>
      </w:r>
      <w:r w:rsidRPr="007807FD">
        <w:rPr>
          <w:color w:val="000000"/>
        </w:rPr>
        <w:t>Well,</w:t>
      </w:r>
      <w:r>
        <w:rPr>
          <w:color w:val="000000"/>
        </w:rPr>
        <w:t xml:space="preserve"> </w:t>
      </w:r>
      <w:r w:rsidRPr="007807FD">
        <w:rPr>
          <w:color w:val="000000"/>
        </w:rPr>
        <w:t>nothing special.</w:t>
      </w:r>
      <w:r>
        <w:rPr>
          <w:color w:val="000000"/>
        </w:rPr>
        <w:t xml:space="preserve"> </w:t>
      </w:r>
      <w:r w:rsidRPr="007807FD">
        <w:rPr>
          <w:color w:val="000000"/>
        </w:rPr>
        <w:t xml:space="preserve">Why? </w:t>
      </w:r>
      <w:r>
        <w:rPr>
          <w:color w:val="000000"/>
        </w:rPr>
        <w:t>_____</w:t>
      </w:r>
    </w:p>
    <w:p w:rsidR="005D2062" w:rsidRPr="007807FD" w:rsidRDefault="005D2062" w:rsidP="007807FD">
      <w:pPr>
        <w:spacing w:line="360" w:lineRule="auto"/>
        <w:contextualSpacing/>
        <w:rPr>
          <w:color w:val="000000"/>
        </w:rPr>
      </w:pPr>
      <w:r w:rsidRPr="007807FD">
        <w:rPr>
          <w:b/>
          <w:color w:val="000000"/>
        </w:rPr>
        <w:t>d.</w:t>
      </w:r>
      <w:r>
        <w:rPr>
          <w:b/>
          <w:color w:val="000000"/>
        </w:rPr>
        <w:t xml:space="preserve"> </w:t>
      </w:r>
      <w:r w:rsidRPr="007807FD">
        <w:rPr>
          <w:color w:val="000000"/>
        </w:rPr>
        <w:t xml:space="preserve">See you then. </w:t>
      </w:r>
      <w:r>
        <w:rPr>
          <w:color w:val="000000"/>
        </w:rPr>
        <w:t>_____</w:t>
      </w:r>
    </w:p>
    <w:p w:rsidR="005D2062" w:rsidRPr="007807FD" w:rsidRDefault="005D2062" w:rsidP="007807FD">
      <w:pPr>
        <w:spacing w:line="360" w:lineRule="auto"/>
        <w:contextualSpacing/>
        <w:rPr>
          <w:color w:val="000000"/>
        </w:rPr>
      </w:pPr>
      <w:r w:rsidRPr="007807FD">
        <w:rPr>
          <w:b/>
          <w:color w:val="000000"/>
        </w:rPr>
        <w:t>e.</w:t>
      </w:r>
      <w:r>
        <w:rPr>
          <w:b/>
          <w:color w:val="000000"/>
        </w:rPr>
        <w:t xml:space="preserve"> </w:t>
      </w:r>
      <w:r w:rsidRPr="007807FD">
        <w:rPr>
          <w:color w:val="000000"/>
        </w:rPr>
        <w:t xml:space="preserve">Do you have a plan for Friday night? </w:t>
      </w:r>
      <w:r>
        <w:rPr>
          <w:color w:val="000000"/>
        </w:rPr>
        <w:t>_____</w:t>
      </w:r>
    </w:p>
    <w:p w:rsidR="005D2062" w:rsidRPr="007807FD" w:rsidRDefault="005D2062" w:rsidP="007807FD">
      <w:pPr>
        <w:spacing w:line="360" w:lineRule="auto"/>
        <w:contextualSpacing/>
        <w:rPr>
          <w:color w:val="000000"/>
        </w:rPr>
      </w:pPr>
      <w:r w:rsidRPr="007807FD">
        <w:rPr>
          <w:b/>
          <w:color w:val="000000"/>
        </w:rPr>
        <w:t>f.</w:t>
      </w:r>
      <w:r>
        <w:rPr>
          <w:b/>
          <w:color w:val="000000"/>
        </w:rPr>
        <w:t xml:space="preserve"> </w:t>
      </w:r>
      <w:r w:rsidRPr="007807FD">
        <w:rPr>
          <w:color w:val="000000"/>
        </w:rPr>
        <w:t>Yes,</w:t>
      </w:r>
      <w:r>
        <w:rPr>
          <w:color w:val="000000"/>
        </w:rPr>
        <w:t xml:space="preserve"> I would love to</w:t>
      </w:r>
      <w:r w:rsidRPr="007807FD">
        <w:rPr>
          <w:color w:val="000000"/>
        </w:rPr>
        <w:t xml:space="preserve">. </w:t>
      </w:r>
      <w:r>
        <w:rPr>
          <w:color w:val="000000"/>
        </w:rPr>
        <w:t>_____</w:t>
      </w:r>
    </w:p>
    <w:p w:rsidR="005D2062" w:rsidRPr="007807FD" w:rsidRDefault="005D2062" w:rsidP="007807FD">
      <w:pPr>
        <w:spacing w:line="360" w:lineRule="auto"/>
        <w:contextualSpacing/>
        <w:rPr>
          <w:color w:val="000000"/>
        </w:rPr>
      </w:pPr>
      <w:r w:rsidRPr="007807FD">
        <w:rPr>
          <w:b/>
          <w:color w:val="000000"/>
        </w:rPr>
        <w:t>g.</w:t>
      </w:r>
      <w:r>
        <w:rPr>
          <w:b/>
          <w:color w:val="000000"/>
        </w:rPr>
        <w:t xml:space="preserve"> </w:t>
      </w:r>
      <w:r>
        <w:rPr>
          <w:color w:val="000000"/>
        </w:rPr>
        <w:t>Great, i</w:t>
      </w:r>
      <w:r w:rsidRPr="007807FD">
        <w:rPr>
          <w:color w:val="000000"/>
        </w:rPr>
        <w:t xml:space="preserve">t is at 8 p.m at my house. </w:t>
      </w:r>
      <w:r>
        <w:rPr>
          <w:color w:val="000000"/>
        </w:rPr>
        <w:t>_____</w:t>
      </w:r>
    </w:p>
    <w:p w:rsidR="005D2062" w:rsidRPr="00A31569" w:rsidRDefault="005D2062" w:rsidP="00A31569">
      <w:pPr>
        <w:spacing w:line="360" w:lineRule="auto"/>
        <w:contextualSpacing/>
        <w:rPr>
          <w:color w:val="000000"/>
        </w:rPr>
      </w:pPr>
      <w:r w:rsidRPr="007807FD">
        <w:rPr>
          <w:b/>
          <w:color w:val="000000"/>
        </w:rPr>
        <w:t>h.</w:t>
      </w:r>
      <w:r>
        <w:rPr>
          <w:b/>
          <w:color w:val="000000"/>
        </w:rPr>
        <w:t xml:space="preserve"> </w:t>
      </w:r>
      <w:r w:rsidRPr="007807FD">
        <w:rPr>
          <w:color w:val="000000"/>
        </w:rPr>
        <w:t>See you.</w:t>
      </w:r>
      <w:r>
        <w:rPr>
          <w:color w:val="000000"/>
        </w:rPr>
        <w:t xml:space="preserve"> </w:t>
      </w:r>
      <w:r w:rsidRPr="007807FD">
        <w:rPr>
          <w:color w:val="000000"/>
        </w:rPr>
        <w:t xml:space="preserve">Take care. </w:t>
      </w:r>
      <w:r>
        <w:rPr>
          <w:color w:val="000000"/>
        </w:rPr>
        <w:t>_____</w:t>
      </w:r>
    </w:p>
    <w:p w:rsidR="005D2062" w:rsidRDefault="005D2062" w:rsidP="007807FD"/>
    <w:p w:rsidR="005D2062" w:rsidRDefault="005D2062" w:rsidP="007807FD">
      <w:pPr>
        <w:spacing w:line="276" w:lineRule="auto"/>
        <w:ind w:left="-360"/>
        <w:rPr>
          <w:b/>
        </w:rPr>
      </w:pPr>
      <w:r>
        <w:rPr>
          <w:b/>
        </w:rPr>
        <w:t>E</w:t>
      </w:r>
      <w:r w:rsidRPr="00AB6044">
        <w:rPr>
          <w:b/>
        </w:rPr>
        <w:t>)</w:t>
      </w:r>
      <w:r w:rsidRPr="00AB6044">
        <w:t xml:space="preserve"> </w:t>
      </w:r>
      <w:r>
        <w:rPr>
          <w:b/>
        </w:rPr>
        <w:t>Match the words to make meaningful phrases</w:t>
      </w:r>
      <w:r w:rsidRPr="00AB6044">
        <w:rPr>
          <w:b/>
        </w:rPr>
        <w:t>.</w:t>
      </w:r>
      <w:r w:rsidRPr="00AB6044">
        <w:t xml:space="preserve"> (</w:t>
      </w:r>
      <w:r w:rsidRPr="00AB6044">
        <w:rPr>
          <w:i/>
        </w:rPr>
        <w:t>A</w:t>
      </w:r>
      <w:r>
        <w:rPr>
          <w:i/>
        </w:rPr>
        <w:t xml:space="preserve">nlamlı ifadeler ouşturacak şekilde kelimeleri eşleştirin.) </w:t>
      </w:r>
      <w:r>
        <w:t xml:space="preserve"> </w:t>
      </w:r>
      <w:r>
        <w:rPr>
          <w:b/>
        </w:rPr>
        <w:t>(7*1=7</w:t>
      </w:r>
      <w:r w:rsidRPr="00AB6044">
        <w:rPr>
          <w:b/>
        </w:rPr>
        <w:t xml:space="preserve"> pts.)</w:t>
      </w:r>
    </w:p>
    <w:p w:rsidR="005D2062" w:rsidRDefault="005D2062" w:rsidP="00CB5D32">
      <w:pPr>
        <w:spacing w:line="276" w:lineRule="auto"/>
        <w:ind w:left="720"/>
      </w:pPr>
    </w:p>
    <w:p w:rsidR="005D2062" w:rsidRPr="00BA3E12" w:rsidRDefault="005D2062" w:rsidP="00BA3E12">
      <w:pPr>
        <w:shd w:val="clear" w:color="auto" w:fill="FFFFFF"/>
        <w:tabs>
          <w:tab w:val="left" w:pos="1701"/>
          <w:tab w:val="left" w:pos="4536"/>
        </w:tabs>
        <w:spacing w:after="120" w:line="270" w:lineRule="atLeast"/>
      </w:pPr>
      <w:r>
        <w:rPr>
          <w:color w:val="FF0000"/>
        </w:rPr>
        <w:tab/>
      </w:r>
      <w:r w:rsidRPr="00BA3E12">
        <w:t xml:space="preserve">1) watch </w:t>
      </w:r>
      <w:r>
        <w:t xml:space="preserve"> ____</w:t>
      </w:r>
      <w:r w:rsidRPr="00BA3E12">
        <w:t xml:space="preserve">                </w:t>
      </w:r>
      <w:r w:rsidRPr="00BA3E12">
        <w:tab/>
      </w:r>
      <w:r w:rsidRPr="00BA3E12">
        <w:tab/>
      </w:r>
      <w:r>
        <w:t>A</w:t>
      </w:r>
      <w:r w:rsidRPr="00BA3E12">
        <w:t xml:space="preserve">) lever </w:t>
      </w:r>
    </w:p>
    <w:p w:rsidR="005D2062" w:rsidRPr="00BA3E12" w:rsidRDefault="005D2062" w:rsidP="00BA3E12">
      <w:pPr>
        <w:shd w:val="clear" w:color="auto" w:fill="FFFFFF"/>
        <w:tabs>
          <w:tab w:val="left" w:pos="1701"/>
          <w:tab w:val="left" w:pos="4536"/>
        </w:tabs>
        <w:spacing w:after="120" w:line="270" w:lineRule="atLeast"/>
        <w:ind w:left="708" w:firstLine="708"/>
      </w:pPr>
      <w:r w:rsidRPr="00BA3E12">
        <w:tab/>
        <w:t xml:space="preserve">2) hang out   </w:t>
      </w:r>
      <w:r>
        <w:t>____</w:t>
      </w:r>
      <w:r w:rsidRPr="00BA3E12">
        <w:t xml:space="preserve">                      </w:t>
      </w:r>
      <w:r>
        <w:tab/>
        <w:t>B</w:t>
      </w:r>
      <w:r w:rsidRPr="00BA3E12">
        <w:t>) chat</w:t>
      </w:r>
    </w:p>
    <w:p w:rsidR="005D2062" w:rsidRPr="00BA3E12" w:rsidRDefault="005D2062" w:rsidP="00BA3E12">
      <w:pPr>
        <w:shd w:val="clear" w:color="auto" w:fill="FFFFFF"/>
        <w:tabs>
          <w:tab w:val="left" w:pos="1701"/>
          <w:tab w:val="left" w:pos="4536"/>
        </w:tabs>
        <w:spacing w:after="120" w:line="270" w:lineRule="atLeast"/>
      </w:pPr>
      <w:r w:rsidRPr="00BA3E12">
        <w:tab/>
        <w:t xml:space="preserve">3) fashion  </w:t>
      </w:r>
      <w:r>
        <w:t>____</w:t>
      </w:r>
      <w:r w:rsidRPr="00BA3E12">
        <w:t xml:space="preserve">                            </w:t>
      </w:r>
      <w:r>
        <w:tab/>
        <w:t>C</w:t>
      </w:r>
      <w:r w:rsidRPr="00BA3E12">
        <w:t>) breakfast</w:t>
      </w:r>
    </w:p>
    <w:p w:rsidR="005D2062" w:rsidRPr="00BA3E12" w:rsidRDefault="005D2062" w:rsidP="00BA3E12">
      <w:pPr>
        <w:shd w:val="clear" w:color="auto" w:fill="FFFFFF"/>
        <w:tabs>
          <w:tab w:val="left" w:pos="1701"/>
          <w:tab w:val="left" w:pos="4536"/>
        </w:tabs>
        <w:spacing w:after="120" w:line="270" w:lineRule="atLeast"/>
        <w:ind w:firstLine="708"/>
      </w:pPr>
      <w:r w:rsidRPr="00BA3E12">
        <w:tab/>
        <w:t xml:space="preserve">4) chit    </w:t>
      </w:r>
      <w:r>
        <w:t>____</w:t>
      </w:r>
      <w:r w:rsidRPr="00BA3E12">
        <w:t xml:space="preserve">                             </w:t>
      </w:r>
      <w:r>
        <w:tab/>
        <w:t>D</w:t>
      </w:r>
      <w:r w:rsidRPr="00BA3E12">
        <w:t>) with friends</w:t>
      </w:r>
    </w:p>
    <w:p w:rsidR="005D2062" w:rsidRPr="00BA3E12" w:rsidRDefault="005D2062" w:rsidP="00BA3E12">
      <w:pPr>
        <w:shd w:val="clear" w:color="auto" w:fill="FFFFFF"/>
        <w:tabs>
          <w:tab w:val="left" w:pos="1701"/>
          <w:tab w:val="left" w:pos="4536"/>
        </w:tabs>
        <w:spacing w:after="120" w:line="270" w:lineRule="atLeast"/>
      </w:pPr>
      <w:r w:rsidRPr="00BA3E12">
        <w:tab/>
        <w:t xml:space="preserve">5) loud   </w:t>
      </w:r>
      <w:r>
        <w:t>____</w:t>
      </w:r>
      <w:r w:rsidRPr="00BA3E12">
        <w:t xml:space="preserve">                      </w:t>
      </w:r>
      <w:r w:rsidRPr="00BA3E12">
        <w:tab/>
      </w:r>
      <w:r w:rsidRPr="00BA3E12">
        <w:tab/>
      </w:r>
      <w:r>
        <w:t>E)</w:t>
      </w:r>
      <w:r w:rsidRPr="00BA3E12">
        <w:t xml:space="preserve"> movies</w:t>
      </w:r>
    </w:p>
    <w:p w:rsidR="005D2062" w:rsidRPr="00BA3E12" w:rsidRDefault="005D2062" w:rsidP="00BA3E12">
      <w:pPr>
        <w:shd w:val="clear" w:color="auto" w:fill="FFFFFF"/>
        <w:tabs>
          <w:tab w:val="left" w:pos="1701"/>
          <w:tab w:val="left" w:pos="4536"/>
        </w:tabs>
        <w:spacing w:after="120" w:line="270" w:lineRule="atLeast"/>
      </w:pPr>
      <w:r w:rsidRPr="00BA3E12">
        <w:tab/>
        <w:t xml:space="preserve">6) brake  </w:t>
      </w:r>
      <w:r>
        <w:t>____</w:t>
      </w:r>
      <w:r w:rsidRPr="00BA3E12">
        <w:t xml:space="preserve">                </w:t>
      </w:r>
      <w:r>
        <w:tab/>
      </w:r>
      <w:r>
        <w:tab/>
        <w:t>F</w:t>
      </w:r>
      <w:r w:rsidRPr="00BA3E12">
        <w:t xml:space="preserve">) clothes </w:t>
      </w:r>
    </w:p>
    <w:p w:rsidR="005D2062" w:rsidRPr="00BA3E12" w:rsidRDefault="005D2062" w:rsidP="00BA3E12">
      <w:pPr>
        <w:shd w:val="clear" w:color="auto" w:fill="FFFFFF"/>
        <w:tabs>
          <w:tab w:val="left" w:pos="1701"/>
          <w:tab w:val="left" w:pos="4536"/>
        </w:tabs>
        <w:spacing w:after="120" w:line="270" w:lineRule="atLeast"/>
        <w:ind w:firstLine="708"/>
      </w:pPr>
      <w:r w:rsidRPr="00BA3E12">
        <w:tab/>
        <w:t xml:space="preserve">7) have </w:t>
      </w:r>
      <w:r>
        <w:t>____</w:t>
      </w:r>
      <w:r w:rsidRPr="00BA3E12">
        <w:t xml:space="preserve">                </w:t>
      </w:r>
      <w:r>
        <w:tab/>
      </w:r>
      <w:r>
        <w:tab/>
        <w:t>G</w:t>
      </w:r>
      <w:r w:rsidRPr="00BA3E12">
        <w:t>) music</w:t>
      </w:r>
    </w:p>
    <w:p w:rsidR="005D2062" w:rsidRDefault="005D2062" w:rsidP="00EB3EC4">
      <w:pPr>
        <w:spacing w:line="276" w:lineRule="auto"/>
      </w:pPr>
    </w:p>
    <w:p w:rsidR="005D2062" w:rsidRDefault="005D2062" w:rsidP="00CB5D32">
      <w:pPr>
        <w:spacing w:line="276" w:lineRule="auto"/>
        <w:ind w:left="-360"/>
        <w:rPr>
          <w:b/>
        </w:rPr>
      </w:pPr>
      <w:r>
        <w:rPr>
          <w:b/>
        </w:rPr>
        <w:t>F</w:t>
      </w:r>
      <w:r w:rsidRPr="00AB6044">
        <w:rPr>
          <w:b/>
        </w:rPr>
        <w:t>)</w:t>
      </w:r>
      <w:r w:rsidRPr="00AB6044">
        <w:t xml:space="preserve"> </w:t>
      </w:r>
      <w:r>
        <w:rPr>
          <w:b/>
        </w:rPr>
        <w:t>Answer the questions below according to the invitation in the box</w:t>
      </w:r>
      <w:r w:rsidRPr="00AB6044">
        <w:rPr>
          <w:b/>
        </w:rPr>
        <w:t>.</w:t>
      </w:r>
      <w:r w:rsidRPr="00AB6044">
        <w:t xml:space="preserve"> (</w:t>
      </w:r>
      <w:r>
        <w:rPr>
          <w:i/>
        </w:rPr>
        <w:t xml:space="preserve">Kutudaki davete göre soruları cevaplayın.) </w:t>
      </w:r>
      <w:r>
        <w:t xml:space="preserve"> </w:t>
      </w:r>
      <w:r>
        <w:rPr>
          <w:b/>
        </w:rPr>
        <w:t>(5*2=10</w:t>
      </w:r>
      <w:r w:rsidRPr="00AB6044">
        <w:rPr>
          <w:b/>
        </w:rPr>
        <w:t xml:space="preserve"> pts.)</w:t>
      </w:r>
    </w:p>
    <w:p w:rsidR="005D2062" w:rsidRDefault="005D2062" w:rsidP="00573035">
      <w:pPr>
        <w:spacing w:line="276" w:lineRule="auto"/>
        <w:rPr>
          <w:b/>
        </w:rPr>
        <w:sectPr w:rsidR="005D2062" w:rsidSect="00AE4A0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2062" w:rsidRDefault="005D2062" w:rsidP="001734AB">
      <w:pPr>
        <w:rPr>
          <w:rFonts w:ascii="Arial Narrow" w:hAnsi="Arial Narrow"/>
        </w:rPr>
        <w:sectPr w:rsidR="005D2062" w:rsidSect="00966E0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noProof/>
          <w:lang w:val="tr-TR"/>
        </w:rPr>
        <w:pict>
          <v:shape id="_x0000_s1028" type="#_x0000_t98" style="position:absolute;margin-left:39.6pt;margin-top:7.7pt;width:421.15pt;height:124.55pt;z-index:251658752">
            <v:textbox style="mso-next-textbox:#_x0000_s1028">
              <w:txbxContent>
                <w:p w:rsidR="005D2062" w:rsidRDefault="005D2062" w:rsidP="00EB3EC4">
                  <w:pPr>
                    <w:spacing w:line="276" w:lineRule="auto"/>
                    <w:ind w:firstLine="708"/>
                  </w:pPr>
                  <w:r>
                    <w:t>Dear Matilda,</w:t>
                  </w:r>
                </w:p>
                <w:p w:rsidR="005D2062" w:rsidRDefault="005D2062" w:rsidP="00EB3EC4">
                  <w:pPr>
                    <w:spacing w:line="276" w:lineRule="auto"/>
                  </w:pPr>
                  <w:r>
                    <w:t xml:space="preserve">      Kelly and I are organizing a bicycle race on Saturday morning. We are going to ride at Central Park. It starts at 9 o’clock. Would you like to join us?</w:t>
                  </w:r>
                </w:p>
                <w:p w:rsidR="005D2062" w:rsidRDefault="005D2062" w:rsidP="00EB3EC4">
                  <w:pPr>
                    <w:spacing w:line="276" w:lineRule="auto"/>
                    <w:ind w:left="4956" w:firstLine="708"/>
                  </w:pPr>
                  <w:r>
                    <w:t xml:space="preserve"> Love</w:t>
                  </w:r>
                </w:p>
                <w:p w:rsidR="005D2062" w:rsidRDefault="005D2062" w:rsidP="00EB3EC4">
                  <w:pPr>
                    <w:spacing w:line="276" w:lineRule="auto"/>
                    <w:ind w:left="4956" w:firstLine="708"/>
                  </w:pPr>
                  <w:r>
                    <w:t>Maria</w:t>
                  </w:r>
                </w:p>
                <w:p w:rsidR="005D2062" w:rsidRPr="00253698" w:rsidRDefault="005D2062" w:rsidP="00EB3EC4">
                  <w:pPr>
                    <w:jc w:val="center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5D2062" w:rsidRDefault="005D2062" w:rsidP="001734AB">
      <w:pPr>
        <w:rPr>
          <w:rFonts w:ascii="Arial Narrow" w:hAnsi="Arial Narrow"/>
        </w:rPr>
      </w:pPr>
    </w:p>
    <w:p w:rsidR="005D2062" w:rsidRDefault="005D2062" w:rsidP="001734AB">
      <w:pPr>
        <w:rPr>
          <w:rFonts w:ascii="Arial Narrow" w:hAnsi="Arial Narrow"/>
        </w:rPr>
      </w:pPr>
    </w:p>
    <w:p w:rsidR="005D2062" w:rsidRDefault="005D2062" w:rsidP="001734AB">
      <w:pPr>
        <w:rPr>
          <w:rFonts w:ascii="Arial Narrow" w:hAnsi="Arial Narrow"/>
        </w:rPr>
      </w:pPr>
    </w:p>
    <w:p w:rsidR="005D2062" w:rsidRDefault="005D2062" w:rsidP="001734AB">
      <w:pPr>
        <w:rPr>
          <w:rFonts w:ascii="Arial Narrow" w:hAnsi="Arial Narrow"/>
        </w:rPr>
      </w:pPr>
    </w:p>
    <w:p w:rsidR="005D2062" w:rsidRDefault="005D2062" w:rsidP="001734AB">
      <w:pPr>
        <w:rPr>
          <w:rFonts w:ascii="Arial Narrow" w:hAnsi="Arial Narrow"/>
        </w:rPr>
      </w:pPr>
    </w:p>
    <w:p w:rsidR="005D2062" w:rsidRDefault="005D2062" w:rsidP="001734AB">
      <w:pPr>
        <w:rPr>
          <w:rFonts w:ascii="Arial Narrow" w:hAnsi="Arial Narrow"/>
        </w:rPr>
      </w:pPr>
    </w:p>
    <w:p w:rsidR="005D2062" w:rsidRDefault="005D2062" w:rsidP="001734AB">
      <w:pPr>
        <w:rPr>
          <w:rFonts w:ascii="Arial Narrow" w:hAnsi="Arial Narrow"/>
        </w:rPr>
      </w:pPr>
    </w:p>
    <w:p w:rsidR="005D2062" w:rsidRDefault="005D2062" w:rsidP="001734AB">
      <w:pPr>
        <w:rPr>
          <w:rFonts w:ascii="Arial Narrow" w:hAnsi="Arial Narrow"/>
        </w:rPr>
      </w:pPr>
    </w:p>
    <w:p w:rsidR="005D2062" w:rsidRDefault="005D2062" w:rsidP="001734AB">
      <w:pPr>
        <w:rPr>
          <w:rFonts w:ascii="Arial Narrow" w:hAnsi="Arial Narrow"/>
        </w:rPr>
      </w:pPr>
    </w:p>
    <w:p w:rsidR="005D2062" w:rsidRPr="00314C86" w:rsidRDefault="005D2062" w:rsidP="001734AB">
      <w:pPr>
        <w:rPr>
          <w:rFonts w:ascii="Arial Narrow" w:hAnsi="Arial Narrow"/>
        </w:rPr>
      </w:pPr>
    </w:p>
    <w:p w:rsidR="005D2062" w:rsidRDefault="005D2062" w:rsidP="001C7FDE">
      <w:pPr>
        <w:spacing w:line="360" w:lineRule="auto"/>
      </w:pPr>
      <w:r>
        <w:t>1. What’s the event?   _____________________________________________.</w:t>
      </w:r>
    </w:p>
    <w:p w:rsidR="005D2062" w:rsidRDefault="005D2062" w:rsidP="001C7FDE">
      <w:pPr>
        <w:spacing w:line="360" w:lineRule="auto"/>
      </w:pPr>
      <w:r>
        <w:t>2. Who is organizing it?</w:t>
      </w:r>
      <w:r w:rsidRPr="001C7FDE">
        <w:t xml:space="preserve"> </w:t>
      </w:r>
      <w:r>
        <w:t>_____________________________________________.</w:t>
      </w:r>
    </w:p>
    <w:p w:rsidR="005D2062" w:rsidRDefault="005D2062" w:rsidP="001C7FDE">
      <w:pPr>
        <w:spacing w:line="360" w:lineRule="auto"/>
      </w:pPr>
      <w:r>
        <w:t>3. Who is the invitation for?</w:t>
      </w:r>
      <w:r w:rsidRPr="001C7FDE">
        <w:t xml:space="preserve"> </w:t>
      </w:r>
      <w:r>
        <w:t>_____________________________________________.</w:t>
      </w:r>
    </w:p>
    <w:p w:rsidR="005D2062" w:rsidRDefault="005D2062" w:rsidP="001C7FDE">
      <w:pPr>
        <w:spacing w:line="360" w:lineRule="auto"/>
      </w:pPr>
      <w:r>
        <w:t>4. When is it?</w:t>
      </w:r>
      <w:r w:rsidRPr="001C7FDE">
        <w:t xml:space="preserve"> </w:t>
      </w:r>
      <w:r>
        <w:t>_____________________________________________.</w:t>
      </w:r>
    </w:p>
    <w:p w:rsidR="005D2062" w:rsidRDefault="005D2062" w:rsidP="001C7FDE">
      <w:pPr>
        <w:spacing w:line="360" w:lineRule="auto"/>
      </w:pPr>
      <w:r>
        <w:t>5. Where is it?  _____________________________________________.</w:t>
      </w: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</w:p>
    <w:p w:rsidR="005D2062" w:rsidRDefault="005D2062" w:rsidP="00741914">
      <w:pPr>
        <w:spacing w:line="276" w:lineRule="auto"/>
        <w:ind w:left="-360"/>
        <w:rPr>
          <w:b/>
        </w:rPr>
      </w:pPr>
      <w:r>
        <w:rPr>
          <w:b/>
        </w:rPr>
        <w:t>G</w:t>
      </w:r>
      <w:r w:rsidRPr="00AB6044">
        <w:rPr>
          <w:b/>
        </w:rPr>
        <w:t>)</w:t>
      </w:r>
      <w:r w:rsidRPr="00AB6044">
        <w:t xml:space="preserve"> </w:t>
      </w:r>
      <w:r>
        <w:rPr>
          <w:b/>
        </w:rPr>
        <w:t>Put the words into correct order to make sentences</w:t>
      </w:r>
      <w:r w:rsidRPr="00AB6044">
        <w:rPr>
          <w:b/>
        </w:rPr>
        <w:t>.</w:t>
      </w:r>
      <w:r w:rsidRPr="00AB6044">
        <w:t xml:space="preserve"> (</w:t>
      </w:r>
      <w:r>
        <w:rPr>
          <w:i/>
        </w:rPr>
        <w:t xml:space="preserve">Kelimeleri cümle oluşturacak şekilde sıralayın.) </w:t>
      </w:r>
      <w:r>
        <w:t xml:space="preserve"> </w:t>
      </w:r>
      <w:r>
        <w:rPr>
          <w:b/>
        </w:rPr>
        <w:t>(5*2=10</w:t>
      </w:r>
      <w:r w:rsidRPr="00AB6044">
        <w:rPr>
          <w:b/>
        </w:rPr>
        <w:t xml:space="preserve"> pts.)</w:t>
      </w:r>
    </w:p>
    <w:p w:rsidR="005D2062" w:rsidRDefault="005D2062" w:rsidP="00702772">
      <w:pPr>
        <w:spacing w:line="276" w:lineRule="auto"/>
      </w:pPr>
    </w:p>
    <w:p w:rsidR="005D2062" w:rsidRDefault="005D2062" w:rsidP="001931FF">
      <w:pPr>
        <w:pStyle w:val="ListParagraph"/>
        <w:numPr>
          <w:ilvl w:val="0"/>
          <w:numId w:val="10"/>
        </w:numPr>
        <w:spacing w:line="360" w:lineRule="auto"/>
      </w:pPr>
      <w:r>
        <w:t>Henry / breakfast / in / has / always / morning / the .</w:t>
      </w:r>
    </w:p>
    <w:p w:rsidR="005D2062" w:rsidRDefault="005D2062" w:rsidP="001931FF">
      <w:pPr>
        <w:pStyle w:val="ListParagraph"/>
        <w:spacing w:line="360" w:lineRule="auto"/>
      </w:pPr>
      <w:r>
        <w:t>____________________________________________________________.</w:t>
      </w:r>
    </w:p>
    <w:p w:rsidR="005D2062" w:rsidRDefault="005D2062" w:rsidP="001931FF">
      <w:pPr>
        <w:pStyle w:val="ListParagraph"/>
        <w:numPr>
          <w:ilvl w:val="0"/>
          <w:numId w:val="10"/>
        </w:numPr>
        <w:spacing w:line="360" w:lineRule="auto"/>
      </w:pPr>
      <w:r>
        <w:t>never / Mike and Kate / on / goes to bed / weekdays / late .</w:t>
      </w:r>
    </w:p>
    <w:p w:rsidR="005D2062" w:rsidRDefault="005D2062" w:rsidP="001931FF">
      <w:pPr>
        <w:pStyle w:val="ListParagraph"/>
        <w:spacing w:line="360" w:lineRule="auto"/>
      </w:pPr>
      <w:r>
        <w:t>____________________________________________________________.</w:t>
      </w:r>
    </w:p>
    <w:p w:rsidR="005D2062" w:rsidRDefault="005D2062" w:rsidP="001931FF">
      <w:pPr>
        <w:pStyle w:val="ListParagraph"/>
        <w:numPr>
          <w:ilvl w:val="0"/>
          <w:numId w:val="10"/>
        </w:numPr>
        <w:spacing w:line="360" w:lineRule="auto"/>
      </w:pPr>
      <w:r>
        <w:t xml:space="preserve">often / you / tidy / your / how / room / do ? </w:t>
      </w:r>
    </w:p>
    <w:p w:rsidR="005D2062" w:rsidRDefault="005D2062" w:rsidP="001931FF">
      <w:pPr>
        <w:pStyle w:val="ListParagraph"/>
        <w:spacing w:line="360" w:lineRule="auto"/>
      </w:pPr>
      <w:r>
        <w:t>____________________________________________________________?</w:t>
      </w:r>
    </w:p>
    <w:p w:rsidR="005D2062" w:rsidRDefault="005D2062" w:rsidP="001931FF">
      <w:pPr>
        <w:pStyle w:val="ListParagraph"/>
        <w:numPr>
          <w:ilvl w:val="0"/>
          <w:numId w:val="10"/>
        </w:numPr>
        <w:spacing w:line="360" w:lineRule="auto"/>
      </w:pPr>
      <w:r>
        <w:t>fast food / once / they / a / eat / week .</w:t>
      </w:r>
    </w:p>
    <w:p w:rsidR="005D2062" w:rsidRDefault="005D2062" w:rsidP="001931FF">
      <w:pPr>
        <w:pStyle w:val="ListParagraph"/>
        <w:spacing w:line="360" w:lineRule="auto"/>
      </w:pPr>
      <w:r>
        <w:t xml:space="preserve"> ____________________________________________________________.</w:t>
      </w:r>
    </w:p>
    <w:p w:rsidR="005D2062" w:rsidRDefault="005D2062" w:rsidP="001931FF">
      <w:pPr>
        <w:pStyle w:val="ListParagraph"/>
        <w:numPr>
          <w:ilvl w:val="0"/>
          <w:numId w:val="10"/>
        </w:numPr>
        <w:spacing w:line="360" w:lineRule="auto"/>
      </w:pPr>
      <w:r>
        <w:t>you / do / do / in / the / homework / usually / your / evening ?</w:t>
      </w:r>
    </w:p>
    <w:p w:rsidR="005D2062" w:rsidRDefault="005D2062" w:rsidP="00F604D8">
      <w:pPr>
        <w:pStyle w:val="ListParagraph"/>
        <w:spacing w:line="360" w:lineRule="auto"/>
      </w:pPr>
      <w:r>
        <w:t>____________________________________________________________?</w:t>
      </w:r>
    </w:p>
    <w:p w:rsidR="005D2062" w:rsidRDefault="005D2062" w:rsidP="00702772">
      <w:pPr>
        <w:spacing w:line="276" w:lineRule="auto"/>
      </w:pPr>
    </w:p>
    <w:p w:rsidR="005D2062" w:rsidRDefault="005D2062" w:rsidP="00741914">
      <w:pPr>
        <w:spacing w:line="276" w:lineRule="auto"/>
        <w:ind w:left="-360"/>
        <w:rPr>
          <w:b/>
        </w:rPr>
      </w:pPr>
      <w:r>
        <w:rPr>
          <w:b/>
        </w:rPr>
        <w:t>H</w:t>
      </w:r>
      <w:r w:rsidRPr="00AB6044">
        <w:rPr>
          <w:b/>
        </w:rPr>
        <w:t>)</w:t>
      </w:r>
      <w:r w:rsidRPr="00AB6044">
        <w:t xml:space="preserve"> </w:t>
      </w:r>
      <w:r>
        <w:rPr>
          <w:b/>
        </w:rPr>
        <w:t>Write the phrases in the box under the correct column</w:t>
      </w:r>
      <w:r w:rsidRPr="00AB6044">
        <w:rPr>
          <w:b/>
        </w:rPr>
        <w:t>.</w:t>
      </w:r>
      <w:r w:rsidRPr="00AB6044">
        <w:t xml:space="preserve"> (</w:t>
      </w:r>
      <w:r>
        <w:rPr>
          <w:i/>
        </w:rPr>
        <w:t xml:space="preserve">Kutudaki ifadeleri doğru sütunun altına yazın.) </w:t>
      </w:r>
      <w:r>
        <w:t xml:space="preserve"> </w:t>
      </w:r>
      <w:r>
        <w:rPr>
          <w:b/>
        </w:rPr>
        <w:t>(8*2=16</w:t>
      </w:r>
      <w:r w:rsidRPr="00AB6044">
        <w:rPr>
          <w:b/>
        </w:rPr>
        <w:t xml:space="preserve"> pts.)</w:t>
      </w:r>
    </w:p>
    <w:p w:rsidR="005D2062" w:rsidRDefault="005D2062" w:rsidP="00702772">
      <w:pPr>
        <w:spacing w:line="276" w:lineRule="auto"/>
      </w:pPr>
      <w:r>
        <w:rPr>
          <w:noProof/>
          <w:lang w:val="tr-TR"/>
        </w:rPr>
        <w:pict>
          <v:shape id="_x0000_s1029" type="#_x0000_t98" style="position:absolute;margin-left:-8.4pt;margin-top:1.85pt;width:521.65pt;height:127.9pt;z-index:251659776">
            <v:textbox style="mso-next-textbox:#_x0000_s1029">
              <w:txbxContent>
                <w:p w:rsidR="005D2062" w:rsidRDefault="005D2062" w:rsidP="00F604D8">
                  <w:pPr>
                    <w:jc w:val="center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I’m sorry but I can’t.               -           Great idea!             -            Yes, I would love to. </w:t>
                  </w:r>
                </w:p>
                <w:p w:rsidR="005D2062" w:rsidRDefault="005D2062" w:rsidP="00F604D8">
                  <w:pPr>
                    <w:jc w:val="center"/>
                    <w:rPr>
                      <w:b/>
                      <w:lang w:val="tr-TR"/>
                    </w:rPr>
                  </w:pPr>
                </w:p>
                <w:p w:rsidR="005D2062" w:rsidRDefault="005D2062" w:rsidP="00F604D8">
                  <w:pPr>
                    <w:jc w:val="center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I would like to but I can’t.              -             That sounds fun. I would like to.    </w:t>
                  </w:r>
                </w:p>
                <w:p w:rsidR="005D2062" w:rsidRDefault="005D2062" w:rsidP="00F604D8">
                  <w:pPr>
                    <w:jc w:val="center"/>
                    <w:rPr>
                      <w:b/>
                      <w:lang w:val="tr-TR"/>
                    </w:rPr>
                  </w:pPr>
                </w:p>
                <w:p w:rsidR="005D2062" w:rsidRPr="00253698" w:rsidRDefault="005D2062" w:rsidP="00F604D8">
                  <w:pPr>
                    <w:jc w:val="center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No, let’s not.          -          I am afraid it isn’t possible.       -       Sure, what time is it?</w:t>
                  </w:r>
                </w:p>
              </w:txbxContent>
            </v:textbox>
          </v:shape>
        </w:pict>
      </w: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</w:p>
    <w:p w:rsidR="005D2062" w:rsidRPr="00A80C02" w:rsidRDefault="005D2062" w:rsidP="00A80C02">
      <w:pPr>
        <w:spacing w:line="276" w:lineRule="auto"/>
        <w:ind w:left="1416" w:firstLine="708"/>
        <w:rPr>
          <w:b/>
        </w:rPr>
      </w:pPr>
      <w:r w:rsidRPr="00A80C02">
        <w:rPr>
          <w:b/>
        </w:rPr>
        <w:t xml:space="preserve">ACCEPT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80C02">
        <w:rPr>
          <w:b/>
        </w:rPr>
        <w:t xml:space="preserve">    REFUSE</w:t>
      </w:r>
    </w:p>
    <w:p w:rsidR="005D2062" w:rsidRPr="00A80C02" w:rsidRDefault="005D2062" w:rsidP="00A80C02">
      <w:pPr>
        <w:tabs>
          <w:tab w:val="left" w:pos="5670"/>
        </w:tabs>
        <w:spacing w:line="360" w:lineRule="auto"/>
        <w:rPr>
          <w:b/>
        </w:rPr>
      </w:pPr>
      <w:r w:rsidRPr="00A80C02">
        <w:rPr>
          <w:b/>
        </w:rPr>
        <w:t>1.</w:t>
      </w:r>
      <w:r>
        <w:rPr>
          <w:b/>
        </w:rPr>
        <w:t xml:space="preserve"> _________________________________________      </w:t>
      </w:r>
      <w:r>
        <w:rPr>
          <w:b/>
        </w:rPr>
        <w:tab/>
        <w:t xml:space="preserve">1. _____________________________________    </w:t>
      </w:r>
    </w:p>
    <w:p w:rsidR="005D2062" w:rsidRPr="00A80C02" w:rsidRDefault="005D2062" w:rsidP="00A80C02">
      <w:pPr>
        <w:tabs>
          <w:tab w:val="left" w:pos="5670"/>
        </w:tabs>
        <w:spacing w:line="360" w:lineRule="auto"/>
        <w:rPr>
          <w:b/>
        </w:rPr>
      </w:pPr>
      <w:r w:rsidRPr="00A80C02">
        <w:rPr>
          <w:b/>
        </w:rPr>
        <w:t xml:space="preserve">2. </w:t>
      </w:r>
      <w:r>
        <w:rPr>
          <w:b/>
        </w:rPr>
        <w:t xml:space="preserve">_________________________________________    </w:t>
      </w:r>
      <w:r>
        <w:rPr>
          <w:b/>
        </w:rPr>
        <w:tab/>
        <w:t xml:space="preserve">2. _____________________________________   </w:t>
      </w:r>
    </w:p>
    <w:p w:rsidR="005D2062" w:rsidRPr="00A80C02" w:rsidRDefault="005D2062" w:rsidP="00A80C02">
      <w:pPr>
        <w:tabs>
          <w:tab w:val="left" w:pos="5670"/>
        </w:tabs>
        <w:spacing w:line="360" w:lineRule="auto"/>
        <w:rPr>
          <w:b/>
        </w:rPr>
      </w:pPr>
      <w:r w:rsidRPr="00A80C02">
        <w:rPr>
          <w:b/>
        </w:rPr>
        <w:t xml:space="preserve">3. </w:t>
      </w:r>
      <w:r>
        <w:rPr>
          <w:b/>
        </w:rPr>
        <w:t xml:space="preserve">_________________________________________    </w:t>
      </w:r>
      <w:r>
        <w:rPr>
          <w:b/>
        </w:rPr>
        <w:tab/>
        <w:t xml:space="preserve">3. _____________________________________    </w:t>
      </w:r>
    </w:p>
    <w:p w:rsidR="005D2062" w:rsidRPr="00A80C02" w:rsidRDefault="005D2062" w:rsidP="00A80C02">
      <w:pPr>
        <w:tabs>
          <w:tab w:val="left" w:pos="5670"/>
        </w:tabs>
        <w:spacing w:line="360" w:lineRule="auto"/>
        <w:rPr>
          <w:b/>
        </w:rPr>
      </w:pPr>
      <w:r w:rsidRPr="00A80C02">
        <w:rPr>
          <w:b/>
        </w:rPr>
        <w:t xml:space="preserve">4. </w:t>
      </w:r>
      <w:r>
        <w:rPr>
          <w:b/>
        </w:rPr>
        <w:t xml:space="preserve">_________________________________________      </w:t>
      </w:r>
      <w:r>
        <w:rPr>
          <w:b/>
        </w:rPr>
        <w:tab/>
        <w:t xml:space="preserve">4. _____________________________________    </w:t>
      </w:r>
    </w:p>
    <w:p w:rsidR="005D2062" w:rsidRDefault="005D2062" w:rsidP="00702772">
      <w:pPr>
        <w:spacing w:line="276" w:lineRule="auto"/>
      </w:pPr>
    </w:p>
    <w:p w:rsidR="005D2062" w:rsidRDefault="005D2062" w:rsidP="00741914">
      <w:pPr>
        <w:spacing w:line="276" w:lineRule="auto"/>
        <w:ind w:left="-360"/>
      </w:pPr>
      <w:r>
        <w:rPr>
          <w:b/>
        </w:rPr>
        <w:t>I</w:t>
      </w:r>
      <w:r w:rsidRPr="00AB6044">
        <w:rPr>
          <w:b/>
        </w:rPr>
        <w:t>)</w:t>
      </w:r>
      <w:r w:rsidRPr="00AB6044">
        <w:t xml:space="preserve"> </w:t>
      </w:r>
      <w:r>
        <w:rPr>
          <w:b/>
        </w:rPr>
        <w:t>Fill the blanks in the sentences with “ in – on – at ”</w:t>
      </w:r>
      <w:r w:rsidRPr="00AB6044">
        <w:rPr>
          <w:b/>
        </w:rPr>
        <w:t>.</w:t>
      </w:r>
      <w:r w:rsidRPr="00AB6044">
        <w:t xml:space="preserve"> (</w:t>
      </w:r>
      <w:r>
        <w:rPr>
          <w:i/>
        </w:rPr>
        <w:t xml:space="preserve">Boşlukları in – on – at ile tamamlayın.) </w:t>
      </w:r>
      <w:r>
        <w:t xml:space="preserve"> </w:t>
      </w:r>
    </w:p>
    <w:p w:rsidR="005D2062" w:rsidRDefault="005D2062" w:rsidP="00741914">
      <w:pPr>
        <w:spacing w:line="276" w:lineRule="auto"/>
        <w:ind w:left="-360"/>
        <w:rPr>
          <w:b/>
        </w:rPr>
      </w:pPr>
      <w:r>
        <w:rPr>
          <w:b/>
        </w:rPr>
        <w:t>(6*2=12</w:t>
      </w:r>
      <w:r w:rsidRPr="00AB6044">
        <w:rPr>
          <w:b/>
        </w:rPr>
        <w:t xml:space="preserve"> pts.)</w:t>
      </w:r>
    </w:p>
    <w:p w:rsidR="005D2062" w:rsidRDefault="005D2062" w:rsidP="00702772">
      <w:pPr>
        <w:spacing w:line="276" w:lineRule="auto"/>
      </w:pPr>
    </w:p>
    <w:p w:rsidR="005D2062" w:rsidRDefault="005D2062" w:rsidP="008A2961">
      <w:pPr>
        <w:pStyle w:val="ListParagraph"/>
        <w:numPr>
          <w:ilvl w:val="0"/>
          <w:numId w:val="11"/>
        </w:numPr>
        <w:spacing w:line="360" w:lineRule="auto"/>
      </w:pPr>
      <w:r>
        <w:t>In Italy, students go to school _____ the morning or in the afternoon.</w:t>
      </w:r>
    </w:p>
    <w:p w:rsidR="005D2062" w:rsidRDefault="005D2062" w:rsidP="008A2961">
      <w:pPr>
        <w:pStyle w:val="ListParagraph"/>
        <w:numPr>
          <w:ilvl w:val="0"/>
          <w:numId w:val="11"/>
        </w:numPr>
        <w:spacing w:line="360" w:lineRule="auto"/>
      </w:pPr>
      <w:r>
        <w:t>I always get up _____ 7:30 a.m.</w:t>
      </w:r>
    </w:p>
    <w:p w:rsidR="005D2062" w:rsidRDefault="005D2062" w:rsidP="008A2961">
      <w:pPr>
        <w:pStyle w:val="ListParagraph"/>
        <w:numPr>
          <w:ilvl w:val="0"/>
          <w:numId w:val="11"/>
        </w:numPr>
        <w:spacing w:line="360" w:lineRule="auto"/>
      </w:pPr>
      <w:r>
        <w:t>He usually gets up early _____ Saturdays.</w:t>
      </w:r>
    </w:p>
    <w:p w:rsidR="005D2062" w:rsidRDefault="005D2062" w:rsidP="008A2961">
      <w:pPr>
        <w:pStyle w:val="ListParagraph"/>
        <w:numPr>
          <w:ilvl w:val="0"/>
          <w:numId w:val="11"/>
        </w:numPr>
        <w:spacing w:line="360" w:lineRule="auto"/>
      </w:pPr>
      <w:r>
        <w:t>I sleep late _____ night.</w:t>
      </w:r>
    </w:p>
    <w:p w:rsidR="005D2062" w:rsidRDefault="005D2062" w:rsidP="008A2961">
      <w:pPr>
        <w:pStyle w:val="ListParagraph"/>
        <w:numPr>
          <w:ilvl w:val="0"/>
          <w:numId w:val="11"/>
        </w:numPr>
        <w:spacing w:line="360" w:lineRule="auto"/>
      </w:pPr>
      <w:r>
        <w:t>I was a student _____ 2014.</w:t>
      </w:r>
    </w:p>
    <w:p w:rsidR="005D2062" w:rsidRDefault="005D2062" w:rsidP="008A2961">
      <w:pPr>
        <w:pStyle w:val="ListParagraph"/>
        <w:numPr>
          <w:ilvl w:val="0"/>
          <w:numId w:val="11"/>
        </w:numPr>
        <w:spacing w:line="360" w:lineRule="auto"/>
      </w:pPr>
      <w:r>
        <w:t xml:space="preserve">I hardly ever meet my friends _____ weekdays. </w:t>
      </w:r>
    </w:p>
    <w:p w:rsidR="005D2062" w:rsidRDefault="005D2062" w:rsidP="00702772">
      <w:pPr>
        <w:spacing w:line="276" w:lineRule="auto"/>
      </w:pPr>
    </w:p>
    <w:p w:rsidR="005D2062" w:rsidRDefault="005D2062" w:rsidP="00702772">
      <w:pPr>
        <w:spacing w:line="276" w:lineRule="auto"/>
      </w:pPr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00.45pt;margin-top:9.85pt;width:190.55pt;height:23.3pt;z-index:251656704" filled="f" stroked="f">
            <v:textbox>
              <w:txbxContent>
                <w:p w:rsidR="005D2062" w:rsidRPr="00A63524" w:rsidRDefault="005D2062" w:rsidP="008E39D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3524">
                    <w:rPr>
                      <w:rFonts w:ascii="Bradley Hand ITC" w:hAnsi="Bradley Hand ITC" w:cs="Arial"/>
                      <w:b/>
                      <w:sz w:val="22"/>
                      <w:szCs w:val="22"/>
                    </w:rPr>
                    <w:t xml:space="preserve">Good luck! </w:t>
                  </w:r>
                  <w:r w:rsidRPr="008E39D6">
                    <w:rPr>
                      <w:b/>
                    </w:rPr>
                    <w:t>Ezgi AKPINAR</w:t>
                  </w:r>
                  <w:r w:rsidRPr="008E39D6">
                    <w:t xml:space="preserve">                                                                        </w:t>
                  </w:r>
                </w:p>
              </w:txbxContent>
            </v:textbox>
          </v:shape>
        </w:pict>
      </w:r>
    </w:p>
    <w:sectPr w:rsidR="005D2062" w:rsidSect="00966E0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3624C"/>
    <w:multiLevelType w:val="hybridMultilevel"/>
    <w:tmpl w:val="5B4C0E6E"/>
    <w:lvl w:ilvl="0" w:tplc="C478B77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2E8271F2"/>
    <w:multiLevelType w:val="hybridMultilevel"/>
    <w:tmpl w:val="E0EA1CA8"/>
    <w:lvl w:ilvl="0" w:tplc="B3AEAD8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D19367A"/>
    <w:multiLevelType w:val="hybridMultilevel"/>
    <w:tmpl w:val="65D03F0C"/>
    <w:lvl w:ilvl="0" w:tplc="725A60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215137"/>
    <w:multiLevelType w:val="hybridMultilevel"/>
    <w:tmpl w:val="F90CDE24"/>
    <w:lvl w:ilvl="0" w:tplc="2AA20C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3E1951"/>
    <w:multiLevelType w:val="hybridMultilevel"/>
    <w:tmpl w:val="437084A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C35762"/>
    <w:multiLevelType w:val="hybridMultilevel"/>
    <w:tmpl w:val="6010DE4C"/>
    <w:lvl w:ilvl="0" w:tplc="205CF5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D939FC"/>
    <w:multiLevelType w:val="hybridMultilevel"/>
    <w:tmpl w:val="C1B834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181E76"/>
    <w:multiLevelType w:val="hybridMultilevel"/>
    <w:tmpl w:val="9C782772"/>
    <w:lvl w:ilvl="0" w:tplc="32FE95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650829"/>
    <w:multiLevelType w:val="hybridMultilevel"/>
    <w:tmpl w:val="E2849198"/>
    <w:lvl w:ilvl="0" w:tplc="17F44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5FD32ED"/>
    <w:multiLevelType w:val="hybridMultilevel"/>
    <w:tmpl w:val="1B167C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0A679B"/>
    <w:multiLevelType w:val="hybridMultilevel"/>
    <w:tmpl w:val="C28AC3BA"/>
    <w:lvl w:ilvl="0" w:tplc="650AAA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A0F"/>
    <w:rsid w:val="00023449"/>
    <w:rsid w:val="00060DCE"/>
    <w:rsid w:val="000836B4"/>
    <w:rsid w:val="000C6DEB"/>
    <w:rsid w:val="0013278D"/>
    <w:rsid w:val="00142345"/>
    <w:rsid w:val="0014574E"/>
    <w:rsid w:val="001601B5"/>
    <w:rsid w:val="001734AB"/>
    <w:rsid w:val="00190935"/>
    <w:rsid w:val="001931FF"/>
    <w:rsid w:val="001B3F53"/>
    <w:rsid w:val="001C7FDE"/>
    <w:rsid w:val="002006AD"/>
    <w:rsid w:val="00200A50"/>
    <w:rsid w:val="002076EF"/>
    <w:rsid w:val="00220A60"/>
    <w:rsid w:val="002364D1"/>
    <w:rsid w:val="00253698"/>
    <w:rsid w:val="0028476A"/>
    <w:rsid w:val="00287EC0"/>
    <w:rsid w:val="002B03BA"/>
    <w:rsid w:val="002E6D2C"/>
    <w:rsid w:val="00312AB4"/>
    <w:rsid w:val="00314C86"/>
    <w:rsid w:val="00345909"/>
    <w:rsid w:val="00363312"/>
    <w:rsid w:val="0038626D"/>
    <w:rsid w:val="003C2EDE"/>
    <w:rsid w:val="00417E9A"/>
    <w:rsid w:val="0048538F"/>
    <w:rsid w:val="004B0A30"/>
    <w:rsid w:val="004D0D9C"/>
    <w:rsid w:val="004E6BB6"/>
    <w:rsid w:val="00516D39"/>
    <w:rsid w:val="00517B37"/>
    <w:rsid w:val="00573035"/>
    <w:rsid w:val="005A6239"/>
    <w:rsid w:val="005C1AD6"/>
    <w:rsid w:val="005D2062"/>
    <w:rsid w:val="005F3755"/>
    <w:rsid w:val="0062509D"/>
    <w:rsid w:val="00633230"/>
    <w:rsid w:val="00645723"/>
    <w:rsid w:val="00655C4F"/>
    <w:rsid w:val="0068674F"/>
    <w:rsid w:val="006A4DC7"/>
    <w:rsid w:val="006B0120"/>
    <w:rsid w:val="006B4125"/>
    <w:rsid w:val="006E411B"/>
    <w:rsid w:val="00702772"/>
    <w:rsid w:val="00720ADF"/>
    <w:rsid w:val="0073039B"/>
    <w:rsid w:val="00741914"/>
    <w:rsid w:val="00767961"/>
    <w:rsid w:val="007807FD"/>
    <w:rsid w:val="007B3F64"/>
    <w:rsid w:val="00840B17"/>
    <w:rsid w:val="00842C99"/>
    <w:rsid w:val="008A2961"/>
    <w:rsid w:val="008B0D62"/>
    <w:rsid w:val="008B7CDC"/>
    <w:rsid w:val="008C0B9D"/>
    <w:rsid w:val="008D5AD5"/>
    <w:rsid w:val="008E39D6"/>
    <w:rsid w:val="008E4EC7"/>
    <w:rsid w:val="00917329"/>
    <w:rsid w:val="00923CA7"/>
    <w:rsid w:val="009273A2"/>
    <w:rsid w:val="0095433A"/>
    <w:rsid w:val="00966E0F"/>
    <w:rsid w:val="009859D5"/>
    <w:rsid w:val="009F449F"/>
    <w:rsid w:val="00A31569"/>
    <w:rsid w:val="00A63524"/>
    <w:rsid w:val="00A80C02"/>
    <w:rsid w:val="00A8421B"/>
    <w:rsid w:val="00A93E40"/>
    <w:rsid w:val="00AA6945"/>
    <w:rsid w:val="00AB6044"/>
    <w:rsid w:val="00AE4A0F"/>
    <w:rsid w:val="00B44FD1"/>
    <w:rsid w:val="00B658C6"/>
    <w:rsid w:val="00BA3E12"/>
    <w:rsid w:val="00BA6994"/>
    <w:rsid w:val="00BC63B9"/>
    <w:rsid w:val="00BD6F6E"/>
    <w:rsid w:val="00C17B79"/>
    <w:rsid w:val="00C432F1"/>
    <w:rsid w:val="00C46FF4"/>
    <w:rsid w:val="00C60214"/>
    <w:rsid w:val="00C6253B"/>
    <w:rsid w:val="00CB5D32"/>
    <w:rsid w:val="00CD7DD9"/>
    <w:rsid w:val="00CE3F76"/>
    <w:rsid w:val="00D16324"/>
    <w:rsid w:val="00D37803"/>
    <w:rsid w:val="00D740AF"/>
    <w:rsid w:val="00DA4B74"/>
    <w:rsid w:val="00DB5E38"/>
    <w:rsid w:val="00DC5F8F"/>
    <w:rsid w:val="00E05E55"/>
    <w:rsid w:val="00E2598A"/>
    <w:rsid w:val="00E7586D"/>
    <w:rsid w:val="00EA56DA"/>
    <w:rsid w:val="00EB3EC4"/>
    <w:rsid w:val="00EC5FB3"/>
    <w:rsid w:val="00F10E5E"/>
    <w:rsid w:val="00F17572"/>
    <w:rsid w:val="00F21273"/>
    <w:rsid w:val="00F50A1A"/>
    <w:rsid w:val="00F604D8"/>
    <w:rsid w:val="00F66824"/>
    <w:rsid w:val="00F7321E"/>
    <w:rsid w:val="00FA3D56"/>
    <w:rsid w:val="00FC530B"/>
    <w:rsid w:val="00FF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A0F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B7CDC"/>
    <w:rPr>
      <w:rFonts w:eastAsia="Times New Roman"/>
    </w:rPr>
  </w:style>
  <w:style w:type="paragraph" w:customStyle="1" w:styleId="Default">
    <w:name w:val="Default"/>
    <w:uiPriority w:val="99"/>
    <w:rsid w:val="008B7CD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0234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758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586D"/>
    <w:rPr>
      <w:rFonts w:ascii="Tahoma" w:hAnsi="Tahoma" w:cs="Tahoma"/>
      <w:sz w:val="16"/>
      <w:szCs w:val="16"/>
      <w:lang w:val="en-US" w:eastAsia="tr-TR"/>
    </w:rPr>
  </w:style>
  <w:style w:type="paragraph" w:customStyle="1" w:styleId="ListeParagraf1">
    <w:name w:val="Liste Paragraf1"/>
    <w:basedOn w:val="Normal"/>
    <w:uiPriority w:val="99"/>
    <w:rsid w:val="00E259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E2598A"/>
    <w:rPr>
      <w:rFonts w:eastAsia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730</Words>
  <Characters>4164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 ACADEMIC YEAR GÜLLÜBAHÇE ATATÜRK SECONDARY SCHOOL</dc:title>
  <dc:subject/>
  <dc:creator>Adm</dc:creator>
  <cp:keywords/>
  <dc:description/>
  <cp:lastModifiedBy>BİRSEN</cp:lastModifiedBy>
  <cp:revision>2</cp:revision>
  <cp:lastPrinted>2015-11-03T14:44:00Z</cp:lastPrinted>
  <dcterms:created xsi:type="dcterms:W3CDTF">2015-11-03T15:58:00Z</dcterms:created>
  <dcterms:modified xsi:type="dcterms:W3CDTF">2015-11-03T15:58:00Z</dcterms:modified>
</cp:coreProperties>
</file>