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C9F" w:rsidRDefault="00267C9F">
      <w:r>
        <w:rPr>
          <w:noProof/>
          <w:lang w:eastAsia="tr-TR"/>
        </w:rPr>
        <w:pict>
          <v:rect id="Dikdörtgen 16" o:spid="_x0000_s1033" style="position:absolute;margin-left:242.65pt;margin-top:4.15pt;width:272.25pt;height:37.5pt;z-index:251649536;visibility:visible;v-text-anchor:middle" strokecolor="#ed7d31" strokeweight="2.25pt">
            <v:textbox>
              <w:txbxContent>
                <w:p w:rsidR="00267C9F" w:rsidRPr="00375E6C" w:rsidRDefault="00267C9F" w:rsidP="008F311A">
                  <w:pPr>
                    <w:pStyle w:val="NoSpacing"/>
                  </w:pPr>
                  <w:r>
                    <w:rPr>
                      <w:b/>
                      <w:bCs/>
                      <w:u w:val="single"/>
                    </w:rPr>
                    <w:t>Soru 3</w:t>
                  </w:r>
                  <w:r w:rsidRPr="008F311A">
                    <w:rPr>
                      <w:b/>
                      <w:bCs/>
                      <w:u w:val="single"/>
                    </w:rPr>
                    <w:t>/ KAZANIM:</w:t>
                  </w:r>
                  <w:r w:rsidRPr="008F311A">
                    <w:t xml:space="preserve">   </w:t>
                  </w:r>
                  <w:r>
                    <w:t xml:space="preserve"> </w:t>
                  </w:r>
                  <w:r w:rsidRPr="008F311A">
                    <w:t>Okuduklarındaki</w:t>
                  </w:r>
                  <w:r>
                    <w:t xml:space="preserve"> öznel ve nesnel yargıları </w:t>
                  </w:r>
                  <w:r w:rsidRPr="008F311A">
                    <w:t>ayırt eder</w:t>
                  </w:r>
                  <w:r w:rsidRPr="008879AA">
                    <w:rPr>
                      <w:i/>
                      <w:iCs/>
                    </w:rPr>
                    <w:t xml:space="preserve">.                                      </w:t>
                  </w:r>
                  <w:r>
                    <w:rPr>
                      <w:i/>
                      <w:iCs/>
                    </w:rPr>
                    <w:t xml:space="preserve">      </w:t>
                  </w:r>
                  <w:r w:rsidRPr="008879AA">
                    <w:rPr>
                      <w:i/>
                      <w:iCs/>
                    </w:rPr>
                    <w:t xml:space="preserve">    </w:t>
                  </w:r>
                </w:p>
                <w:p w:rsidR="00267C9F" w:rsidRDefault="00267C9F" w:rsidP="008F311A">
                  <w:pPr>
                    <w:pStyle w:val="NoSpacing"/>
                  </w:pPr>
                </w:p>
              </w:txbxContent>
            </v:textbox>
          </v:rect>
        </w:pict>
      </w:r>
      <w:r>
        <w:rPr>
          <w:noProof/>
          <w:lang w:eastAsia="tr-TR"/>
        </w:rPr>
        <w:pict>
          <v:rect id="Dikdörtgen 23" o:spid="_x0000_s1034" style="position:absolute;margin-left:232.15pt;margin-top:-.35pt;width:282.75pt;height:726.75pt;z-index:251639296;visibility:visible;v-text-anchor:middle" strokecolor="#5b9bd5" strokeweight="1pt">
            <v:textbox>
              <w:txbxContent>
                <w:p w:rsidR="00267C9F" w:rsidRDefault="00267C9F" w:rsidP="008F311A">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Pr="00B47BB0" w:rsidRDefault="00267C9F" w:rsidP="00375E6C">
                  <w:pPr>
                    <w:pStyle w:val="NoSpacing"/>
                    <w:rPr>
                      <w:i/>
                      <w:iCs/>
                    </w:rPr>
                  </w:pPr>
                  <w:r>
                    <w:t xml:space="preserve">                       </w:t>
                  </w: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p w:rsidR="00267C9F" w:rsidRDefault="00267C9F" w:rsidP="00AF32D2">
                  <w:pPr>
                    <w:pStyle w:val="NoSpacing"/>
                  </w:pPr>
                </w:p>
              </w:txbxContent>
            </v:textbox>
          </v:rect>
        </w:pict>
      </w:r>
      <w:r>
        <w:rPr>
          <w:noProof/>
          <w:lang w:eastAsia="tr-TR"/>
        </w:rPr>
        <w:pict>
          <v:rect id="Dikdörtgen 20" o:spid="_x0000_s1035" style="position:absolute;margin-left:-64.85pt;margin-top:-.35pt;width:281.25pt;height:717pt;z-index:251638272;visibility:visible;v-text-anchor:middle" strokecolor="white" strokeweight="1pt">
            <v:textbox>
              <w:txbxContent>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pPr>
                    <w:pStyle w:val="NoSpacing"/>
                  </w:pPr>
                </w:p>
                <w:p w:rsidR="00267C9F" w:rsidRDefault="00267C9F" w:rsidP="00AB370B"/>
              </w:txbxContent>
            </v:textbox>
          </v:rect>
        </w:pict>
      </w:r>
      <w:r>
        <w:rPr>
          <w:noProof/>
          <w:lang w:eastAsia="tr-TR"/>
        </w:rPr>
        <w:pict>
          <v:rect id="Dikdörtgen 14" o:spid="_x0000_s1036" style="position:absolute;margin-left:-64.85pt;margin-top:4.15pt;width:276pt;height:37.5pt;z-index:251648512;visibility:visible;v-text-anchor:middle" strokecolor="#ed7d31" strokeweight="2.25pt">
            <v:textbox>
              <w:txbxContent>
                <w:p w:rsidR="00267C9F" w:rsidRPr="00D639A7" w:rsidRDefault="00267C9F" w:rsidP="00D639A7">
                  <w:pPr>
                    <w:pStyle w:val="NoSpacing"/>
                  </w:pPr>
                  <w:r>
                    <w:rPr>
                      <w:b/>
                      <w:bCs/>
                      <w:u w:val="single"/>
                    </w:rPr>
                    <w:t xml:space="preserve">Soru 1/ </w:t>
                  </w:r>
                  <w:r w:rsidRPr="00D639A7">
                    <w:rPr>
                      <w:b/>
                      <w:bCs/>
                      <w:u w:val="single"/>
                    </w:rPr>
                    <w:t>KAZANIM:</w:t>
                  </w:r>
                  <w:r w:rsidRPr="00D639A7">
                    <w:t xml:space="preserve"> </w:t>
                  </w:r>
                  <w:r>
                    <w:t xml:space="preserve">  </w:t>
                  </w:r>
                  <w:r w:rsidRPr="00D639A7">
                    <w:t>Metnin bağlamından hareketle kelime ve kelime gruplarının anlamını bulur.</w:t>
                  </w:r>
                  <w:r>
                    <w:t xml:space="preserve">     </w:t>
                  </w:r>
                </w:p>
              </w:txbxContent>
            </v:textbox>
          </v:rect>
        </w:pict>
      </w:r>
      <w:r>
        <w:rPr>
          <w:noProof/>
          <w:lang w:eastAsia="tr-TR"/>
        </w:rPr>
        <w:pict>
          <v:rect id="Dikdörtgen 2" o:spid="_x0000_s1037" style="position:absolute;margin-left:-67.1pt;margin-top:-62.6pt;width:172.5pt;height:43.5pt;z-index:251635200;visibility:visible;v-text-anchor:middle" stroked="f" strokeweight="2.25pt">
            <v:shadow on="t" color="black" opacity="20971f" offset="0,2.2pt"/>
            <v:textbox>
              <w:txbxContent>
                <w:p w:rsidR="00267C9F" w:rsidRPr="008E6CA7" w:rsidRDefault="00267C9F" w:rsidP="008E6816">
                  <w:pPr>
                    <w:pStyle w:val="NoSpacing"/>
                    <w:rPr>
                      <w:rFonts w:ascii="Calibri Light" w:hAnsi="Calibri Light" w:cs="Calibri Light"/>
                      <w:b/>
                      <w:bCs/>
                    </w:rPr>
                  </w:pPr>
                  <w:r w:rsidRPr="008E6CA7">
                    <w:rPr>
                      <w:rFonts w:ascii="Calibri Light" w:hAnsi="Calibri Light" w:cs="Calibri Light"/>
                      <w:b/>
                      <w:bCs/>
                    </w:rPr>
                    <w:t xml:space="preserve">Adı- Soyadı       : </w:t>
                  </w:r>
                  <w:r w:rsidRPr="008E6CA7">
                    <w:rPr>
                      <w:rFonts w:ascii="Calibri Light" w:hAnsi="Calibri Light" w:cs="Calibri Light"/>
                      <w:sz w:val="16"/>
                      <w:szCs w:val="16"/>
                    </w:rPr>
                    <w:t>……………………………………….</w:t>
                  </w:r>
                </w:p>
                <w:p w:rsidR="00267C9F" w:rsidRPr="008E6CA7" w:rsidRDefault="00267C9F" w:rsidP="008E6816">
                  <w:pPr>
                    <w:pStyle w:val="NoSpacing"/>
                    <w:rPr>
                      <w:rFonts w:ascii="Calibri Light" w:hAnsi="Calibri Light" w:cs="Calibri Light"/>
                      <w:b/>
                      <w:bCs/>
                      <w:sz w:val="16"/>
                      <w:szCs w:val="16"/>
                    </w:rPr>
                  </w:pPr>
                  <w:r w:rsidRPr="008E6CA7">
                    <w:rPr>
                      <w:rFonts w:ascii="Calibri Light" w:hAnsi="Calibri Light" w:cs="Calibri Light"/>
                      <w:b/>
                      <w:bCs/>
                    </w:rPr>
                    <w:t xml:space="preserve">Sınıfı-Numarası: </w:t>
                  </w:r>
                  <w:r w:rsidRPr="008E6CA7">
                    <w:rPr>
                      <w:rFonts w:ascii="Calibri Light" w:hAnsi="Calibri Light" w:cs="Calibri Light"/>
                      <w:sz w:val="16"/>
                      <w:szCs w:val="16"/>
                    </w:rPr>
                    <w:t xml:space="preserve">……………… </w:t>
                  </w:r>
                  <w:r w:rsidRPr="008E6CA7">
                    <w:rPr>
                      <w:rFonts w:ascii="Calibri Light" w:hAnsi="Calibri Light" w:cs="Calibri Light"/>
                      <w:b/>
                      <w:bCs/>
                    </w:rPr>
                    <w:t>/</w:t>
                  </w:r>
                  <w:r w:rsidRPr="008E6CA7">
                    <w:rPr>
                      <w:rFonts w:ascii="Calibri Light" w:hAnsi="Calibri Light" w:cs="Calibri Light"/>
                      <w:sz w:val="16"/>
                      <w:szCs w:val="16"/>
                    </w:rPr>
                    <w:t>………………….</w:t>
                  </w:r>
                </w:p>
              </w:txbxContent>
            </v:textbox>
          </v:rect>
        </w:pict>
      </w:r>
      <w:r>
        <w:rPr>
          <w:noProof/>
          <w:lang w:eastAsia="tr-TR"/>
        </w:rPr>
        <w:pict>
          <v:rect id="Dikdörtgen 5" o:spid="_x0000_s1038" style="position:absolute;margin-left:223.9pt;margin-top:-.35pt;width:3.6pt;height:726.75pt;z-index:251636224;visibility:visible;v-text-anchor:middle" fillcolor="#7030a0" stroked="f" strokeweight="1pt">
            <v:shadow on="t" color="black" opacity="20971f" offset="0,2.2pt"/>
          </v:rect>
        </w:pict>
      </w:r>
      <w:r>
        <w:t>1--</w:t>
      </w:r>
    </w:p>
    <w:p w:rsidR="00267C9F" w:rsidRDefault="00267C9F">
      <w:r>
        <w:rPr>
          <w:noProof/>
          <w:lang w:eastAsia="tr-TR"/>
        </w:rPr>
        <w:pict>
          <v:rect id="Dikdörtgen 43" o:spid="_x0000_s1039" style="position:absolute;margin-left:232.15pt;margin-top:23.65pt;width:282.75pt;height:36.75pt;z-index:251659776;visibility:visible;v-text-anchor:middle" strokecolor="#7030a0" strokeweight="1.5pt">
            <v:stroke dashstyle="dash"/>
            <v:textbox>
              <w:txbxContent>
                <w:p w:rsidR="00267C9F" w:rsidRPr="007D4386" w:rsidRDefault="00267C9F" w:rsidP="007332D3">
                  <w:pPr>
                    <w:pStyle w:val="NoSpacing"/>
                    <w:rPr>
                      <w:b/>
                      <w:bCs/>
                      <w:i/>
                      <w:iCs/>
                    </w:rPr>
                  </w:pPr>
                  <w:r>
                    <w:rPr>
                      <w:b/>
                      <w:bCs/>
                      <w:i/>
                      <w:iCs/>
                    </w:rPr>
                    <w:t>-</w:t>
                  </w:r>
                  <w:r w:rsidRPr="007D4386">
                    <w:rPr>
                      <w:b/>
                      <w:bCs/>
                      <w:i/>
                      <w:iCs/>
                    </w:rPr>
                    <w:t>Aşağıdaki cümlelerin karşısına (öznel/nesnel) uygun olan ifadeyi yazınız.</w:t>
                  </w:r>
                  <w:r>
                    <w:rPr>
                      <w:b/>
                      <w:bCs/>
                      <w:i/>
                      <w:iCs/>
                    </w:rPr>
                    <w:t xml:space="preserve">                                                        </w:t>
                  </w:r>
                  <w:r w:rsidRPr="007D4386">
                    <w:rPr>
                      <w:i/>
                      <w:iCs/>
                    </w:rPr>
                    <w:t>( 5 puan)</w:t>
                  </w:r>
                </w:p>
              </w:txbxContent>
            </v:textbox>
          </v:rect>
        </w:pict>
      </w:r>
      <w:r>
        <w:rPr>
          <w:noProof/>
          <w:lang w:eastAsia="tr-TR"/>
        </w:rPr>
        <w:pict>
          <v:rect id="Dikdörtgen 26" o:spid="_x0000_s1040" style="position:absolute;margin-left:-64.85pt;margin-top:30.4pt;width:283.5pt;height:338.25pt;z-index:251651584;visibility:visible;v-text-anchor:middle" strokecolor="#7030a0" strokeweight="1pt">
            <v:stroke dashstyle="dash"/>
            <v:textbox>
              <w:txbxContent>
                <w:p w:rsidR="00267C9F" w:rsidRDefault="00267C9F" w:rsidP="005F60B4">
                  <w:pPr>
                    <w:pStyle w:val="NoSpacing"/>
                  </w:pPr>
                  <w:r w:rsidRPr="008E6CA7">
                    <w:t>1- →</w:t>
                  </w:r>
                  <w:r>
                    <w:t xml:space="preserve"> Ama asıl</w:t>
                  </w:r>
                  <w:r w:rsidRPr="00DA2A7B">
                    <w:rPr>
                      <w:b/>
                      <w:bCs/>
                      <w:i/>
                      <w:iCs/>
                      <w:u w:val="single"/>
                    </w:rPr>
                    <w:t xml:space="preserve"> muvaffakiyet</w:t>
                  </w:r>
                  <w:r>
                    <w:t xml:space="preserve"> konuşmakla olur.</w:t>
                  </w:r>
                </w:p>
                <w:p w:rsidR="00267C9F" w:rsidRPr="008E6CA7" w:rsidRDefault="00267C9F" w:rsidP="005F60B4">
                  <w:pPr>
                    <w:pStyle w:val="NoSpacing"/>
                  </w:pPr>
                  <w:r w:rsidRPr="008E6CA7">
                    <w:t xml:space="preserve">2- →Onlar yırtık, ince, perişan </w:t>
                  </w:r>
                  <w:r w:rsidRPr="008E6CA7">
                    <w:rPr>
                      <w:b/>
                      <w:bCs/>
                      <w:i/>
                      <w:iCs/>
                      <w:u w:val="single"/>
                    </w:rPr>
                    <w:t>esvaplar</w:t>
                  </w:r>
                  <w:r w:rsidRPr="008E6CA7">
                    <w:t xml:space="preserve"> içinde titriyorlardı.</w:t>
                  </w:r>
                </w:p>
                <w:p w:rsidR="00267C9F" w:rsidRDefault="00267C9F" w:rsidP="005F60B4">
                  <w:pPr>
                    <w:pStyle w:val="NoSpacing"/>
                  </w:pPr>
                </w:p>
                <w:p w:rsidR="00267C9F" w:rsidRPr="008E6CA7" w:rsidRDefault="00267C9F" w:rsidP="005F60B4">
                  <w:pPr>
                    <w:pStyle w:val="NoSpacing"/>
                  </w:pPr>
                  <w:r w:rsidRPr="008E6CA7">
                    <w:t xml:space="preserve">3- →Ana babalar benzeri </w:t>
                  </w:r>
                  <w:r w:rsidRPr="008E6CA7">
                    <w:rPr>
                      <w:b/>
                      <w:bCs/>
                      <w:i/>
                      <w:iCs/>
                      <w:u w:val="single"/>
                    </w:rPr>
                    <w:t>kaygıları</w:t>
                  </w:r>
                  <w:r w:rsidRPr="008E6CA7">
                    <w:t xml:space="preserve"> hep yaşamışlardı.</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7"/>
                    <w:gridCol w:w="397"/>
                    <w:gridCol w:w="397"/>
                    <w:gridCol w:w="397"/>
                    <w:gridCol w:w="397"/>
                    <w:gridCol w:w="397"/>
                    <w:gridCol w:w="397"/>
                  </w:tblGrid>
                  <w:tr w:rsidR="00267C9F" w:rsidRPr="008E6CA7">
                    <w:tc>
                      <w:tcPr>
                        <w:tcW w:w="397" w:type="dxa"/>
                        <w:shd w:val="clear" w:color="auto" w:fill="DEEAF6"/>
                      </w:tcPr>
                      <w:p w:rsidR="00267C9F" w:rsidRPr="008E6CA7" w:rsidRDefault="00267C9F" w:rsidP="005F60B4">
                        <w:pPr>
                          <w:pStyle w:val="NoSpacing"/>
                        </w:pPr>
                        <w:r w:rsidRPr="008E6CA7">
                          <w:t>1</w:t>
                        </w:r>
                      </w:p>
                    </w:tc>
                    <w:tc>
                      <w:tcPr>
                        <w:tcW w:w="397" w:type="dxa"/>
                      </w:tcPr>
                      <w:p w:rsidR="00267C9F" w:rsidRPr="008E6CA7" w:rsidRDefault="00267C9F" w:rsidP="005F60B4">
                        <w:pPr>
                          <w:pStyle w:val="NoSpacing"/>
                        </w:pPr>
                      </w:p>
                    </w:tc>
                    <w:tc>
                      <w:tcPr>
                        <w:tcW w:w="397" w:type="dxa"/>
                      </w:tcPr>
                      <w:p w:rsidR="00267C9F" w:rsidRPr="008E6CA7" w:rsidRDefault="00267C9F" w:rsidP="005F60B4">
                        <w:pPr>
                          <w:pStyle w:val="NoSpacing"/>
                        </w:pPr>
                      </w:p>
                    </w:tc>
                    <w:tc>
                      <w:tcPr>
                        <w:tcW w:w="397" w:type="dxa"/>
                      </w:tcPr>
                      <w:p w:rsidR="00267C9F" w:rsidRPr="008E6CA7" w:rsidRDefault="00267C9F" w:rsidP="005F60B4">
                        <w:pPr>
                          <w:pStyle w:val="NoSpacing"/>
                        </w:pPr>
                      </w:p>
                    </w:tc>
                    <w:tc>
                      <w:tcPr>
                        <w:tcW w:w="397" w:type="dxa"/>
                      </w:tcPr>
                      <w:p w:rsidR="00267C9F" w:rsidRPr="008E6CA7" w:rsidRDefault="00267C9F" w:rsidP="005F60B4">
                        <w:pPr>
                          <w:pStyle w:val="NoSpacing"/>
                        </w:pPr>
                      </w:p>
                    </w:tc>
                    <w:tc>
                      <w:tcPr>
                        <w:tcW w:w="397" w:type="dxa"/>
                      </w:tcPr>
                      <w:p w:rsidR="00267C9F" w:rsidRPr="008E6CA7" w:rsidRDefault="00267C9F" w:rsidP="005F60B4">
                        <w:pPr>
                          <w:pStyle w:val="NoSpacing"/>
                        </w:pPr>
                      </w:p>
                    </w:tc>
                    <w:tc>
                      <w:tcPr>
                        <w:tcW w:w="397" w:type="dxa"/>
                      </w:tcPr>
                      <w:p w:rsidR="00267C9F" w:rsidRPr="008E6CA7" w:rsidRDefault="00267C9F" w:rsidP="005F60B4">
                        <w:pPr>
                          <w:pStyle w:val="NoSpacing"/>
                        </w:pPr>
                      </w:p>
                    </w:tc>
                  </w:tr>
                  <w:tr w:rsidR="00267C9F" w:rsidRPr="008E6CA7">
                    <w:tc>
                      <w:tcPr>
                        <w:tcW w:w="397" w:type="dxa"/>
                        <w:shd w:val="clear" w:color="auto" w:fill="DEEAF6"/>
                      </w:tcPr>
                      <w:p w:rsidR="00267C9F" w:rsidRPr="008E6CA7" w:rsidRDefault="00267C9F" w:rsidP="005F60B4">
                        <w:pPr>
                          <w:pStyle w:val="NoSpacing"/>
                        </w:pPr>
                        <w:r w:rsidRPr="008E6CA7">
                          <w:t>2</w:t>
                        </w:r>
                      </w:p>
                    </w:tc>
                    <w:tc>
                      <w:tcPr>
                        <w:tcW w:w="397" w:type="dxa"/>
                      </w:tcPr>
                      <w:p w:rsidR="00267C9F" w:rsidRPr="008E6CA7" w:rsidRDefault="00267C9F" w:rsidP="005F60B4">
                        <w:pPr>
                          <w:pStyle w:val="NoSpacing"/>
                        </w:pPr>
                      </w:p>
                    </w:tc>
                    <w:tc>
                      <w:tcPr>
                        <w:tcW w:w="397" w:type="dxa"/>
                      </w:tcPr>
                      <w:p w:rsidR="00267C9F" w:rsidRPr="008E6CA7" w:rsidRDefault="00267C9F" w:rsidP="005F60B4">
                        <w:pPr>
                          <w:pStyle w:val="NoSpacing"/>
                        </w:pPr>
                      </w:p>
                    </w:tc>
                    <w:tc>
                      <w:tcPr>
                        <w:tcW w:w="397" w:type="dxa"/>
                      </w:tcPr>
                      <w:p w:rsidR="00267C9F" w:rsidRPr="008E6CA7" w:rsidRDefault="00267C9F" w:rsidP="005F60B4">
                        <w:pPr>
                          <w:pStyle w:val="NoSpacing"/>
                        </w:pPr>
                      </w:p>
                    </w:tc>
                    <w:tc>
                      <w:tcPr>
                        <w:tcW w:w="397" w:type="dxa"/>
                      </w:tcPr>
                      <w:p w:rsidR="00267C9F" w:rsidRPr="008E6CA7" w:rsidRDefault="00267C9F" w:rsidP="005F60B4">
                        <w:pPr>
                          <w:pStyle w:val="NoSpacing"/>
                        </w:pPr>
                      </w:p>
                    </w:tc>
                    <w:tc>
                      <w:tcPr>
                        <w:tcW w:w="397" w:type="dxa"/>
                      </w:tcPr>
                      <w:p w:rsidR="00267C9F" w:rsidRPr="008E6CA7" w:rsidRDefault="00267C9F" w:rsidP="005F60B4">
                        <w:pPr>
                          <w:pStyle w:val="NoSpacing"/>
                        </w:pPr>
                      </w:p>
                    </w:tc>
                    <w:tc>
                      <w:tcPr>
                        <w:tcW w:w="397" w:type="dxa"/>
                        <w:shd w:val="clear" w:color="auto" w:fill="7030A0"/>
                      </w:tcPr>
                      <w:p w:rsidR="00267C9F" w:rsidRPr="008E6CA7" w:rsidRDefault="00267C9F" w:rsidP="005F60B4">
                        <w:pPr>
                          <w:pStyle w:val="NoSpacing"/>
                        </w:pPr>
                      </w:p>
                    </w:tc>
                  </w:tr>
                  <w:tr w:rsidR="00267C9F" w:rsidRPr="008E6CA7">
                    <w:tc>
                      <w:tcPr>
                        <w:tcW w:w="397" w:type="dxa"/>
                        <w:shd w:val="clear" w:color="auto" w:fill="DEEAF6"/>
                      </w:tcPr>
                      <w:p w:rsidR="00267C9F" w:rsidRPr="008E6CA7" w:rsidRDefault="00267C9F" w:rsidP="005F60B4">
                        <w:pPr>
                          <w:pStyle w:val="NoSpacing"/>
                        </w:pPr>
                        <w:r w:rsidRPr="008E6CA7">
                          <w:t>3</w:t>
                        </w:r>
                      </w:p>
                    </w:tc>
                    <w:tc>
                      <w:tcPr>
                        <w:tcW w:w="397" w:type="dxa"/>
                      </w:tcPr>
                      <w:p w:rsidR="00267C9F" w:rsidRPr="008E6CA7" w:rsidRDefault="00267C9F" w:rsidP="005F60B4">
                        <w:pPr>
                          <w:pStyle w:val="NoSpacing"/>
                        </w:pPr>
                      </w:p>
                    </w:tc>
                    <w:tc>
                      <w:tcPr>
                        <w:tcW w:w="397" w:type="dxa"/>
                      </w:tcPr>
                      <w:p w:rsidR="00267C9F" w:rsidRPr="008E6CA7" w:rsidRDefault="00267C9F" w:rsidP="005F60B4">
                        <w:pPr>
                          <w:pStyle w:val="NoSpacing"/>
                        </w:pPr>
                      </w:p>
                    </w:tc>
                    <w:tc>
                      <w:tcPr>
                        <w:tcW w:w="397" w:type="dxa"/>
                      </w:tcPr>
                      <w:p w:rsidR="00267C9F" w:rsidRPr="008E6CA7" w:rsidRDefault="00267C9F" w:rsidP="005F60B4">
                        <w:pPr>
                          <w:pStyle w:val="NoSpacing"/>
                        </w:pPr>
                      </w:p>
                    </w:tc>
                    <w:tc>
                      <w:tcPr>
                        <w:tcW w:w="397" w:type="dxa"/>
                      </w:tcPr>
                      <w:p w:rsidR="00267C9F" w:rsidRPr="008E6CA7" w:rsidRDefault="00267C9F" w:rsidP="005F60B4">
                        <w:pPr>
                          <w:pStyle w:val="NoSpacing"/>
                        </w:pPr>
                      </w:p>
                    </w:tc>
                    <w:tc>
                      <w:tcPr>
                        <w:tcW w:w="397" w:type="dxa"/>
                      </w:tcPr>
                      <w:p w:rsidR="00267C9F" w:rsidRPr="008E6CA7" w:rsidRDefault="00267C9F" w:rsidP="005F60B4">
                        <w:pPr>
                          <w:pStyle w:val="NoSpacing"/>
                        </w:pPr>
                      </w:p>
                    </w:tc>
                    <w:tc>
                      <w:tcPr>
                        <w:tcW w:w="397" w:type="dxa"/>
                      </w:tcPr>
                      <w:p w:rsidR="00267C9F" w:rsidRPr="008E6CA7" w:rsidRDefault="00267C9F" w:rsidP="005F60B4">
                        <w:pPr>
                          <w:pStyle w:val="NoSpacing"/>
                        </w:pPr>
                      </w:p>
                    </w:tc>
                  </w:tr>
                </w:tbl>
                <w:p w:rsidR="00267C9F" w:rsidRPr="008E6CA7" w:rsidRDefault="00267C9F" w:rsidP="005F60B4">
                  <w:pPr>
                    <w:pStyle w:val="NoSpacing"/>
                  </w:pPr>
                </w:p>
                <w:p w:rsidR="00267C9F" w:rsidRPr="008E6CA7" w:rsidRDefault="00267C9F" w:rsidP="005F60B4">
                  <w:pPr>
                    <w:pStyle w:val="NoSpacing"/>
                  </w:pPr>
                </w:p>
                <w:p w:rsidR="00267C9F" w:rsidRPr="008E6CA7" w:rsidRDefault="00267C9F" w:rsidP="005F60B4">
                  <w:pPr>
                    <w:pStyle w:val="NoSpacing"/>
                  </w:pPr>
                </w:p>
                <w:p w:rsidR="00267C9F" w:rsidRPr="008E6CA7" w:rsidRDefault="00267C9F" w:rsidP="005F60B4">
                  <w:pPr>
                    <w:pStyle w:val="NoSpacing"/>
                  </w:pPr>
                  <w:r w:rsidRPr="008E6CA7">
                    <w:t xml:space="preserve">  </w:t>
                  </w:r>
                </w:p>
                <w:p w:rsidR="00267C9F" w:rsidRPr="008E6CA7" w:rsidRDefault="00267C9F" w:rsidP="005F60B4">
                  <w:pPr>
                    <w:pStyle w:val="NoSpacing"/>
                    <w:rPr>
                      <w:i/>
                      <w:iCs/>
                    </w:rPr>
                  </w:pPr>
                  <w:r w:rsidRPr="008E6CA7">
                    <w:t xml:space="preserve">  </w:t>
                  </w:r>
                  <w:r w:rsidRPr="008E6CA7">
                    <w:rPr>
                      <w:i/>
                      <w:iCs/>
                    </w:rPr>
                    <w:t>Eskiden İstanbul balığın bol olduğu bir şehirmiş. Ancak zamanla her şey gibi balık da azalmış yavaş yavaş. Balığın az olduğu bir gün yaşlı bir teyze balık almak için pazara gitmiş. Fiyatları pahalı bulunca başlamış pazarlık yapmaya. Teyzenin teklif ettiği parayı duyan balıkçı gülümseyerek:</w:t>
                  </w:r>
                </w:p>
                <w:p w:rsidR="00267C9F" w:rsidRPr="008E6CA7" w:rsidRDefault="00267C9F" w:rsidP="005F60B4">
                  <w:pPr>
                    <w:pStyle w:val="NoSpacing"/>
                    <w:rPr>
                      <w:i/>
                      <w:iCs/>
                    </w:rPr>
                  </w:pPr>
                  <w:r w:rsidRPr="008E6CA7">
                    <w:rPr>
                      <w:i/>
                      <w:iCs/>
                    </w:rPr>
                    <w:t xml:space="preserve">-Teyzem senin dediğin fiyat ancak </w:t>
                  </w:r>
                  <w:r w:rsidRPr="008E6CA7">
                    <w:rPr>
                      <w:b/>
                      <w:bCs/>
                      <w:i/>
                      <w:iCs/>
                      <w:u w:val="single"/>
                    </w:rPr>
                    <w:t>balık kavağa çıkınca</w:t>
                  </w:r>
                  <w:r w:rsidRPr="008E6CA7">
                    <w:rPr>
                      <w:i/>
                      <w:iCs/>
                    </w:rPr>
                    <w:t xml:space="preserve"> olur,demiş.</w:t>
                  </w:r>
                </w:p>
                <w:p w:rsidR="00267C9F" w:rsidRPr="008E6CA7" w:rsidRDefault="00267C9F" w:rsidP="00647259">
                  <w:pPr>
                    <w:pStyle w:val="NoSpacing"/>
                    <w:rPr>
                      <w:sz w:val="16"/>
                      <w:szCs w:val="16"/>
                    </w:rPr>
                  </w:pPr>
                  <w:r w:rsidRPr="008E6CA7">
                    <w:rPr>
                      <w:sz w:val="16"/>
                      <w:szCs w:val="16"/>
                    </w:rPr>
                    <w:t>……………………………………………………………………………………………………………………………….</w:t>
                  </w:r>
                </w:p>
                <w:p w:rsidR="00267C9F" w:rsidRPr="008E6CA7" w:rsidRDefault="00267C9F" w:rsidP="00647259">
                  <w:pPr>
                    <w:pStyle w:val="NoSpacing"/>
                    <w:rPr>
                      <w:sz w:val="16"/>
                      <w:szCs w:val="16"/>
                    </w:rPr>
                  </w:pPr>
                </w:p>
                <w:p w:rsidR="00267C9F" w:rsidRPr="008E6CA7" w:rsidRDefault="00267C9F" w:rsidP="00647259">
                  <w:pPr>
                    <w:pStyle w:val="NoSpacing"/>
                    <w:rPr>
                      <w:sz w:val="16"/>
                      <w:szCs w:val="16"/>
                    </w:rPr>
                  </w:pPr>
                  <w:r w:rsidRPr="008E6CA7">
                    <w:rPr>
                      <w:sz w:val="16"/>
                      <w:szCs w:val="16"/>
                    </w:rPr>
                    <w:t>……………………………………………………………………………………………………………………………….</w:t>
                  </w:r>
                </w:p>
              </w:txbxContent>
            </v:textbox>
          </v:rect>
        </w:pict>
      </w:r>
    </w:p>
    <w:p w:rsidR="00267C9F" w:rsidRDefault="00267C9F">
      <w:r>
        <w:rPr>
          <w:noProof/>
          <w:lang w:eastAsia="tr-TR"/>
        </w:rPr>
        <w:pict>
          <v:rect id="Dikdörtgen 27" o:spid="_x0000_s1041" style="position:absolute;margin-left:-67.1pt;margin-top:7.9pt;width:283.1pt;height:37.1pt;z-index:251652608;visibility:visible;v-text-anchor:middle" strokecolor="#7030a0" strokeweight="1pt">
            <v:stroke dashstyle="dash"/>
            <v:textbox>
              <w:txbxContent>
                <w:p w:rsidR="00267C9F" w:rsidRPr="005F60B4" w:rsidRDefault="00267C9F" w:rsidP="005F60B4">
                  <w:pPr>
                    <w:rPr>
                      <w:b/>
                      <w:bCs/>
                      <w:i/>
                      <w:iCs/>
                    </w:rPr>
                  </w:pPr>
                  <w:r w:rsidRPr="005F60B4">
                    <w:rPr>
                      <w:b/>
                      <w:bCs/>
                      <w:i/>
                      <w:iCs/>
                    </w:rPr>
                    <w:t>a) Altı çizili kelimelerin anlamlarını bulmacadaki ilgili yerlere yazınız.</w:t>
                  </w:r>
                  <w:r>
                    <w:rPr>
                      <w:b/>
                      <w:bCs/>
                      <w:i/>
                      <w:iCs/>
                    </w:rPr>
                    <w:t xml:space="preserve">                                                     </w:t>
                  </w:r>
                  <w:r w:rsidRPr="00DD1CC5">
                    <w:rPr>
                      <w:i/>
                      <w:iCs/>
                    </w:rPr>
                    <w:t>( 6 puan)</w:t>
                  </w:r>
                </w:p>
              </w:txbxContent>
            </v:textbox>
          </v:rect>
        </w:pict>
      </w:r>
    </w:p>
    <w:p w:rsidR="00267C9F" w:rsidRDefault="00267C9F">
      <w:r>
        <w:rPr>
          <w:noProof/>
          <w:lang w:eastAsia="tr-TR"/>
        </w:rPr>
        <w:pict>
          <v:rect id="Dikdörtgen 42" o:spid="_x0000_s1042" style="position:absolute;margin-left:232.15pt;margin-top:15.45pt;width:282.75pt;height:82.5pt;z-index:251658752;visibility:visible;v-text-anchor:middle" strokecolor="#7030a0" strokeweight="1.5pt">
            <v:stroke dashstyle="dash"/>
            <v:textbox>
              <w:txbxContent>
                <w:tbl>
                  <w:tblPr>
                    <w:tblW w:w="69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95"/>
                    <w:gridCol w:w="1276"/>
                    <w:gridCol w:w="1276"/>
                  </w:tblGrid>
                  <w:tr w:rsidR="00267C9F" w:rsidRPr="008E6CA7">
                    <w:tc>
                      <w:tcPr>
                        <w:tcW w:w="4395" w:type="dxa"/>
                      </w:tcPr>
                      <w:p w:rsidR="00267C9F" w:rsidRPr="008E6CA7" w:rsidRDefault="00267C9F" w:rsidP="007332D3">
                        <w:pPr>
                          <w:pStyle w:val="NoSpacing"/>
                        </w:pPr>
                        <w:r w:rsidRPr="008E6CA7">
                          <w:t xml:space="preserve">İnsanları alışkanlıklarından döndürmek zordur. </w:t>
                        </w:r>
                      </w:p>
                    </w:tc>
                    <w:tc>
                      <w:tcPr>
                        <w:tcW w:w="1276" w:type="dxa"/>
                      </w:tcPr>
                      <w:p w:rsidR="00267C9F" w:rsidRPr="008E6CA7" w:rsidRDefault="00267C9F" w:rsidP="008E6CA7">
                        <w:pPr>
                          <w:spacing w:after="0" w:line="240" w:lineRule="auto"/>
                          <w:jc w:val="center"/>
                        </w:pPr>
                      </w:p>
                    </w:tc>
                    <w:tc>
                      <w:tcPr>
                        <w:tcW w:w="1276" w:type="dxa"/>
                      </w:tcPr>
                      <w:p w:rsidR="00267C9F" w:rsidRPr="008E6CA7" w:rsidRDefault="00267C9F" w:rsidP="008E6CA7">
                        <w:pPr>
                          <w:spacing w:after="0" w:line="240" w:lineRule="auto"/>
                          <w:jc w:val="center"/>
                        </w:pPr>
                      </w:p>
                    </w:tc>
                  </w:tr>
                  <w:tr w:rsidR="00267C9F" w:rsidRPr="008E6CA7">
                    <w:tc>
                      <w:tcPr>
                        <w:tcW w:w="4395" w:type="dxa"/>
                      </w:tcPr>
                      <w:p w:rsidR="00267C9F" w:rsidRPr="008E6CA7" w:rsidRDefault="00267C9F" w:rsidP="008E6CA7">
                        <w:pPr>
                          <w:spacing w:after="0" w:line="240" w:lineRule="auto"/>
                        </w:pPr>
                        <w:r w:rsidRPr="008E6CA7">
                          <w:t>Uludere’ye balık yemeye hiç gitmedim.</w:t>
                        </w:r>
                      </w:p>
                    </w:tc>
                    <w:tc>
                      <w:tcPr>
                        <w:tcW w:w="1276" w:type="dxa"/>
                      </w:tcPr>
                      <w:p w:rsidR="00267C9F" w:rsidRPr="008E6CA7" w:rsidRDefault="00267C9F" w:rsidP="008E6CA7">
                        <w:pPr>
                          <w:spacing w:after="0" w:line="240" w:lineRule="auto"/>
                          <w:jc w:val="center"/>
                        </w:pPr>
                      </w:p>
                    </w:tc>
                    <w:tc>
                      <w:tcPr>
                        <w:tcW w:w="1276" w:type="dxa"/>
                      </w:tcPr>
                      <w:p w:rsidR="00267C9F" w:rsidRPr="008E6CA7" w:rsidRDefault="00267C9F" w:rsidP="008E6CA7">
                        <w:pPr>
                          <w:spacing w:after="0" w:line="240" w:lineRule="auto"/>
                          <w:jc w:val="center"/>
                        </w:pPr>
                      </w:p>
                    </w:tc>
                  </w:tr>
                  <w:tr w:rsidR="00267C9F" w:rsidRPr="008E6CA7">
                    <w:tc>
                      <w:tcPr>
                        <w:tcW w:w="4395" w:type="dxa"/>
                      </w:tcPr>
                      <w:p w:rsidR="00267C9F" w:rsidRPr="008E6CA7" w:rsidRDefault="00267C9F" w:rsidP="008E6CA7">
                        <w:pPr>
                          <w:spacing w:after="0" w:line="240" w:lineRule="auto"/>
                        </w:pPr>
                        <w:r w:rsidRPr="008E6CA7">
                          <w:t>Düzenli çalışmak insanı başarıya götürür.</w:t>
                        </w:r>
                      </w:p>
                    </w:tc>
                    <w:tc>
                      <w:tcPr>
                        <w:tcW w:w="1276" w:type="dxa"/>
                      </w:tcPr>
                      <w:p w:rsidR="00267C9F" w:rsidRPr="008E6CA7" w:rsidRDefault="00267C9F" w:rsidP="008E6CA7">
                        <w:pPr>
                          <w:spacing w:after="0" w:line="240" w:lineRule="auto"/>
                          <w:jc w:val="center"/>
                        </w:pPr>
                      </w:p>
                    </w:tc>
                    <w:tc>
                      <w:tcPr>
                        <w:tcW w:w="1276" w:type="dxa"/>
                      </w:tcPr>
                      <w:p w:rsidR="00267C9F" w:rsidRPr="008E6CA7" w:rsidRDefault="00267C9F" w:rsidP="008E6CA7">
                        <w:pPr>
                          <w:spacing w:after="0" w:line="240" w:lineRule="auto"/>
                          <w:jc w:val="center"/>
                        </w:pPr>
                      </w:p>
                    </w:tc>
                  </w:tr>
                  <w:tr w:rsidR="00267C9F" w:rsidRPr="008E6CA7">
                    <w:tc>
                      <w:tcPr>
                        <w:tcW w:w="4395" w:type="dxa"/>
                      </w:tcPr>
                      <w:p w:rsidR="00267C9F" w:rsidRPr="008E6CA7" w:rsidRDefault="00267C9F" w:rsidP="008E6CA7">
                        <w:pPr>
                          <w:spacing w:after="0" w:line="240" w:lineRule="auto"/>
                        </w:pPr>
                        <w:r w:rsidRPr="008E6CA7">
                          <w:t>GS ,Türkiye ‘de en çok kupa alan kulüptür.</w:t>
                        </w:r>
                      </w:p>
                    </w:tc>
                    <w:tc>
                      <w:tcPr>
                        <w:tcW w:w="1276" w:type="dxa"/>
                      </w:tcPr>
                      <w:p w:rsidR="00267C9F" w:rsidRPr="008E6CA7" w:rsidRDefault="00267C9F" w:rsidP="008E6CA7">
                        <w:pPr>
                          <w:spacing w:after="0" w:line="240" w:lineRule="auto"/>
                          <w:jc w:val="center"/>
                        </w:pPr>
                      </w:p>
                    </w:tc>
                    <w:tc>
                      <w:tcPr>
                        <w:tcW w:w="1276" w:type="dxa"/>
                      </w:tcPr>
                      <w:p w:rsidR="00267C9F" w:rsidRPr="008E6CA7" w:rsidRDefault="00267C9F" w:rsidP="008E6CA7">
                        <w:pPr>
                          <w:spacing w:after="0" w:line="240" w:lineRule="auto"/>
                          <w:jc w:val="center"/>
                        </w:pPr>
                      </w:p>
                    </w:tc>
                  </w:tr>
                  <w:tr w:rsidR="00267C9F" w:rsidRPr="008E6CA7">
                    <w:tc>
                      <w:tcPr>
                        <w:tcW w:w="4395" w:type="dxa"/>
                      </w:tcPr>
                      <w:p w:rsidR="00267C9F" w:rsidRPr="008E6CA7" w:rsidRDefault="00267C9F" w:rsidP="008E6CA7">
                        <w:pPr>
                          <w:spacing w:after="0" w:line="240" w:lineRule="auto"/>
                          <w:jc w:val="center"/>
                        </w:pPr>
                        <w:r w:rsidRPr="008E6CA7">
                          <w:t>Bir işe başlamadan önce iyi düşünmek gerekir.</w:t>
                        </w:r>
                      </w:p>
                    </w:tc>
                    <w:tc>
                      <w:tcPr>
                        <w:tcW w:w="1276" w:type="dxa"/>
                      </w:tcPr>
                      <w:p w:rsidR="00267C9F" w:rsidRPr="008E6CA7" w:rsidRDefault="00267C9F" w:rsidP="008E6CA7">
                        <w:pPr>
                          <w:spacing w:after="0" w:line="240" w:lineRule="auto"/>
                          <w:jc w:val="center"/>
                        </w:pPr>
                      </w:p>
                    </w:tc>
                    <w:tc>
                      <w:tcPr>
                        <w:tcW w:w="1276" w:type="dxa"/>
                      </w:tcPr>
                      <w:p w:rsidR="00267C9F" w:rsidRPr="008E6CA7" w:rsidRDefault="00267C9F" w:rsidP="008E6CA7">
                        <w:pPr>
                          <w:spacing w:after="0" w:line="240" w:lineRule="auto"/>
                          <w:jc w:val="center"/>
                        </w:pPr>
                      </w:p>
                    </w:tc>
                  </w:tr>
                </w:tbl>
                <w:p w:rsidR="00267C9F" w:rsidRDefault="00267C9F" w:rsidP="007332D3">
                  <w:pPr>
                    <w:jc w:val="center"/>
                  </w:pPr>
                </w:p>
              </w:txbxContent>
            </v:textbox>
          </v:rect>
        </w:pict>
      </w:r>
    </w:p>
    <w:p w:rsidR="00267C9F" w:rsidRDefault="00267C9F"/>
    <w:p w:rsidR="00267C9F" w:rsidRDefault="00267C9F"/>
    <w:p w:rsidR="00267C9F" w:rsidRDefault="00267C9F"/>
    <w:p w:rsidR="00267C9F" w:rsidRDefault="00267C9F">
      <w:r>
        <w:rPr>
          <w:noProof/>
          <w:lang w:eastAsia="tr-TR"/>
        </w:rPr>
        <w:pict>
          <v:rect id="Dikdörtgen 36" o:spid="_x0000_s1043" style="position:absolute;margin-left:-64.85pt;margin-top:28.2pt;width:281.25pt;height:36.75pt;z-index:251653632;visibility:visible;v-text-anchor:middle" strokecolor="#7030a0" strokeweight="1pt">
            <v:stroke dashstyle="3 1"/>
            <v:textbox>
              <w:txbxContent>
                <w:p w:rsidR="00267C9F" w:rsidRPr="00DD1CC5" w:rsidRDefault="00267C9F" w:rsidP="00DD1CC5">
                  <w:pPr>
                    <w:pStyle w:val="NoSpacing"/>
                    <w:rPr>
                      <w:i/>
                      <w:iCs/>
                    </w:rPr>
                  </w:pPr>
                  <w:r w:rsidRPr="00DD1CC5">
                    <w:rPr>
                      <w:b/>
                      <w:bCs/>
                    </w:rPr>
                    <w:t>b) Aşağıdaki parçada geçen altı çizili deyimin anlamını metinden hareketle yazınız</w:t>
                  </w:r>
                  <w:r w:rsidRPr="00DD1CC5">
                    <w:rPr>
                      <w:i/>
                      <w:iCs/>
                    </w:rPr>
                    <w:t>.                             (4 puan)</w:t>
                  </w:r>
                </w:p>
              </w:txbxContent>
            </v:textbox>
          </v:rect>
        </w:pict>
      </w:r>
    </w:p>
    <w:p w:rsidR="00267C9F" w:rsidRDefault="00267C9F">
      <w:r>
        <w:rPr>
          <w:noProof/>
          <w:lang w:eastAsia="tr-TR"/>
        </w:rPr>
        <w:pict>
          <v:rect id="Dikdörtgen 44" o:spid="_x0000_s1044" style="position:absolute;margin-left:236.65pt;margin-top:14.7pt;width:282.75pt;height:38.25pt;z-index:251660800;visibility:visible;v-text-anchor:middle" strokecolor="#ed7d31" strokeweight="2.25pt">
            <v:textbox>
              <w:txbxContent>
                <w:p w:rsidR="00267C9F" w:rsidRDefault="00267C9F" w:rsidP="00726ADE">
                  <w:pPr>
                    <w:pStyle w:val="NoSpacing"/>
                  </w:pPr>
                  <w:r>
                    <w:rPr>
                      <w:b/>
                      <w:bCs/>
                      <w:u w:val="single"/>
                    </w:rPr>
                    <w:t>Soru 4</w:t>
                  </w:r>
                  <w:r w:rsidRPr="00B9136D">
                    <w:rPr>
                      <w:b/>
                      <w:bCs/>
                      <w:u w:val="single"/>
                    </w:rPr>
                    <w:t>/ KAZANIM:</w:t>
                  </w:r>
                  <w:r w:rsidRPr="00B9136D">
                    <w:t xml:space="preserve">    </w:t>
                  </w:r>
                  <w:r>
                    <w:t>Cümleler arasındaki anlam ilişkilerini</w:t>
                  </w:r>
                </w:p>
                <w:p w:rsidR="00267C9F" w:rsidRDefault="00267C9F" w:rsidP="00726ADE">
                  <w:pPr>
                    <w:pStyle w:val="NoSpacing"/>
                  </w:pPr>
                  <w:r w:rsidRPr="00B9136D">
                    <w:t>ayırt eder</w:t>
                  </w:r>
                  <w:r w:rsidRPr="00B9136D">
                    <w:rPr>
                      <w:i/>
                      <w:iCs/>
                    </w:rPr>
                    <w:t xml:space="preserve">. </w:t>
                  </w:r>
                  <w:r>
                    <w:rPr>
                      <w:i/>
                      <w:iCs/>
                    </w:rPr>
                    <w:t xml:space="preserve">( neden-sonuç,amaç-sonuç…)            </w:t>
                  </w:r>
                </w:p>
              </w:txbxContent>
            </v:textbox>
          </v:rect>
        </w:pict>
      </w:r>
    </w:p>
    <w:p w:rsidR="00267C9F" w:rsidRDefault="00267C9F"/>
    <w:p w:rsidR="00267C9F" w:rsidRDefault="00267C9F">
      <w:r>
        <w:rPr>
          <w:noProof/>
          <w:lang w:eastAsia="tr-TR"/>
        </w:rPr>
        <w:pict>
          <v:rect id="Dikdörtgen 46" o:spid="_x0000_s1045" style="position:absolute;margin-left:232.15pt;margin-top:11pt;width:287.25pt;height:26.25pt;z-index:251662848;visibility:visible;v-text-anchor:middle" strokecolor="#7030a0" strokeweight="1pt">
            <v:stroke dashstyle="dash"/>
            <v:textbox>
              <w:txbxContent>
                <w:p w:rsidR="00267C9F" w:rsidRDefault="00267C9F" w:rsidP="007D4386">
                  <w:r>
                    <w:rPr>
                      <w:b/>
                      <w:bCs/>
                      <w:i/>
                      <w:iCs/>
                    </w:rPr>
                    <w:t>-</w:t>
                  </w:r>
                  <w:r w:rsidRPr="007D4386">
                    <w:rPr>
                      <w:b/>
                      <w:bCs/>
                      <w:i/>
                      <w:iCs/>
                    </w:rPr>
                    <w:t>Aşağıdaki cümlelerin anlam ilişkilerini yazınız</w:t>
                  </w:r>
                  <w:r>
                    <w:t>.     (5 puan)</w:t>
                  </w:r>
                </w:p>
              </w:txbxContent>
            </v:textbox>
          </v:rect>
        </w:pict>
      </w:r>
    </w:p>
    <w:p w:rsidR="00267C9F" w:rsidRDefault="00267C9F">
      <w:r>
        <w:rPr>
          <w:noProof/>
          <w:lang w:eastAsia="tr-TR"/>
        </w:rPr>
        <w:pict>
          <v:rect id="Dikdörtgen 45" o:spid="_x0000_s1046" style="position:absolute;margin-left:232.15pt;margin-top:20pt;width:282.75pt;height:78pt;z-index:251661824;visibility:visible;v-text-anchor:middle" strokecolor="#7030a0" strokeweight="1.5pt">
            <v:stroke dashstyle="dash"/>
            <v:textbox>
              <w:txbxContent>
                <w:tbl>
                  <w:tblPr>
                    <w:tblW w:w="56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95"/>
                    <w:gridCol w:w="1276"/>
                  </w:tblGrid>
                  <w:tr w:rsidR="00267C9F" w:rsidRPr="008E6CA7">
                    <w:tc>
                      <w:tcPr>
                        <w:tcW w:w="4395" w:type="dxa"/>
                      </w:tcPr>
                      <w:p w:rsidR="00267C9F" w:rsidRPr="008E6CA7" w:rsidRDefault="00267C9F" w:rsidP="008E6CA7">
                        <w:pPr>
                          <w:spacing w:after="0" w:line="240" w:lineRule="auto"/>
                        </w:pPr>
                        <w:r w:rsidRPr="008E6CA7">
                          <w:t>O günü görmek için sadece bekleyeceğiz.</w:t>
                        </w:r>
                      </w:p>
                    </w:tc>
                    <w:tc>
                      <w:tcPr>
                        <w:tcW w:w="1276" w:type="dxa"/>
                      </w:tcPr>
                      <w:p w:rsidR="00267C9F" w:rsidRPr="008E6CA7" w:rsidRDefault="00267C9F" w:rsidP="008E6CA7">
                        <w:pPr>
                          <w:spacing w:after="0" w:line="240" w:lineRule="auto"/>
                          <w:jc w:val="center"/>
                        </w:pPr>
                      </w:p>
                    </w:tc>
                  </w:tr>
                  <w:tr w:rsidR="00267C9F" w:rsidRPr="008E6CA7">
                    <w:tc>
                      <w:tcPr>
                        <w:tcW w:w="4395" w:type="dxa"/>
                      </w:tcPr>
                      <w:p w:rsidR="00267C9F" w:rsidRPr="008E6CA7" w:rsidRDefault="00267C9F" w:rsidP="008E6CA7">
                        <w:pPr>
                          <w:spacing w:after="0" w:line="240" w:lineRule="auto"/>
                        </w:pPr>
                        <w:r w:rsidRPr="008E6CA7">
                          <w:t>İyileştiği için bu yiyecekleri aldık.</w:t>
                        </w:r>
                      </w:p>
                    </w:tc>
                    <w:tc>
                      <w:tcPr>
                        <w:tcW w:w="1276" w:type="dxa"/>
                      </w:tcPr>
                      <w:p w:rsidR="00267C9F" w:rsidRPr="008E6CA7" w:rsidRDefault="00267C9F" w:rsidP="008E6CA7">
                        <w:pPr>
                          <w:spacing w:after="0" w:line="240" w:lineRule="auto"/>
                          <w:jc w:val="center"/>
                        </w:pPr>
                      </w:p>
                    </w:tc>
                  </w:tr>
                  <w:tr w:rsidR="00267C9F" w:rsidRPr="008E6CA7">
                    <w:tc>
                      <w:tcPr>
                        <w:tcW w:w="4395" w:type="dxa"/>
                      </w:tcPr>
                      <w:p w:rsidR="00267C9F" w:rsidRPr="008E6CA7" w:rsidRDefault="00267C9F" w:rsidP="008E6CA7">
                        <w:pPr>
                          <w:spacing w:after="0" w:line="240" w:lineRule="auto"/>
                        </w:pPr>
                        <w:r w:rsidRPr="008E6CA7">
                          <w:t>Heyecanlandığı için şiiri okuyamamış.</w:t>
                        </w:r>
                      </w:p>
                    </w:tc>
                    <w:tc>
                      <w:tcPr>
                        <w:tcW w:w="1276" w:type="dxa"/>
                      </w:tcPr>
                      <w:p w:rsidR="00267C9F" w:rsidRPr="008E6CA7" w:rsidRDefault="00267C9F" w:rsidP="008E6CA7">
                        <w:pPr>
                          <w:spacing w:after="0" w:line="240" w:lineRule="auto"/>
                          <w:jc w:val="center"/>
                        </w:pPr>
                      </w:p>
                    </w:tc>
                  </w:tr>
                  <w:tr w:rsidR="00267C9F" w:rsidRPr="008E6CA7">
                    <w:tc>
                      <w:tcPr>
                        <w:tcW w:w="4395" w:type="dxa"/>
                      </w:tcPr>
                      <w:p w:rsidR="00267C9F" w:rsidRPr="008E6CA7" w:rsidRDefault="00267C9F" w:rsidP="008E6CA7">
                        <w:pPr>
                          <w:spacing w:after="0" w:line="240" w:lineRule="auto"/>
                        </w:pPr>
                        <w:r w:rsidRPr="008E6CA7">
                          <w:t>Pişman olmak istemiyorsan düşün de konuş.</w:t>
                        </w:r>
                      </w:p>
                    </w:tc>
                    <w:tc>
                      <w:tcPr>
                        <w:tcW w:w="1276" w:type="dxa"/>
                      </w:tcPr>
                      <w:p w:rsidR="00267C9F" w:rsidRPr="008E6CA7" w:rsidRDefault="00267C9F" w:rsidP="008E6CA7">
                        <w:pPr>
                          <w:spacing w:after="0" w:line="240" w:lineRule="auto"/>
                          <w:jc w:val="center"/>
                        </w:pPr>
                      </w:p>
                    </w:tc>
                  </w:tr>
                  <w:tr w:rsidR="00267C9F" w:rsidRPr="008E6CA7">
                    <w:tc>
                      <w:tcPr>
                        <w:tcW w:w="4395" w:type="dxa"/>
                      </w:tcPr>
                      <w:p w:rsidR="00267C9F" w:rsidRPr="008E6CA7" w:rsidRDefault="00267C9F" w:rsidP="008E6CA7">
                        <w:pPr>
                          <w:spacing w:after="0" w:line="240" w:lineRule="auto"/>
                        </w:pPr>
                        <w:r w:rsidRPr="008E6CA7">
                          <w:t>Geziye gitmek için para biriktirmiş.</w:t>
                        </w:r>
                      </w:p>
                    </w:tc>
                    <w:tc>
                      <w:tcPr>
                        <w:tcW w:w="1276" w:type="dxa"/>
                      </w:tcPr>
                      <w:p w:rsidR="00267C9F" w:rsidRPr="008E6CA7" w:rsidRDefault="00267C9F" w:rsidP="008E6CA7">
                        <w:pPr>
                          <w:spacing w:after="0" w:line="240" w:lineRule="auto"/>
                          <w:jc w:val="center"/>
                        </w:pPr>
                      </w:p>
                    </w:tc>
                  </w:tr>
                </w:tbl>
                <w:p w:rsidR="00267C9F" w:rsidRDefault="00267C9F" w:rsidP="00726ADE">
                  <w:pPr>
                    <w:jc w:val="center"/>
                  </w:pPr>
                </w:p>
              </w:txbxContent>
            </v:textbox>
          </v:rect>
        </w:pict>
      </w:r>
    </w:p>
    <w:p w:rsidR="00267C9F" w:rsidRDefault="00267C9F"/>
    <w:p w:rsidR="00267C9F" w:rsidRDefault="00267C9F"/>
    <w:p w:rsidR="00267C9F" w:rsidRDefault="00267C9F"/>
    <w:p w:rsidR="00267C9F" w:rsidRDefault="00267C9F"/>
    <w:p w:rsidR="00267C9F" w:rsidRDefault="00267C9F">
      <w:r>
        <w:rPr>
          <w:noProof/>
          <w:lang w:eastAsia="tr-TR"/>
        </w:rPr>
        <w:pict>
          <v:rect id="Dikdörtgen 47" o:spid="_x0000_s1047" style="position:absolute;margin-left:235.9pt;margin-top:16.3pt;width:282.75pt;height:35.25pt;z-index:251663872;visibility:visible;v-text-anchor:middle" strokecolor="#ed7d31" strokeweight="2.25pt">
            <v:textbox>
              <w:txbxContent>
                <w:p w:rsidR="00267C9F" w:rsidRDefault="00267C9F" w:rsidP="007D4386">
                  <w:pPr>
                    <w:pStyle w:val="NoSpacing"/>
                  </w:pPr>
                  <w:r>
                    <w:rPr>
                      <w:b/>
                      <w:bCs/>
                      <w:u w:val="single"/>
                    </w:rPr>
                    <w:t>Soru 5</w:t>
                  </w:r>
                  <w:r w:rsidRPr="007D4386">
                    <w:rPr>
                      <w:b/>
                      <w:bCs/>
                      <w:u w:val="single"/>
                    </w:rPr>
                    <w:t>/ KAZANIM:</w:t>
                  </w:r>
                  <w:r w:rsidRPr="007D4386">
                    <w:t xml:space="preserve">    </w:t>
                  </w:r>
                  <w:r>
                    <w:t xml:space="preserve"> Cümlenin anlatım özelliklerini ayırt eder.</w:t>
                  </w:r>
                </w:p>
              </w:txbxContent>
            </v:textbox>
          </v:rect>
        </w:pict>
      </w:r>
    </w:p>
    <w:p w:rsidR="00267C9F" w:rsidRDefault="00267C9F">
      <w:r>
        <w:rPr>
          <w:noProof/>
          <w:lang w:eastAsia="tr-TR"/>
        </w:rPr>
        <w:pict>
          <v:rect id="Dikdörtgen 37" o:spid="_x0000_s1048" style="position:absolute;margin-left:-64.85pt;margin-top:13.3pt;width:283.5pt;height:30pt;z-index:251654656;visibility:visible;v-text-anchor:middle" strokecolor="#ed7d31" strokeweight="2.25pt">
            <v:textbox>
              <w:txbxContent>
                <w:p w:rsidR="00267C9F" w:rsidRPr="0000717B" w:rsidRDefault="00267C9F" w:rsidP="00A778CA">
                  <w:pPr>
                    <w:rPr>
                      <w:b/>
                      <w:bCs/>
                      <w:i/>
                      <w:iCs/>
                      <w:u w:val="single"/>
                    </w:rPr>
                  </w:pPr>
                  <w:r w:rsidRPr="0000717B">
                    <w:rPr>
                      <w:b/>
                      <w:bCs/>
                      <w:u w:val="single"/>
                    </w:rPr>
                    <w:t>Soru 2/KAZANIM:</w:t>
                  </w:r>
                  <w:r>
                    <w:rPr>
                      <w:b/>
                      <w:bCs/>
                      <w:u w:val="single"/>
                    </w:rPr>
                    <w:t xml:space="preserve">  </w:t>
                  </w:r>
                  <w:r w:rsidRPr="0000717B">
                    <w:t xml:space="preserve">Metnin ana fikrini </w:t>
                  </w:r>
                  <w:r>
                    <w:t xml:space="preserve">ve konusunu </w:t>
                  </w:r>
                  <w:r w:rsidRPr="0000717B">
                    <w:t>belirler.</w:t>
                  </w:r>
                  <w:r>
                    <w:t xml:space="preserve">        </w:t>
                  </w:r>
                </w:p>
              </w:txbxContent>
            </v:textbox>
          </v:rect>
        </w:pict>
      </w:r>
    </w:p>
    <w:p w:rsidR="00267C9F" w:rsidRDefault="00267C9F">
      <w:r>
        <w:rPr>
          <w:noProof/>
          <w:lang w:eastAsia="tr-TR"/>
        </w:rPr>
        <w:pict>
          <v:rect id="Dikdörtgen 48" o:spid="_x0000_s1049" style="position:absolute;margin-left:235.9pt;margin-top:11.8pt;width:279pt;height:99pt;z-index:251664896;visibility:visible;v-text-anchor:middle" strokecolor="#7030a0" strokeweight="1.5pt">
            <v:stroke dashstyle="dash"/>
            <v:textbox>
              <w:txbxContent>
                <w:p w:rsidR="00267C9F" w:rsidRPr="00CB4CE8" w:rsidRDefault="00267C9F" w:rsidP="00CB4CE8">
                  <w:pPr>
                    <w:pStyle w:val="NoSpacing"/>
                  </w:pPr>
                  <w:r w:rsidRPr="00CB4CE8">
                    <w:rPr>
                      <w:b/>
                      <w:bCs/>
                    </w:rPr>
                    <w:t>“</w:t>
                  </w:r>
                  <w:r w:rsidRPr="00CB4CE8">
                    <w:rPr>
                      <w:i/>
                      <w:iCs/>
                    </w:rPr>
                    <w:t>Gerçek ozanların iki özelliği vardır: Hem onlar kimse gibi yazmazlar, hem kimse onlar gibi yazamaz.”</w:t>
                  </w:r>
                  <w:r w:rsidRPr="00CB4CE8">
                    <w:t xml:space="preserve"> </w:t>
                  </w:r>
                </w:p>
                <w:p w:rsidR="00267C9F" w:rsidRDefault="00267C9F" w:rsidP="00CB4CE8">
                  <w:pPr>
                    <w:pStyle w:val="NoSpacing"/>
                    <w:rPr>
                      <w:b/>
                      <w:bCs/>
                    </w:rPr>
                  </w:pPr>
                  <w:r w:rsidRPr="00CB4CE8">
                    <w:rPr>
                      <w:b/>
                      <w:bCs/>
                    </w:rPr>
                    <w:t xml:space="preserve">- Bu cümlede gerçek ozanların </w:t>
                  </w:r>
                  <w:r>
                    <w:rPr>
                      <w:b/>
                      <w:bCs/>
                    </w:rPr>
                    <w:t xml:space="preserve">özellikle </w:t>
                  </w:r>
                  <w:r w:rsidRPr="00CB4CE8">
                    <w:rPr>
                      <w:b/>
                      <w:bCs/>
                    </w:rPr>
                    <w:t>hangi yönüne vurgu yapılmaktadır?</w:t>
                  </w:r>
                  <w:r>
                    <w:rPr>
                      <w:b/>
                      <w:bCs/>
                    </w:rPr>
                    <w:t xml:space="preserve">                                   </w:t>
                  </w:r>
                  <w:r w:rsidRPr="00CB4CE8">
                    <w:rPr>
                      <w:i/>
                      <w:iCs/>
                    </w:rPr>
                    <w:t>( 5 puan)</w:t>
                  </w:r>
                </w:p>
                <w:p w:rsidR="00267C9F" w:rsidRDefault="00267C9F" w:rsidP="00CB4CE8">
                  <w:pPr>
                    <w:pStyle w:val="NoSpacing"/>
                    <w:rPr>
                      <w:b/>
                      <w:bCs/>
                    </w:rPr>
                  </w:pPr>
                </w:p>
                <w:p w:rsidR="00267C9F" w:rsidRDefault="00267C9F" w:rsidP="00CB4CE8">
                  <w:pPr>
                    <w:pStyle w:val="NoSpacing"/>
                    <w:rPr>
                      <w:b/>
                      <w:bCs/>
                    </w:rPr>
                  </w:pPr>
                </w:p>
                <w:p w:rsidR="00267C9F" w:rsidRPr="00CB4CE8" w:rsidRDefault="00267C9F" w:rsidP="00CB4CE8">
                  <w:pPr>
                    <w:pStyle w:val="NoSpacing"/>
                    <w:rPr>
                      <w:b/>
                      <w:bCs/>
                    </w:rPr>
                  </w:pPr>
                </w:p>
              </w:txbxContent>
            </v:textbox>
          </v:rect>
        </w:pict>
      </w:r>
      <w:r>
        <w:rPr>
          <w:noProof/>
          <w:lang w:eastAsia="tr-TR"/>
        </w:rPr>
        <w:pict>
          <v:rect id="Dikdörtgen 38" o:spid="_x0000_s1050" style="position:absolute;margin-left:-62.6pt;margin-top:23.8pt;width:281.25pt;height:305.25pt;z-index:251655680;visibility:visible;v-text-anchor:middle" strokecolor="#7030a0" strokeweight="1.5pt">
            <v:stroke dashstyle="dash"/>
            <v:textbox>
              <w:txbxContent>
                <w:p w:rsidR="00267C9F" w:rsidRDefault="00267C9F" w:rsidP="0000717B">
                  <w:pPr>
                    <w:pStyle w:val="NoSpacing"/>
                    <w:rPr>
                      <w:i/>
                      <w:iCs/>
                    </w:rPr>
                  </w:pPr>
                  <w:r w:rsidRPr="00A778CA">
                    <w:rPr>
                      <w:i/>
                      <w:iCs/>
                    </w:rPr>
                    <w:t>Bir gün balıkçıl uzun bacakları üzerinde, su kenarında dolaşıyordu. Suda bir sazan balığı gördü. Beklemesi gerekliydi çünkü basit yiyecekleri beğenmezdi. Kendi kendine ‘’Sazana mı kaldı, benim gibi kuşların beyi?’’ diye söylendi. Balıkçıl böyle düşünürken, sazan ortadan kayboldu. Suda bir kayabalığı belirdi. Bu kez de burnunu büküp ‘’Bu kötü balığa mı kaldım? Nasıl doyarım onunla?’’ dedi balıkçıl. Kaya balığı da süzülüp gitti. Suda tek bir balık bile kalmamıştı. Karnı iyice acıkan balıkçıl, ne bulsa yiyecekti. Sonunda bir sümüklüböcek bulup karnını onunla doyurdu.”</w:t>
                  </w:r>
                </w:p>
                <w:p w:rsidR="00267C9F" w:rsidRDefault="00267C9F" w:rsidP="0000717B">
                  <w:pPr>
                    <w:pStyle w:val="NoSpacing"/>
                    <w:rPr>
                      <w:i/>
                      <w:iCs/>
                    </w:rPr>
                  </w:pPr>
                </w:p>
                <w:p w:rsidR="00267C9F" w:rsidRDefault="00267C9F" w:rsidP="0000717B">
                  <w:pPr>
                    <w:pStyle w:val="NoSpacing"/>
                    <w:rPr>
                      <w:i/>
                      <w:iCs/>
                    </w:rPr>
                  </w:pPr>
                </w:p>
                <w:p w:rsidR="00267C9F" w:rsidRDefault="00267C9F" w:rsidP="0000717B">
                  <w:pPr>
                    <w:pStyle w:val="NoSpacing"/>
                    <w:rPr>
                      <w:i/>
                      <w:iCs/>
                    </w:rPr>
                  </w:pPr>
                </w:p>
                <w:p w:rsidR="00267C9F" w:rsidRDefault="00267C9F" w:rsidP="0000717B">
                  <w:pPr>
                    <w:pStyle w:val="NoSpacing"/>
                    <w:rPr>
                      <w:i/>
                      <w:iCs/>
                    </w:rPr>
                  </w:pPr>
                </w:p>
                <w:p w:rsidR="00267C9F" w:rsidRDefault="00267C9F" w:rsidP="0000717B">
                  <w:pPr>
                    <w:pStyle w:val="NoSpacing"/>
                    <w:rPr>
                      <w:i/>
                      <w:iCs/>
                    </w:rPr>
                  </w:pPr>
                </w:p>
                <w:p w:rsidR="00267C9F" w:rsidRDefault="00267C9F" w:rsidP="0000717B">
                  <w:pPr>
                    <w:pStyle w:val="NoSpacing"/>
                    <w:rPr>
                      <w:i/>
                      <w:iCs/>
                    </w:rPr>
                  </w:pPr>
                </w:p>
                <w:p w:rsidR="00267C9F" w:rsidRDefault="00267C9F" w:rsidP="0000717B">
                  <w:pPr>
                    <w:pStyle w:val="NoSpacing"/>
                    <w:rPr>
                      <w:i/>
                      <w:iCs/>
                    </w:rPr>
                  </w:pPr>
                </w:p>
                <w:p w:rsidR="00267C9F" w:rsidRDefault="00267C9F" w:rsidP="0000717B">
                  <w:pPr>
                    <w:pStyle w:val="NoSpacing"/>
                    <w:rPr>
                      <w:i/>
                      <w:iCs/>
                    </w:rPr>
                  </w:pPr>
                </w:p>
                <w:p w:rsidR="00267C9F" w:rsidRPr="008F311A" w:rsidRDefault="00267C9F" w:rsidP="0000717B">
                  <w:pPr>
                    <w:pStyle w:val="NoSpacing"/>
                    <w:rPr>
                      <w:i/>
                      <w:iCs/>
                      <w:sz w:val="16"/>
                      <w:szCs w:val="16"/>
                    </w:rPr>
                  </w:pPr>
                </w:p>
                <w:p w:rsidR="00267C9F" w:rsidRPr="007332D3" w:rsidRDefault="00267C9F" w:rsidP="0000717B">
                  <w:pPr>
                    <w:pStyle w:val="NoSpacing"/>
                    <w:rPr>
                      <w:i/>
                      <w:iCs/>
                      <w:sz w:val="16"/>
                      <w:szCs w:val="16"/>
                    </w:rPr>
                  </w:pPr>
                </w:p>
                <w:p w:rsidR="00267C9F" w:rsidRPr="008F311A" w:rsidRDefault="00267C9F" w:rsidP="0000717B">
                  <w:pPr>
                    <w:pStyle w:val="NoSpacing"/>
                    <w:rPr>
                      <w:sz w:val="16"/>
                      <w:szCs w:val="16"/>
                    </w:rPr>
                  </w:pPr>
                </w:p>
              </w:txbxContent>
            </v:textbox>
          </v:rect>
        </w:pict>
      </w:r>
    </w:p>
    <w:p w:rsidR="00267C9F" w:rsidRDefault="00267C9F"/>
    <w:p w:rsidR="00267C9F" w:rsidRDefault="00267C9F"/>
    <w:p w:rsidR="00267C9F" w:rsidRDefault="00267C9F"/>
    <w:p w:rsidR="00267C9F" w:rsidRDefault="00267C9F"/>
    <w:p w:rsidR="00267C9F" w:rsidRDefault="00267C9F">
      <w:r>
        <w:rPr>
          <w:noProof/>
          <w:lang w:eastAsia="tr-TR"/>
        </w:rPr>
        <w:pict>
          <v:rect id="Dikdörtgen 49" o:spid="_x0000_s1051" style="position:absolute;margin-left:232.15pt;margin-top:26.1pt;width:279pt;height:31.5pt;z-index:251665920;visibility:visible;v-text-anchor:middle" strokecolor="#ed7d31" strokeweight="2.25pt">
            <v:textbox>
              <w:txbxContent>
                <w:p w:rsidR="00267C9F" w:rsidRDefault="00267C9F" w:rsidP="00605291">
                  <w:r>
                    <w:rPr>
                      <w:b/>
                      <w:bCs/>
                      <w:u w:val="single"/>
                    </w:rPr>
                    <w:t>Soru 6</w:t>
                  </w:r>
                  <w:r w:rsidRPr="00605291">
                    <w:rPr>
                      <w:b/>
                      <w:bCs/>
                      <w:u w:val="single"/>
                    </w:rPr>
                    <w:t>/ KAZANIM:</w:t>
                  </w:r>
                  <w:r w:rsidRPr="00605291">
                    <w:t xml:space="preserve">    </w:t>
                  </w:r>
                  <w:r>
                    <w:t xml:space="preserve">Söz sanatlarını bulur. </w:t>
                  </w:r>
                  <w:r w:rsidRPr="00605291">
                    <w:t xml:space="preserve"> </w:t>
                  </w:r>
                </w:p>
              </w:txbxContent>
            </v:textbox>
          </v:rect>
        </w:pict>
      </w:r>
    </w:p>
    <w:p w:rsidR="00267C9F" w:rsidRDefault="00267C9F"/>
    <w:p w:rsidR="00267C9F" w:rsidRDefault="00267C9F">
      <w:r>
        <w:rPr>
          <w:noProof/>
          <w:lang w:eastAsia="tr-TR"/>
        </w:rPr>
        <w:pict>
          <v:rect id="Dikdörtgen 50" o:spid="_x0000_s1052" style="position:absolute;margin-left:238.9pt;margin-top:17.9pt;width:267.75pt;height:142.5pt;z-index:251666944;visibility:visible;v-text-anchor:middle" strokecolor="#7030a0" strokeweight="1.5pt">
            <v:stroke dashstyle="dash"/>
            <v:textbox>
              <w:txbxContent>
                <w:p w:rsidR="00267C9F" w:rsidRDefault="00267C9F" w:rsidP="007D26EB">
                  <w:pPr>
                    <w:pStyle w:val="NoSpacing"/>
                    <w:rPr>
                      <w:b/>
                      <w:bCs/>
                    </w:rPr>
                  </w:pPr>
                  <w:r>
                    <w:t xml:space="preserve">      </w:t>
                  </w:r>
                  <w:r w:rsidRPr="007D26EB">
                    <w:t xml:space="preserve">Kitabın çift kanatlı bir kapıdan </w:t>
                  </w:r>
                  <w:r>
                    <w:t xml:space="preserve">farkı yoktur, kapıyı açıp içeri </w:t>
                  </w:r>
                  <w:r w:rsidRPr="007D26EB">
                    <w:t>girdiğinizde bambaşka duygular yaşarsınız.</w:t>
                  </w:r>
                  <w:r>
                    <w:rPr>
                      <w:b/>
                      <w:bCs/>
                    </w:rPr>
                    <w:t xml:space="preserve">  – </w:t>
                  </w:r>
                </w:p>
                <w:p w:rsidR="00267C9F" w:rsidRDefault="00267C9F" w:rsidP="007D26EB">
                  <w:pPr>
                    <w:pStyle w:val="NoSpacing"/>
                    <w:rPr>
                      <w:b/>
                      <w:bCs/>
                    </w:rPr>
                  </w:pPr>
                </w:p>
                <w:p w:rsidR="00267C9F" w:rsidRPr="007D26EB" w:rsidRDefault="00267C9F" w:rsidP="007D26EB">
                  <w:pPr>
                    <w:pStyle w:val="NoSpacing"/>
                  </w:pPr>
                  <w:r>
                    <w:rPr>
                      <w:b/>
                      <w:bCs/>
                    </w:rPr>
                    <w:t xml:space="preserve">    -</w:t>
                  </w:r>
                  <w:r w:rsidRPr="00605291">
                    <w:rPr>
                      <w:b/>
                      <w:bCs/>
                    </w:rPr>
                    <w:t>Yukarıdaki</w:t>
                  </w:r>
                  <w:r>
                    <w:rPr>
                      <w:b/>
                      <w:bCs/>
                    </w:rPr>
                    <w:t xml:space="preserve"> cümlede</w:t>
                  </w:r>
                  <w:r w:rsidRPr="00605291">
                    <w:rPr>
                      <w:b/>
                      <w:bCs/>
                    </w:rPr>
                    <w:t xml:space="preserve"> hangi söz sanatı ağır basmaktadır?</w:t>
                  </w:r>
                  <w:r>
                    <w:rPr>
                      <w:b/>
                      <w:bCs/>
                    </w:rPr>
                    <w:t xml:space="preserve">                                                     </w:t>
                  </w:r>
                  <w:r w:rsidRPr="00605291">
                    <w:rPr>
                      <w:i/>
                      <w:iCs/>
                    </w:rPr>
                    <w:t>( 5 puan)</w:t>
                  </w:r>
                </w:p>
                <w:p w:rsidR="00267C9F" w:rsidRDefault="00267C9F" w:rsidP="00605291">
                  <w:pPr>
                    <w:pStyle w:val="NoSpacing"/>
                  </w:pPr>
                </w:p>
                <w:p w:rsidR="00267C9F" w:rsidRDefault="00267C9F" w:rsidP="00605291">
                  <w:pPr>
                    <w:pStyle w:val="NoSpacing"/>
                  </w:pPr>
                </w:p>
                <w:p w:rsidR="00267C9F" w:rsidRDefault="00267C9F" w:rsidP="00605291">
                  <w:pPr>
                    <w:pStyle w:val="NoSpacing"/>
                  </w:pPr>
                </w:p>
                <w:p w:rsidR="00267C9F" w:rsidRDefault="00267C9F" w:rsidP="00605291">
                  <w:pPr>
                    <w:pStyle w:val="NoSpacing"/>
                  </w:pPr>
                </w:p>
                <w:p w:rsidR="00267C9F" w:rsidRDefault="00267C9F" w:rsidP="00605291">
                  <w:pPr>
                    <w:pStyle w:val="NoSpacing"/>
                  </w:pPr>
                </w:p>
                <w:p w:rsidR="00267C9F" w:rsidRDefault="00267C9F" w:rsidP="00605291">
                  <w:pPr>
                    <w:pStyle w:val="NoSpacing"/>
                  </w:pPr>
                </w:p>
              </w:txbxContent>
            </v:textbox>
          </v:rect>
        </w:pict>
      </w:r>
      <w:r>
        <w:rPr>
          <w:noProof/>
          <w:lang w:eastAsia="tr-TR"/>
        </w:rPr>
        <w:pict>
          <v:rect id="Dikdörtgen 39" o:spid="_x0000_s1053" style="position:absolute;margin-left:-59.6pt;margin-top:26.9pt;width:278.25pt;height:27pt;z-index:251656704;visibility:visible;v-text-anchor:middle" strokecolor="#7030a0" strokeweight="1.5pt">
            <v:stroke dashstyle="dash"/>
            <v:textbox>
              <w:txbxContent>
                <w:p w:rsidR="00267C9F" w:rsidRPr="0000717B" w:rsidRDefault="00267C9F" w:rsidP="0000717B">
                  <w:pPr>
                    <w:pStyle w:val="NoSpacing"/>
                    <w:rPr>
                      <w:i/>
                      <w:iCs/>
                    </w:rPr>
                  </w:pPr>
                  <w:r w:rsidRPr="007D4386">
                    <w:rPr>
                      <w:b/>
                      <w:bCs/>
                      <w:i/>
                      <w:iCs/>
                    </w:rPr>
                    <w:t>a) Yukarıdaki metnin konusunu yazınız.</w:t>
                  </w:r>
                  <w:r>
                    <w:rPr>
                      <w:i/>
                      <w:iCs/>
                    </w:rPr>
                    <w:t xml:space="preserve">          ( 5 puan) </w:t>
                  </w:r>
                </w:p>
              </w:txbxContent>
            </v:textbox>
          </v:rect>
        </w:pict>
      </w:r>
    </w:p>
    <w:p w:rsidR="00267C9F" w:rsidRDefault="00267C9F"/>
    <w:p w:rsidR="00267C9F" w:rsidRDefault="00267C9F"/>
    <w:p w:rsidR="00267C9F" w:rsidRDefault="00267C9F">
      <w:r>
        <w:rPr>
          <w:noProof/>
          <w:lang w:eastAsia="tr-TR"/>
        </w:rPr>
        <w:pict>
          <v:rect id="Dikdörtgen 41" o:spid="_x0000_s1054" style="position:absolute;margin-left:-62.6pt;margin-top:16.4pt;width:281.25pt;height:29.25pt;z-index:251657728;visibility:visible;v-text-anchor:middle" strokecolor="#7030a0" strokeweight="1.5pt">
            <v:stroke dashstyle="dash"/>
            <v:textbox>
              <w:txbxContent>
                <w:p w:rsidR="00267C9F" w:rsidRDefault="00267C9F" w:rsidP="007D4386">
                  <w:r w:rsidRPr="007D4386">
                    <w:rPr>
                      <w:b/>
                      <w:bCs/>
                    </w:rPr>
                    <w:t>b) Yukarıdaki metnin ana fikrini yazınız.</w:t>
                  </w:r>
                  <w:r>
                    <w:t xml:space="preserve">       </w:t>
                  </w:r>
                  <w:r w:rsidRPr="008F311A">
                    <w:rPr>
                      <w:i/>
                      <w:iCs/>
                    </w:rPr>
                    <w:t>( 5 puan)</w:t>
                  </w:r>
                </w:p>
              </w:txbxContent>
            </v:textbox>
          </v:rect>
        </w:pict>
      </w:r>
      <w:r>
        <w:rPr>
          <w:noProof/>
          <w:lang w:eastAsia="tr-TR"/>
        </w:rPr>
        <w:pict>
          <v:rect id="Dikdörtgen 13" o:spid="_x0000_s1055" style="position:absolute;margin-left:-59.6pt;margin-top:104.4pt;width:574.5pt;height:30.75pt;z-index:251637248;visibility:visible;v-text-anchor:middle" fillcolor="#7030a0" stroked="f" strokeweight="1pt">
            <v:shadow on="t" color="black" opacity="20971f" offset="0,2.2pt"/>
            <v:textbox>
              <w:txbxContent>
                <w:p w:rsidR="00267C9F" w:rsidRDefault="00267C9F" w:rsidP="0052330A">
                  <w:pPr>
                    <w:jc w:val="center"/>
                    <w:rPr>
                      <w:b/>
                      <w:bCs/>
                      <w:sz w:val="32"/>
                      <w:szCs w:val="32"/>
                    </w:rPr>
                  </w:pPr>
                  <w:r w:rsidRPr="0052330A">
                    <w:rPr>
                      <w:b/>
                      <w:bCs/>
                      <w:sz w:val="32"/>
                      <w:szCs w:val="32"/>
                    </w:rPr>
                    <w:t>HENDEK İMAM HATİP ORTAOKULU</w:t>
                  </w:r>
                </w:p>
                <w:p w:rsidR="00267C9F" w:rsidRDefault="00267C9F" w:rsidP="0052330A">
                  <w:pPr>
                    <w:jc w:val="center"/>
                    <w:rPr>
                      <w:b/>
                      <w:bCs/>
                      <w:sz w:val="32"/>
                      <w:szCs w:val="32"/>
                    </w:rPr>
                  </w:pPr>
                </w:p>
                <w:p w:rsidR="00267C9F" w:rsidRDefault="00267C9F" w:rsidP="0052330A">
                  <w:pPr>
                    <w:jc w:val="center"/>
                    <w:rPr>
                      <w:b/>
                      <w:bCs/>
                      <w:sz w:val="32"/>
                      <w:szCs w:val="32"/>
                    </w:rPr>
                  </w:pPr>
                </w:p>
                <w:p w:rsidR="00267C9F" w:rsidRDefault="00267C9F" w:rsidP="0052330A">
                  <w:pPr>
                    <w:jc w:val="center"/>
                    <w:rPr>
                      <w:b/>
                      <w:bCs/>
                      <w:sz w:val="32"/>
                      <w:szCs w:val="32"/>
                    </w:rPr>
                  </w:pPr>
                </w:p>
                <w:p w:rsidR="00267C9F" w:rsidRDefault="00267C9F" w:rsidP="0052330A">
                  <w:pPr>
                    <w:jc w:val="center"/>
                    <w:rPr>
                      <w:b/>
                      <w:bCs/>
                      <w:sz w:val="32"/>
                      <w:szCs w:val="32"/>
                    </w:rPr>
                  </w:pPr>
                </w:p>
                <w:p w:rsidR="00267C9F" w:rsidRDefault="00267C9F" w:rsidP="0052330A">
                  <w:pPr>
                    <w:jc w:val="center"/>
                    <w:rPr>
                      <w:b/>
                      <w:bCs/>
                      <w:sz w:val="32"/>
                      <w:szCs w:val="32"/>
                    </w:rPr>
                  </w:pPr>
                </w:p>
                <w:p w:rsidR="00267C9F" w:rsidRDefault="00267C9F" w:rsidP="0052330A">
                  <w:pPr>
                    <w:jc w:val="center"/>
                    <w:rPr>
                      <w:b/>
                      <w:bCs/>
                      <w:sz w:val="32"/>
                      <w:szCs w:val="32"/>
                    </w:rPr>
                  </w:pPr>
                </w:p>
                <w:p w:rsidR="00267C9F" w:rsidRPr="0052330A" w:rsidRDefault="00267C9F" w:rsidP="0052330A">
                  <w:pPr>
                    <w:jc w:val="center"/>
                    <w:rPr>
                      <w:b/>
                      <w:bCs/>
                      <w:sz w:val="32"/>
                      <w:szCs w:val="32"/>
                    </w:rPr>
                  </w:pPr>
                </w:p>
              </w:txbxContent>
            </v:textbox>
          </v:rect>
        </w:pict>
      </w:r>
      <w:r>
        <w:br w:type="page"/>
      </w:r>
    </w:p>
    <w:p w:rsidR="00267C9F" w:rsidRDefault="00267C9F">
      <w:r>
        <w:rPr>
          <w:noProof/>
          <w:lang w:eastAsia="tr-TR"/>
        </w:rPr>
        <w:pict>
          <v:rect id="Dikdörtgen 4" o:spid="_x0000_s1056" style="position:absolute;margin-left:-54.35pt;margin-top:5.6pt;width:268.5pt;height:41.25pt;z-index:251644416;visibility:visible;v-text-anchor:middle" strokecolor="#ed7d31" strokeweight="2.25pt">
            <v:textbox>
              <w:txbxContent>
                <w:p w:rsidR="00267C9F" w:rsidRDefault="00267C9F" w:rsidP="002C5407">
                  <w:pPr>
                    <w:pStyle w:val="NoSpacing"/>
                  </w:pPr>
                  <w:r>
                    <w:rPr>
                      <w:b/>
                      <w:bCs/>
                      <w:u w:val="single"/>
                    </w:rPr>
                    <w:t>Soru 7</w:t>
                  </w:r>
                  <w:r w:rsidRPr="002C5407">
                    <w:rPr>
                      <w:b/>
                      <w:bCs/>
                      <w:u w:val="single"/>
                    </w:rPr>
                    <w:t>/ KAZANIM:</w:t>
                  </w:r>
                  <w:r w:rsidRPr="002C5407">
                    <w:t xml:space="preserve">   </w:t>
                  </w:r>
                  <w:r>
                    <w:t>Metni uygun bir sıraya koyar.</w:t>
                  </w:r>
                </w:p>
                <w:p w:rsidR="00267C9F" w:rsidRDefault="00267C9F" w:rsidP="002C5407">
                  <w:pPr>
                    <w:pStyle w:val="NoSpacing"/>
                  </w:pPr>
                  <w:r>
                    <w:t>(7</w:t>
                  </w:r>
                  <w:r w:rsidRPr="002C5407">
                    <w:t xml:space="preserve"> </w:t>
                  </w:r>
                  <w:r>
                    <w:t>,8 ve 9.sorular aşağıdaki metne göre cevaplanacaktır.)</w:t>
                  </w:r>
                </w:p>
              </w:txbxContent>
            </v:textbox>
          </v:rect>
        </w:pict>
      </w:r>
      <w:r>
        <w:rPr>
          <w:noProof/>
          <w:lang w:eastAsia="tr-TR"/>
        </w:rPr>
        <w:pict>
          <v:rect id="Dikdörtgen 3" o:spid="_x0000_s1057" style="position:absolute;margin-left:-61.1pt;margin-top:1.9pt;width:278.25pt;height:703.5pt;z-index:251643392;visibility:visible;v-text-anchor:middle" strokecolor="white" strokeweight="2.25pt">
            <v:textbox>
              <w:txbxContent>
                <w:p w:rsidR="00267C9F" w:rsidRDefault="00267C9F" w:rsidP="00694568">
                  <w:pPr>
                    <w:pStyle w:val="NoSpacing"/>
                  </w:pPr>
                </w:p>
                <w:p w:rsidR="00267C9F" w:rsidRDefault="00267C9F" w:rsidP="00694568">
                  <w:pPr>
                    <w:pStyle w:val="NoSpacing"/>
                  </w:pPr>
                </w:p>
                <w:p w:rsidR="00267C9F" w:rsidRDefault="00267C9F" w:rsidP="00694568">
                  <w:pPr>
                    <w:pStyle w:val="NoSpacing"/>
                  </w:pPr>
                </w:p>
                <w:p w:rsidR="00267C9F" w:rsidRDefault="00267C9F" w:rsidP="00694568">
                  <w:pPr>
                    <w:pStyle w:val="NoSpacing"/>
                  </w:pPr>
                </w:p>
                <w:p w:rsidR="00267C9F" w:rsidRDefault="00267C9F" w:rsidP="00694568">
                  <w:pPr>
                    <w:pStyle w:val="NoSpacing"/>
                  </w:pPr>
                </w:p>
                <w:p w:rsidR="00267C9F" w:rsidRDefault="00267C9F" w:rsidP="00694568">
                  <w:pPr>
                    <w:pStyle w:val="NoSpacing"/>
                  </w:pPr>
                </w:p>
                <w:p w:rsidR="00267C9F" w:rsidRDefault="00267C9F" w:rsidP="00694568">
                  <w:pPr>
                    <w:pStyle w:val="NoSpacing"/>
                  </w:pPr>
                </w:p>
                <w:p w:rsidR="00267C9F" w:rsidRDefault="00267C9F" w:rsidP="00694568">
                  <w:pPr>
                    <w:pStyle w:val="NoSpacing"/>
                  </w:pPr>
                </w:p>
                <w:p w:rsidR="00267C9F" w:rsidRDefault="00267C9F" w:rsidP="00694568">
                  <w:pPr>
                    <w:pStyle w:val="NoSpacing"/>
                  </w:pPr>
                </w:p>
                <w:p w:rsidR="00267C9F" w:rsidRDefault="00267C9F" w:rsidP="00694568">
                  <w:pPr>
                    <w:pStyle w:val="NoSpacing"/>
                  </w:pPr>
                </w:p>
                <w:p w:rsidR="00267C9F" w:rsidRDefault="00267C9F" w:rsidP="00694568">
                  <w:pPr>
                    <w:pStyle w:val="NoSpacing"/>
                  </w:pPr>
                </w:p>
                <w:p w:rsidR="00267C9F" w:rsidRDefault="00267C9F" w:rsidP="00694568">
                  <w:pPr>
                    <w:pStyle w:val="NoSpacing"/>
                  </w:pPr>
                </w:p>
                <w:p w:rsidR="00267C9F" w:rsidRDefault="00267C9F" w:rsidP="00694568">
                  <w:pPr>
                    <w:pStyle w:val="NoSpacing"/>
                  </w:pPr>
                </w:p>
                <w:p w:rsidR="00267C9F" w:rsidRDefault="00267C9F" w:rsidP="00694568">
                  <w:pPr>
                    <w:pStyle w:val="NoSpacing"/>
                  </w:pPr>
                </w:p>
                <w:p w:rsidR="00267C9F" w:rsidRDefault="00267C9F" w:rsidP="00694568">
                  <w:pPr>
                    <w:pStyle w:val="NoSpacing"/>
                  </w:pPr>
                </w:p>
                <w:p w:rsidR="00267C9F" w:rsidRDefault="00267C9F" w:rsidP="00694568">
                  <w:pPr>
                    <w:pStyle w:val="NoSpacing"/>
                  </w:pPr>
                </w:p>
                <w:p w:rsidR="00267C9F" w:rsidRDefault="00267C9F" w:rsidP="00694568">
                  <w:pPr>
                    <w:pStyle w:val="NoSpacing"/>
                  </w:pPr>
                </w:p>
                <w:p w:rsidR="00267C9F" w:rsidRDefault="00267C9F" w:rsidP="00694568">
                  <w:pPr>
                    <w:pStyle w:val="NoSpacing"/>
                  </w:pPr>
                </w:p>
                <w:p w:rsidR="00267C9F" w:rsidRDefault="00267C9F" w:rsidP="00694568">
                  <w:pPr>
                    <w:pStyle w:val="NoSpacing"/>
                  </w:pPr>
                </w:p>
                <w:p w:rsidR="00267C9F" w:rsidRDefault="00267C9F" w:rsidP="00694568">
                  <w:pPr>
                    <w:pStyle w:val="NoSpacing"/>
                  </w:pPr>
                </w:p>
              </w:txbxContent>
            </v:textbox>
          </v:rect>
        </w:pict>
      </w:r>
      <w:r>
        <w:rPr>
          <w:noProof/>
          <w:lang w:eastAsia="tr-TR"/>
        </w:rPr>
        <w:pict>
          <v:rect id="Dikdörtgen 30" o:spid="_x0000_s1058" style="position:absolute;margin-left:224.25pt;margin-top:-.1pt;width:3.55pt;height:726.75pt;z-index:251640320;visibility:visible;v-text-anchor:middle" fillcolor="#7030a0" stroked="f" strokeweight="1pt">
            <v:shadow on="t" color="black" opacity="20971f" offset="0,2.2pt"/>
          </v:rect>
        </w:pict>
      </w:r>
    </w:p>
    <w:p w:rsidR="00267C9F" w:rsidRDefault="00267C9F"/>
    <w:p w:rsidR="00267C9F" w:rsidRDefault="00267C9F">
      <w:r>
        <w:rPr>
          <w:noProof/>
          <w:lang w:eastAsia="tr-TR"/>
        </w:rPr>
        <w:pict>
          <v:rect id="Dikdörtgen 6" o:spid="_x0000_s1059" style="position:absolute;margin-left:-61.1pt;margin-top:13.9pt;width:276.75pt;height:38.25pt;z-index:251667968;visibility:visible;v-text-anchor:middle" strokecolor="#7030a0" strokeweight="1pt">
            <v:stroke dashstyle="dash"/>
            <v:textbox>
              <w:txbxContent>
                <w:p w:rsidR="00267C9F" w:rsidRPr="002C5407" w:rsidRDefault="00267C9F" w:rsidP="00855EF9">
                  <w:pPr>
                    <w:rPr>
                      <w:b/>
                      <w:bCs/>
                      <w:i/>
                      <w:iCs/>
                    </w:rPr>
                  </w:pPr>
                  <w:r w:rsidRPr="002C5407">
                    <w:rPr>
                      <w:b/>
                      <w:bCs/>
                      <w:i/>
                      <w:iCs/>
                    </w:rPr>
                    <w:t xml:space="preserve">Aşağıda karışık olarak verilmiş olan cümleleri </w:t>
                  </w:r>
                  <w:r>
                    <w:rPr>
                      <w:b/>
                      <w:bCs/>
                      <w:i/>
                      <w:iCs/>
                    </w:rPr>
                    <w:t xml:space="preserve">mantık akışına göre sıralayıp sıralamayı aşağıya yazınız.  </w:t>
                  </w:r>
                  <w:r w:rsidRPr="001C6307">
                    <w:rPr>
                      <w:i/>
                      <w:iCs/>
                    </w:rPr>
                    <w:t>( 5 p   )</w:t>
                  </w:r>
                </w:p>
              </w:txbxContent>
            </v:textbox>
          </v:rect>
        </w:pict>
      </w:r>
    </w:p>
    <w:p w:rsidR="00267C9F" w:rsidRDefault="00267C9F"/>
    <w:p w:rsidR="00267C9F" w:rsidRDefault="00267C9F">
      <w:r>
        <w:rPr>
          <w:noProof/>
          <w:lang w:eastAsia="tr-TR"/>
        </w:rPr>
        <w:pict>
          <v:rect id="Dikdörtgen 10" o:spid="_x0000_s1060" style="position:absolute;margin-left:-61.1pt;margin-top:14.7pt;width:277.5pt;height:185.25pt;z-index:251668992;visibility:visible;v-text-anchor:middle" strokecolor="#7030a0" strokeweight="1pt">
            <v:stroke dashstyle="dash"/>
            <v:textbox>
              <w:txbxContent>
                <w:p w:rsidR="00267C9F" w:rsidRPr="002C5407" w:rsidRDefault="00267C9F" w:rsidP="002C5407">
                  <w:pPr>
                    <w:pStyle w:val="NoSpacing"/>
                  </w:pPr>
                  <w:r w:rsidRPr="002C5407">
                    <w:t>I. Ama Mars’tan Dünya’ya kadar ulaşan gök taşları</w:t>
                  </w:r>
                </w:p>
                <w:p w:rsidR="00267C9F" w:rsidRPr="002C5407" w:rsidRDefault="00267C9F" w:rsidP="002C5407">
                  <w:pPr>
                    <w:pStyle w:val="NoSpacing"/>
                  </w:pPr>
                  <w:r w:rsidRPr="002C5407">
                    <w:t>incelenerek gerçekleştirilen araştırmalar da var.</w:t>
                  </w:r>
                </w:p>
                <w:p w:rsidR="00267C9F" w:rsidRPr="002C5407" w:rsidRDefault="00267C9F" w:rsidP="002C5407">
                  <w:pPr>
                    <w:pStyle w:val="NoSpacing"/>
                  </w:pPr>
                  <w:r w:rsidRPr="002C5407">
                    <w:t>II. İncelemeler sonucunda bu gök taşının yaklaşık 2,1</w:t>
                  </w:r>
                </w:p>
                <w:p w:rsidR="00267C9F" w:rsidRPr="002C5407" w:rsidRDefault="00267C9F" w:rsidP="002C5407">
                  <w:pPr>
                    <w:pStyle w:val="NoSpacing"/>
                  </w:pPr>
                  <w:r w:rsidRPr="002C5407">
                    <w:t>milyar yıl önce oluştuğu ortaya çıkmış.</w:t>
                  </w:r>
                </w:p>
                <w:p w:rsidR="00267C9F" w:rsidRPr="002C5407" w:rsidRDefault="00267C9F" w:rsidP="002C5407">
                  <w:pPr>
                    <w:pStyle w:val="NoSpacing"/>
                  </w:pPr>
                  <w:r w:rsidRPr="002C5407">
                    <w:t>III. Mesela araştırmacı</w:t>
                  </w:r>
                  <w:r>
                    <w:t xml:space="preserve">lar, Sahra Çölü’nde bulunan bir </w:t>
                  </w:r>
                  <w:r w:rsidRPr="002C5407">
                    <w:t>gök taşını incelemişler.</w:t>
                  </w:r>
                </w:p>
                <w:p w:rsidR="00267C9F" w:rsidRPr="002C5407" w:rsidRDefault="00267C9F" w:rsidP="002C5407">
                  <w:pPr>
                    <w:pStyle w:val="NoSpacing"/>
                  </w:pPr>
                  <w:r w:rsidRPr="002C5407">
                    <w:t>IV. Bilim insanları yıllardır Mars’la ilgili araştırmalar yapıyor.</w:t>
                  </w:r>
                </w:p>
                <w:p w:rsidR="00267C9F" w:rsidRPr="002C5407" w:rsidRDefault="00267C9F" w:rsidP="002C5407">
                  <w:pPr>
                    <w:pStyle w:val="NoSpacing"/>
                  </w:pPr>
                  <w:r w:rsidRPr="002C5407">
                    <w:t>V. Bu araştırmaların çoğu, Mars’a gönderilen uzay</w:t>
                  </w:r>
                </w:p>
                <w:p w:rsidR="00267C9F" w:rsidRDefault="00267C9F" w:rsidP="002C5407">
                  <w:pPr>
                    <w:pStyle w:val="NoSpacing"/>
                  </w:pPr>
                  <w:r w:rsidRPr="002C5407">
                    <w:t>araçları aracılığıyla gerçekleştiriliyor</w:t>
                  </w:r>
                  <w:r>
                    <w:t>.</w:t>
                  </w:r>
                </w:p>
                <w:p w:rsidR="00267C9F" w:rsidRDefault="00267C9F" w:rsidP="002C5407">
                  <w:pPr>
                    <w:pStyle w:val="NoSpacing"/>
                  </w:pPr>
                </w:p>
                <w:p w:rsidR="00267C9F" w:rsidRDefault="00267C9F" w:rsidP="002C5407">
                  <w:pPr>
                    <w:pStyle w:val="NoSpacing"/>
                  </w:pPr>
                </w:p>
                <w:p w:rsidR="00267C9F" w:rsidRDefault="00267C9F" w:rsidP="002C5407">
                  <w:pPr>
                    <w:pStyle w:val="NoSpacing"/>
                  </w:pPr>
                </w:p>
                <w:p w:rsidR="00267C9F" w:rsidRDefault="00267C9F" w:rsidP="002C5407">
                  <w:pPr>
                    <w:pStyle w:val="NoSpacing"/>
                  </w:pPr>
                </w:p>
                <w:p w:rsidR="00267C9F" w:rsidRDefault="00267C9F" w:rsidP="002C5407">
                  <w:pPr>
                    <w:pStyle w:val="NoSpacing"/>
                  </w:pPr>
                </w:p>
              </w:txbxContent>
            </v:textbox>
          </v:rect>
        </w:pict>
      </w:r>
    </w:p>
    <w:p w:rsidR="00267C9F" w:rsidRDefault="00267C9F"/>
    <w:p w:rsidR="00267C9F" w:rsidRDefault="00267C9F"/>
    <w:p w:rsidR="00267C9F" w:rsidRDefault="00267C9F"/>
    <w:p w:rsidR="00267C9F" w:rsidRDefault="00267C9F"/>
    <w:p w:rsidR="00267C9F" w:rsidRDefault="00267C9F">
      <w:r>
        <w:rPr>
          <w:noProof/>
          <w:lang w:eastAsia="tr-TR"/>
        </w:rPr>
        <w:pict>
          <v:rect id="Dikdörtgen 18" o:spid="_x0000_s1061" style="position:absolute;margin-left:239.6pt;margin-top:18.5pt;width:273.75pt;height:37.5pt;z-index:251650560;visibility:visible;v-text-anchor:middle" strokecolor="#ed7d31" strokeweight="2.25pt">
            <v:textbox>
              <w:txbxContent>
                <w:p w:rsidR="00267C9F" w:rsidRPr="004A256D" w:rsidRDefault="00267C9F" w:rsidP="004A256D">
                  <w:pPr>
                    <w:pStyle w:val="NoSpacing"/>
                  </w:pPr>
                  <w:r>
                    <w:rPr>
                      <w:b/>
                      <w:bCs/>
                      <w:u w:val="single"/>
                    </w:rPr>
                    <w:t>Soru 12</w:t>
                  </w:r>
                  <w:r w:rsidRPr="004A256D">
                    <w:rPr>
                      <w:b/>
                      <w:bCs/>
                      <w:u w:val="single"/>
                    </w:rPr>
                    <w:t>/ KAZANIM:</w:t>
                  </w:r>
                  <w:r w:rsidRPr="004A256D">
                    <w:t xml:space="preserve">  </w:t>
                  </w:r>
                  <w:r>
                    <w:t xml:space="preserve">Fiilimsilerin işlevlerini </w:t>
                  </w:r>
                  <w:r w:rsidRPr="004A256D">
                    <w:t>ve kullanım</w:t>
                  </w:r>
                </w:p>
                <w:p w:rsidR="00267C9F" w:rsidRDefault="00267C9F" w:rsidP="004A256D">
                  <w:pPr>
                    <w:pStyle w:val="NoSpacing"/>
                  </w:pPr>
                  <w:r>
                    <w:t xml:space="preserve">Özelliklerini </w:t>
                  </w:r>
                  <w:r w:rsidRPr="004A256D">
                    <w:t>kavrar.</w:t>
                  </w:r>
                </w:p>
              </w:txbxContent>
            </v:textbox>
          </v:rect>
        </w:pict>
      </w:r>
    </w:p>
    <w:p w:rsidR="00267C9F" w:rsidRDefault="00267C9F">
      <w:r>
        <w:rPr>
          <w:noProof/>
          <w:lang w:eastAsia="tr-TR"/>
        </w:rPr>
        <w:pict>
          <v:rect id="Dikdörtgen 17" o:spid="_x0000_s1062" style="position:absolute;margin-left:-42.35pt;margin-top:23.75pt;width:222.75pt;height:33.75pt;z-index:251670016;visibility:visible;v-text-anchor:middle" strokecolor="#7030a0" strokeweight="1pt">
            <v:textbox>
              <w:txbxContent>
                <w:p w:rsidR="00267C9F" w:rsidRDefault="00267C9F" w:rsidP="00855EF9">
                  <w:pPr>
                    <w:jc w:val="center"/>
                  </w:pPr>
                </w:p>
              </w:txbxContent>
            </v:textbox>
          </v:rect>
        </w:pict>
      </w:r>
    </w:p>
    <w:p w:rsidR="00267C9F" w:rsidRDefault="00267C9F">
      <w:r>
        <w:rPr>
          <w:noProof/>
          <w:lang w:eastAsia="tr-TR"/>
        </w:rPr>
        <w:pict>
          <v:rect id="Dikdörtgen 35" o:spid="_x0000_s1063" style="position:absolute;margin-left:230.65pt;margin-top:19.25pt;width:285.75pt;height:164.25pt;z-index:251676160;visibility:visible;v-text-anchor:middle" strokecolor="#7030a0" strokeweight="1pt">
            <v:stroke dashstyle="dash"/>
            <v:textbox>
              <w:txbxContent>
                <w:p w:rsidR="00267C9F" w:rsidRDefault="00267C9F" w:rsidP="00B13AA2">
                  <w:pPr>
                    <w:rPr>
                      <w:b/>
                      <w:bCs/>
                      <w:i/>
                      <w:iCs/>
                    </w:rPr>
                  </w:pPr>
                  <w:r>
                    <w:rPr>
                      <w:b/>
                      <w:bCs/>
                      <w:i/>
                      <w:iCs/>
                    </w:rPr>
                    <w:t xml:space="preserve">a)  </w:t>
                  </w:r>
                  <w:r w:rsidRPr="00B13AA2">
                    <w:rPr>
                      <w:b/>
                      <w:bCs/>
                      <w:i/>
                      <w:iCs/>
                    </w:rPr>
                    <w:t>-Aşağıdaki cümlelerde altı çizili kelimelerin fiilimsi olup olmadığını fiilimsi ise çeşidini</w:t>
                  </w:r>
                  <w:r>
                    <w:rPr>
                      <w:b/>
                      <w:bCs/>
                      <w:i/>
                      <w:iCs/>
                    </w:rPr>
                    <w:t>,</w:t>
                  </w:r>
                  <w:r w:rsidRPr="00B13AA2">
                    <w:rPr>
                      <w:b/>
                      <w:bCs/>
                      <w:i/>
                      <w:iCs/>
                    </w:rPr>
                    <w:t xml:space="preserve"> değilse nedenini</w:t>
                  </w:r>
                  <w:r>
                    <w:rPr>
                      <w:b/>
                      <w:bCs/>
                      <w:i/>
                      <w:iCs/>
                    </w:rPr>
                    <w:t xml:space="preserve"> karşısına </w:t>
                  </w:r>
                  <w:r w:rsidRPr="00B13AA2">
                    <w:rPr>
                      <w:b/>
                      <w:bCs/>
                      <w:i/>
                      <w:iCs/>
                    </w:rPr>
                    <w:t xml:space="preserve"> belirtiniz</w:t>
                  </w:r>
                  <w:r w:rsidRPr="00B13AA2">
                    <w:rPr>
                      <w:i/>
                      <w:iCs/>
                    </w:rPr>
                    <w:t>.                                                                 ( 10 puan)</w:t>
                  </w:r>
                </w:p>
                <w:tbl>
                  <w:tblPr>
                    <w:tblW w:w="552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23"/>
                    <w:gridCol w:w="1701"/>
                  </w:tblGrid>
                  <w:tr w:rsidR="00267C9F" w:rsidRPr="008E6CA7">
                    <w:trPr>
                      <w:trHeight w:hRule="exact" w:val="397"/>
                    </w:trPr>
                    <w:tc>
                      <w:tcPr>
                        <w:tcW w:w="3823" w:type="dxa"/>
                      </w:tcPr>
                      <w:p w:rsidR="00267C9F" w:rsidRPr="008E6CA7" w:rsidRDefault="00267C9F" w:rsidP="008E6CA7">
                        <w:pPr>
                          <w:spacing w:after="0" w:line="240" w:lineRule="auto"/>
                          <w:rPr>
                            <w:i/>
                            <w:iCs/>
                          </w:rPr>
                        </w:pPr>
                        <w:r w:rsidRPr="008E6CA7">
                          <w:rPr>
                            <w:i/>
                            <w:iCs/>
                          </w:rPr>
                          <w:t xml:space="preserve">Babam çok ileri </w:t>
                        </w:r>
                        <w:r w:rsidRPr="008E6CA7">
                          <w:rPr>
                            <w:b/>
                            <w:bCs/>
                            <w:i/>
                            <w:iCs/>
                            <w:u w:val="single"/>
                          </w:rPr>
                          <w:t>görüşlü</w:t>
                        </w:r>
                        <w:r w:rsidRPr="008E6CA7">
                          <w:rPr>
                            <w:i/>
                            <w:iCs/>
                          </w:rPr>
                          <w:t xml:space="preserve"> bir adamdı.</w:t>
                        </w:r>
                      </w:p>
                    </w:tc>
                    <w:tc>
                      <w:tcPr>
                        <w:tcW w:w="1701" w:type="dxa"/>
                      </w:tcPr>
                      <w:p w:rsidR="00267C9F" w:rsidRPr="008E6CA7" w:rsidRDefault="00267C9F" w:rsidP="008E6CA7">
                        <w:pPr>
                          <w:spacing w:after="0" w:line="240" w:lineRule="auto"/>
                          <w:rPr>
                            <w:b/>
                            <w:bCs/>
                            <w:i/>
                            <w:iCs/>
                          </w:rPr>
                        </w:pPr>
                      </w:p>
                    </w:tc>
                  </w:tr>
                  <w:tr w:rsidR="00267C9F" w:rsidRPr="008E6CA7">
                    <w:trPr>
                      <w:trHeight w:hRule="exact" w:val="397"/>
                    </w:trPr>
                    <w:tc>
                      <w:tcPr>
                        <w:tcW w:w="3823" w:type="dxa"/>
                      </w:tcPr>
                      <w:p w:rsidR="00267C9F" w:rsidRPr="008E6CA7" w:rsidRDefault="00267C9F" w:rsidP="008E6CA7">
                        <w:pPr>
                          <w:spacing w:after="0" w:line="240" w:lineRule="auto"/>
                          <w:rPr>
                            <w:i/>
                            <w:iCs/>
                          </w:rPr>
                        </w:pPr>
                        <w:r w:rsidRPr="008E6CA7">
                          <w:rPr>
                            <w:b/>
                            <w:bCs/>
                            <w:i/>
                            <w:iCs/>
                            <w:u w:val="single"/>
                          </w:rPr>
                          <w:t>Anlaşılmaz</w:t>
                        </w:r>
                        <w:r w:rsidRPr="008E6CA7">
                          <w:rPr>
                            <w:i/>
                            <w:iCs/>
                          </w:rPr>
                          <w:t xml:space="preserve"> hareketler yapıyordu.</w:t>
                        </w:r>
                      </w:p>
                    </w:tc>
                    <w:tc>
                      <w:tcPr>
                        <w:tcW w:w="1701" w:type="dxa"/>
                      </w:tcPr>
                      <w:p w:rsidR="00267C9F" w:rsidRPr="008E6CA7" w:rsidRDefault="00267C9F" w:rsidP="008E6CA7">
                        <w:pPr>
                          <w:spacing w:after="0" w:line="240" w:lineRule="auto"/>
                          <w:rPr>
                            <w:b/>
                            <w:bCs/>
                            <w:i/>
                            <w:iCs/>
                          </w:rPr>
                        </w:pPr>
                      </w:p>
                    </w:tc>
                  </w:tr>
                  <w:tr w:rsidR="00267C9F" w:rsidRPr="008E6CA7">
                    <w:trPr>
                      <w:trHeight w:hRule="exact" w:val="397"/>
                    </w:trPr>
                    <w:tc>
                      <w:tcPr>
                        <w:tcW w:w="3823" w:type="dxa"/>
                      </w:tcPr>
                      <w:p w:rsidR="00267C9F" w:rsidRPr="008E6CA7" w:rsidRDefault="00267C9F" w:rsidP="008E6CA7">
                        <w:pPr>
                          <w:spacing w:after="0" w:line="240" w:lineRule="auto"/>
                          <w:rPr>
                            <w:b/>
                            <w:bCs/>
                            <w:i/>
                            <w:iCs/>
                          </w:rPr>
                        </w:pPr>
                        <w:r w:rsidRPr="008E6CA7">
                          <w:rPr>
                            <w:b/>
                            <w:bCs/>
                            <w:i/>
                            <w:iCs/>
                            <w:u w:val="single"/>
                          </w:rPr>
                          <w:t>Gezme</w:t>
                        </w:r>
                        <w:r w:rsidRPr="008E6CA7">
                          <w:rPr>
                            <w:b/>
                            <w:bCs/>
                            <w:i/>
                            <w:iCs/>
                          </w:rPr>
                          <w:t xml:space="preserve"> </w:t>
                        </w:r>
                        <w:r w:rsidRPr="008E6CA7">
                          <w:rPr>
                            <w:i/>
                            <w:iCs/>
                          </w:rPr>
                          <w:t>ceylan bu dağlarda</w:t>
                        </w:r>
                        <w:r w:rsidRPr="008E6CA7">
                          <w:rPr>
                            <w:b/>
                            <w:bCs/>
                            <w:i/>
                            <w:iCs/>
                          </w:rPr>
                          <w:t>.</w:t>
                        </w:r>
                      </w:p>
                    </w:tc>
                    <w:tc>
                      <w:tcPr>
                        <w:tcW w:w="1701" w:type="dxa"/>
                      </w:tcPr>
                      <w:p w:rsidR="00267C9F" w:rsidRPr="008E6CA7" w:rsidRDefault="00267C9F" w:rsidP="008E6CA7">
                        <w:pPr>
                          <w:spacing w:after="0" w:line="240" w:lineRule="auto"/>
                          <w:rPr>
                            <w:b/>
                            <w:bCs/>
                            <w:i/>
                            <w:iCs/>
                          </w:rPr>
                        </w:pPr>
                      </w:p>
                    </w:tc>
                  </w:tr>
                  <w:tr w:rsidR="00267C9F" w:rsidRPr="008E6CA7">
                    <w:trPr>
                      <w:trHeight w:hRule="exact" w:val="397"/>
                    </w:trPr>
                    <w:tc>
                      <w:tcPr>
                        <w:tcW w:w="3823" w:type="dxa"/>
                      </w:tcPr>
                      <w:p w:rsidR="00267C9F" w:rsidRPr="008E6CA7" w:rsidRDefault="00267C9F" w:rsidP="008E6CA7">
                        <w:pPr>
                          <w:spacing w:after="0" w:line="240" w:lineRule="auto"/>
                          <w:rPr>
                            <w:i/>
                            <w:iCs/>
                          </w:rPr>
                        </w:pPr>
                        <w:r w:rsidRPr="008E6CA7">
                          <w:rPr>
                            <w:i/>
                            <w:iCs/>
                          </w:rPr>
                          <w:t xml:space="preserve">Bu kitaplar </w:t>
                        </w:r>
                        <w:r w:rsidRPr="008E6CA7">
                          <w:rPr>
                            <w:b/>
                            <w:bCs/>
                            <w:i/>
                            <w:iCs/>
                            <w:u w:val="single"/>
                          </w:rPr>
                          <w:t>okunacak</w:t>
                        </w:r>
                        <w:r w:rsidRPr="008E6CA7">
                          <w:rPr>
                            <w:i/>
                            <w:iCs/>
                          </w:rPr>
                          <w:t xml:space="preserve"> bu hafta.</w:t>
                        </w:r>
                      </w:p>
                    </w:tc>
                    <w:tc>
                      <w:tcPr>
                        <w:tcW w:w="1701" w:type="dxa"/>
                      </w:tcPr>
                      <w:p w:rsidR="00267C9F" w:rsidRPr="008E6CA7" w:rsidRDefault="00267C9F" w:rsidP="008E6CA7">
                        <w:pPr>
                          <w:spacing w:after="0" w:line="240" w:lineRule="auto"/>
                          <w:rPr>
                            <w:b/>
                            <w:bCs/>
                            <w:i/>
                            <w:iCs/>
                          </w:rPr>
                        </w:pPr>
                      </w:p>
                    </w:tc>
                  </w:tr>
                  <w:tr w:rsidR="00267C9F" w:rsidRPr="008E6CA7">
                    <w:trPr>
                      <w:trHeight w:hRule="exact" w:val="397"/>
                    </w:trPr>
                    <w:tc>
                      <w:tcPr>
                        <w:tcW w:w="3823" w:type="dxa"/>
                      </w:tcPr>
                      <w:p w:rsidR="00267C9F" w:rsidRPr="008E6CA7" w:rsidRDefault="00267C9F" w:rsidP="008E6CA7">
                        <w:pPr>
                          <w:spacing w:after="0" w:line="240" w:lineRule="auto"/>
                          <w:rPr>
                            <w:i/>
                            <w:iCs/>
                          </w:rPr>
                        </w:pPr>
                        <w:r w:rsidRPr="008E6CA7">
                          <w:rPr>
                            <w:i/>
                            <w:iCs/>
                          </w:rPr>
                          <w:t xml:space="preserve">Bir </w:t>
                        </w:r>
                        <w:r w:rsidRPr="008E6CA7">
                          <w:rPr>
                            <w:b/>
                            <w:bCs/>
                            <w:i/>
                            <w:iCs/>
                            <w:u w:val="single"/>
                          </w:rPr>
                          <w:t>bakışı</w:t>
                        </w:r>
                        <w:r w:rsidRPr="008E6CA7">
                          <w:rPr>
                            <w:i/>
                            <w:iCs/>
                          </w:rPr>
                          <w:t xml:space="preserve"> ömre bedeldi.</w:t>
                        </w:r>
                      </w:p>
                    </w:tc>
                    <w:tc>
                      <w:tcPr>
                        <w:tcW w:w="1701" w:type="dxa"/>
                      </w:tcPr>
                      <w:p w:rsidR="00267C9F" w:rsidRPr="008E6CA7" w:rsidRDefault="00267C9F" w:rsidP="008E6CA7">
                        <w:pPr>
                          <w:spacing w:after="0" w:line="240" w:lineRule="auto"/>
                          <w:rPr>
                            <w:b/>
                            <w:bCs/>
                            <w:i/>
                            <w:iCs/>
                          </w:rPr>
                        </w:pPr>
                      </w:p>
                    </w:tc>
                  </w:tr>
                </w:tbl>
                <w:p w:rsidR="00267C9F" w:rsidRDefault="00267C9F" w:rsidP="00B13AA2">
                  <w:pPr>
                    <w:rPr>
                      <w:b/>
                      <w:bCs/>
                      <w:i/>
                      <w:iCs/>
                    </w:rPr>
                  </w:pPr>
                </w:p>
                <w:p w:rsidR="00267C9F" w:rsidRDefault="00267C9F" w:rsidP="00B13AA2">
                  <w:pPr>
                    <w:rPr>
                      <w:b/>
                      <w:bCs/>
                      <w:i/>
                      <w:iCs/>
                    </w:rPr>
                  </w:pPr>
                </w:p>
                <w:p w:rsidR="00267C9F" w:rsidRDefault="00267C9F" w:rsidP="00B13AA2">
                  <w:pPr>
                    <w:rPr>
                      <w:b/>
                      <w:bCs/>
                      <w:i/>
                      <w:iCs/>
                    </w:rPr>
                  </w:pPr>
                </w:p>
                <w:p w:rsidR="00267C9F" w:rsidRPr="00B13AA2" w:rsidRDefault="00267C9F" w:rsidP="00B13AA2">
                  <w:pPr>
                    <w:rPr>
                      <w:b/>
                      <w:bCs/>
                      <w:i/>
                      <w:iCs/>
                    </w:rPr>
                  </w:pPr>
                </w:p>
              </w:txbxContent>
            </v:textbox>
          </v:rect>
        </w:pict>
      </w:r>
    </w:p>
    <w:p w:rsidR="00267C9F" w:rsidRDefault="00267C9F"/>
    <w:p w:rsidR="00267C9F" w:rsidRDefault="00267C9F">
      <w:r>
        <w:rPr>
          <w:noProof/>
          <w:lang w:eastAsia="tr-TR"/>
        </w:rPr>
        <w:pict>
          <v:rect id="Dikdörtgen 7" o:spid="_x0000_s1064" style="position:absolute;margin-left:-54.35pt;margin-top:18.5pt;width:269.25pt;height:36pt;z-index:251645440;visibility:visible;v-text-anchor:middle" strokecolor="#ed7d31" strokeweight="2.25pt">
            <v:textbox>
              <w:txbxContent>
                <w:p w:rsidR="00267C9F" w:rsidRDefault="00267C9F" w:rsidP="00855EF9">
                  <w:pPr>
                    <w:pStyle w:val="NoSpacing"/>
                  </w:pPr>
                  <w:r>
                    <w:rPr>
                      <w:b/>
                      <w:bCs/>
                      <w:u w:val="single"/>
                    </w:rPr>
                    <w:t>Soru 8</w:t>
                  </w:r>
                  <w:r w:rsidRPr="00855EF9">
                    <w:rPr>
                      <w:b/>
                      <w:bCs/>
                      <w:u w:val="single"/>
                    </w:rPr>
                    <w:t>/ KAZANIM:</w:t>
                  </w:r>
                  <w:r>
                    <w:t xml:space="preserve"> Metinden hareketle metnin türünü bulur.</w:t>
                  </w:r>
                </w:p>
              </w:txbxContent>
            </v:textbox>
          </v:rect>
        </w:pict>
      </w:r>
    </w:p>
    <w:p w:rsidR="00267C9F" w:rsidRDefault="00267C9F"/>
    <w:p w:rsidR="00267C9F" w:rsidRDefault="00267C9F">
      <w:r>
        <w:rPr>
          <w:noProof/>
          <w:lang w:eastAsia="tr-TR"/>
        </w:rPr>
        <w:pict>
          <v:rect id="Dikdörtgen 21" o:spid="_x0000_s1065" style="position:absolute;margin-left:-61.85pt;margin-top:14.8pt;width:276pt;height:44.25pt;z-index:251671040;visibility:visible;v-text-anchor:middle" strokecolor="#7030a0" strokeweight="1pt">
            <v:stroke dashstyle="dash"/>
            <v:textbox>
              <w:txbxContent>
                <w:p w:rsidR="00267C9F" w:rsidRDefault="00267C9F" w:rsidP="00721B3B">
                  <w:pPr>
                    <w:jc w:val="center"/>
                    <w:rPr>
                      <w:b/>
                      <w:bCs/>
                      <w:i/>
                      <w:iCs/>
                    </w:rPr>
                  </w:pPr>
                  <w:r w:rsidRPr="00721B3B">
                    <w:rPr>
                      <w:b/>
                      <w:bCs/>
                      <w:i/>
                      <w:iCs/>
                    </w:rPr>
                    <w:t>Yukarıdaki metnin türünü yazınız</w:t>
                  </w:r>
                  <w:r w:rsidRPr="00302E5E">
                    <w:rPr>
                      <w:i/>
                      <w:iCs/>
                    </w:rPr>
                    <w:t>.                   ( 5 puan)</w:t>
                  </w:r>
                </w:p>
                <w:p w:rsidR="00267C9F" w:rsidRPr="00721B3B" w:rsidRDefault="00267C9F" w:rsidP="00721B3B">
                  <w:pPr>
                    <w:jc w:val="center"/>
                    <w:rPr>
                      <w:b/>
                      <w:bCs/>
                      <w:i/>
                      <w:iCs/>
                      <w:sz w:val="16"/>
                      <w:szCs w:val="16"/>
                    </w:rPr>
                  </w:pPr>
                  <w:r w:rsidRPr="00721B3B">
                    <w:rPr>
                      <w:b/>
                      <w:bCs/>
                      <w:i/>
                      <w:iCs/>
                      <w:sz w:val="16"/>
                      <w:szCs w:val="16"/>
                    </w:rPr>
                    <w:t>………………………………………</w:t>
                  </w:r>
                  <w:r>
                    <w:rPr>
                      <w:b/>
                      <w:bCs/>
                      <w:i/>
                      <w:iCs/>
                      <w:sz w:val="16"/>
                      <w:szCs w:val="16"/>
                    </w:rPr>
                    <w:t>………….</w:t>
                  </w:r>
                </w:p>
                <w:p w:rsidR="00267C9F" w:rsidRDefault="00267C9F" w:rsidP="00721B3B">
                  <w:pPr>
                    <w:jc w:val="center"/>
                    <w:rPr>
                      <w:b/>
                      <w:bCs/>
                      <w:i/>
                      <w:iCs/>
                    </w:rPr>
                  </w:pPr>
                </w:p>
                <w:p w:rsidR="00267C9F" w:rsidRPr="00721B3B" w:rsidRDefault="00267C9F" w:rsidP="00721B3B">
                  <w:pPr>
                    <w:jc w:val="center"/>
                    <w:rPr>
                      <w:b/>
                      <w:bCs/>
                      <w:i/>
                      <w:iCs/>
                    </w:rPr>
                  </w:pPr>
                </w:p>
              </w:txbxContent>
            </v:textbox>
          </v:rect>
        </w:pict>
      </w:r>
    </w:p>
    <w:p w:rsidR="00267C9F" w:rsidRDefault="00267C9F"/>
    <w:p w:rsidR="00267C9F" w:rsidRDefault="00267C9F">
      <w:r>
        <w:rPr>
          <w:noProof/>
          <w:lang w:eastAsia="tr-TR"/>
        </w:rPr>
        <w:pict>
          <v:rect id="Dikdörtgen 25" o:spid="_x0000_s1066" style="position:absolute;margin-left:-54.35pt;margin-top:26.8pt;width:270.75pt;height:37.5pt;z-index:251672064;visibility:visible;v-text-anchor:middle" strokecolor="#ed7d31" strokeweight="2.25pt">
            <v:textbox>
              <w:txbxContent>
                <w:p w:rsidR="00267C9F" w:rsidRPr="00721B3B" w:rsidRDefault="00267C9F" w:rsidP="00302E5E">
                  <w:r>
                    <w:rPr>
                      <w:b/>
                      <w:bCs/>
                      <w:u w:val="single"/>
                    </w:rPr>
                    <w:t>Soru 9</w:t>
                  </w:r>
                  <w:r w:rsidRPr="00721B3B">
                    <w:rPr>
                      <w:b/>
                      <w:bCs/>
                      <w:u w:val="single"/>
                    </w:rPr>
                    <w:t>/ KAZANIM:</w:t>
                  </w:r>
                  <w:r>
                    <w:t xml:space="preserve"> Anlatım tekniklerini ve düşünceyi geliştirme yollarını bulur.</w:t>
                  </w:r>
                </w:p>
              </w:txbxContent>
            </v:textbox>
          </v:rect>
        </w:pict>
      </w:r>
    </w:p>
    <w:p w:rsidR="00267C9F" w:rsidRDefault="00267C9F"/>
    <w:p w:rsidR="00267C9F" w:rsidRDefault="00267C9F">
      <w:r>
        <w:rPr>
          <w:noProof/>
          <w:lang w:eastAsia="tr-TR"/>
        </w:rPr>
        <w:pict>
          <v:rect id="Dikdörtgen 40" o:spid="_x0000_s1067" style="position:absolute;margin-left:231.4pt;margin-top:8.85pt;width:285.75pt;height:88.5pt;z-index:251677184;visibility:visible;v-text-anchor:middle" strokecolor="#7030a0" strokeweight="1pt">
            <v:stroke dashstyle="dash"/>
            <v:textbox>
              <w:txbxContent>
                <w:p w:rsidR="00267C9F" w:rsidRPr="00962982" w:rsidRDefault="00267C9F" w:rsidP="00962982">
                  <w:pPr>
                    <w:rPr>
                      <w:i/>
                      <w:iCs/>
                    </w:rPr>
                  </w:pPr>
                  <w:r w:rsidRPr="00962982">
                    <w:rPr>
                      <w:b/>
                      <w:bCs/>
                      <w:i/>
                      <w:iCs/>
                    </w:rPr>
                    <w:t xml:space="preserve">b) –Aşağıdaki cümlelerde kullanılan sıfat fiilleri bulup </w:t>
                  </w:r>
                  <w:r>
                    <w:rPr>
                      <w:b/>
                      <w:bCs/>
                      <w:i/>
                      <w:iCs/>
                    </w:rPr>
                    <w:t xml:space="preserve">altını çizerek </w:t>
                  </w:r>
                  <w:r w:rsidRPr="00962982">
                    <w:rPr>
                      <w:b/>
                      <w:bCs/>
                      <w:i/>
                      <w:iCs/>
                    </w:rPr>
                    <w:t>karşılarına görevlerini yazınız.</w:t>
                  </w:r>
                  <w:r>
                    <w:rPr>
                      <w:b/>
                      <w:bCs/>
                      <w:i/>
                      <w:iCs/>
                    </w:rPr>
                    <w:t xml:space="preserve">                      </w:t>
                  </w:r>
                  <w:r w:rsidRPr="00962982">
                    <w:rPr>
                      <w:i/>
                      <w:iCs/>
                    </w:rPr>
                    <w:t>( 5 puan)</w:t>
                  </w:r>
                </w:p>
                <w:tbl>
                  <w:tblPr>
                    <w:tblW w:w="552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64"/>
                    <w:gridCol w:w="1560"/>
                  </w:tblGrid>
                  <w:tr w:rsidR="00267C9F" w:rsidRPr="008E6CA7">
                    <w:trPr>
                      <w:trHeight w:hRule="exact" w:val="397"/>
                    </w:trPr>
                    <w:tc>
                      <w:tcPr>
                        <w:tcW w:w="3964" w:type="dxa"/>
                      </w:tcPr>
                      <w:p w:rsidR="00267C9F" w:rsidRPr="008E6CA7" w:rsidRDefault="00267C9F" w:rsidP="008E6CA7">
                        <w:pPr>
                          <w:spacing w:after="0" w:line="240" w:lineRule="auto"/>
                        </w:pPr>
                        <w:r w:rsidRPr="008E6CA7">
                          <w:rPr>
                            <w:i/>
                            <w:iCs/>
                          </w:rPr>
                          <w:t>Çalışanlar emeklerinin karşılığını alır.</w:t>
                        </w:r>
                      </w:p>
                      <w:p w:rsidR="00267C9F" w:rsidRPr="008E6CA7" w:rsidRDefault="00267C9F" w:rsidP="008E6CA7">
                        <w:pPr>
                          <w:spacing w:after="0" w:line="240" w:lineRule="auto"/>
                        </w:pPr>
                      </w:p>
                    </w:tc>
                    <w:tc>
                      <w:tcPr>
                        <w:tcW w:w="1560" w:type="dxa"/>
                      </w:tcPr>
                      <w:p w:rsidR="00267C9F" w:rsidRPr="008E6CA7" w:rsidRDefault="00267C9F" w:rsidP="008E6CA7">
                        <w:pPr>
                          <w:spacing w:after="0" w:line="240" w:lineRule="auto"/>
                        </w:pPr>
                      </w:p>
                    </w:tc>
                  </w:tr>
                  <w:tr w:rsidR="00267C9F" w:rsidRPr="008E6CA7">
                    <w:trPr>
                      <w:trHeight w:hRule="exact" w:val="397"/>
                    </w:trPr>
                    <w:tc>
                      <w:tcPr>
                        <w:tcW w:w="3964" w:type="dxa"/>
                      </w:tcPr>
                      <w:p w:rsidR="00267C9F" w:rsidRPr="008E6CA7" w:rsidRDefault="00267C9F" w:rsidP="008E6CA7">
                        <w:pPr>
                          <w:spacing w:after="0" w:line="240" w:lineRule="auto"/>
                          <w:rPr>
                            <w:i/>
                            <w:iCs/>
                          </w:rPr>
                        </w:pPr>
                        <w:r w:rsidRPr="008E6CA7">
                          <w:rPr>
                            <w:i/>
                            <w:iCs/>
                          </w:rPr>
                          <w:t>Hep benzer hatalar yapıyordu.</w:t>
                        </w:r>
                      </w:p>
                    </w:tc>
                    <w:tc>
                      <w:tcPr>
                        <w:tcW w:w="1560" w:type="dxa"/>
                      </w:tcPr>
                      <w:p w:rsidR="00267C9F" w:rsidRPr="008E6CA7" w:rsidRDefault="00267C9F" w:rsidP="008E6CA7">
                        <w:pPr>
                          <w:spacing w:after="0" w:line="240" w:lineRule="auto"/>
                        </w:pPr>
                      </w:p>
                    </w:tc>
                  </w:tr>
                </w:tbl>
                <w:p w:rsidR="00267C9F" w:rsidRDefault="00267C9F" w:rsidP="00962982"/>
                <w:p w:rsidR="00267C9F" w:rsidRDefault="00267C9F" w:rsidP="00797048">
                  <w:pPr>
                    <w:jc w:val="center"/>
                  </w:pPr>
                </w:p>
                <w:p w:rsidR="00267C9F" w:rsidRDefault="00267C9F" w:rsidP="00797048">
                  <w:pPr>
                    <w:jc w:val="center"/>
                  </w:pPr>
                </w:p>
                <w:p w:rsidR="00267C9F" w:rsidRDefault="00267C9F" w:rsidP="00797048">
                  <w:pPr>
                    <w:jc w:val="center"/>
                  </w:pPr>
                </w:p>
                <w:p w:rsidR="00267C9F" w:rsidRDefault="00267C9F" w:rsidP="00797048">
                  <w:pPr>
                    <w:jc w:val="center"/>
                  </w:pPr>
                </w:p>
                <w:p w:rsidR="00267C9F" w:rsidRDefault="00267C9F" w:rsidP="00797048">
                  <w:pPr>
                    <w:jc w:val="center"/>
                  </w:pPr>
                </w:p>
                <w:p w:rsidR="00267C9F" w:rsidRDefault="00267C9F" w:rsidP="00797048">
                  <w:pPr>
                    <w:jc w:val="center"/>
                  </w:pPr>
                </w:p>
              </w:txbxContent>
            </v:textbox>
          </v:rect>
        </w:pict>
      </w:r>
      <w:r>
        <w:rPr>
          <w:noProof/>
          <w:lang w:eastAsia="tr-TR"/>
        </w:rPr>
        <w:pict>
          <v:rect id="Dikdörtgen 28" o:spid="_x0000_s1068" style="position:absolute;margin-left:-61.1pt;margin-top:24.6pt;width:275.25pt;height:58.5pt;z-index:251673088;visibility:visible;v-text-anchor:middle" strokecolor="#7030a0" strokeweight="1pt">
            <v:stroke dashstyle="dash"/>
            <v:textbox>
              <w:txbxContent>
                <w:p w:rsidR="00267C9F" w:rsidRDefault="00267C9F" w:rsidP="00120EF2">
                  <w:pPr>
                    <w:rPr>
                      <w:b/>
                      <w:bCs/>
                      <w:i/>
                      <w:iCs/>
                    </w:rPr>
                  </w:pPr>
                  <w:r w:rsidRPr="00302E5E">
                    <w:rPr>
                      <w:b/>
                      <w:bCs/>
                      <w:i/>
                      <w:iCs/>
                    </w:rPr>
                    <w:t>Yukarıdaki metinde kullanılan düşünceyi geliştirme yolunu yazınız.</w:t>
                  </w:r>
                  <w:r>
                    <w:rPr>
                      <w:b/>
                      <w:bCs/>
                      <w:i/>
                      <w:iCs/>
                    </w:rPr>
                    <w:t xml:space="preserve">                                                         </w:t>
                  </w:r>
                  <w:r w:rsidRPr="001C6307">
                    <w:rPr>
                      <w:i/>
                      <w:iCs/>
                    </w:rPr>
                    <w:t>( 5 puan)</w:t>
                  </w:r>
                </w:p>
                <w:p w:rsidR="00267C9F" w:rsidRPr="00302E5E" w:rsidRDefault="00267C9F" w:rsidP="00302E5E">
                  <w:pPr>
                    <w:jc w:val="center"/>
                    <w:rPr>
                      <w:b/>
                      <w:bCs/>
                      <w:i/>
                      <w:iCs/>
                      <w:sz w:val="16"/>
                      <w:szCs w:val="16"/>
                    </w:rPr>
                  </w:pPr>
                  <w:r w:rsidRPr="00302E5E">
                    <w:rPr>
                      <w:b/>
                      <w:bCs/>
                      <w:i/>
                      <w:iCs/>
                      <w:sz w:val="16"/>
                      <w:szCs w:val="16"/>
                    </w:rPr>
                    <w:t>………………………………………………………………..</w:t>
                  </w:r>
                </w:p>
                <w:p w:rsidR="00267C9F" w:rsidRDefault="00267C9F" w:rsidP="00302E5E">
                  <w:pPr>
                    <w:jc w:val="center"/>
                  </w:pPr>
                </w:p>
              </w:txbxContent>
            </v:textbox>
          </v:rect>
        </w:pict>
      </w:r>
    </w:p>
    <w:p w:rsidR="00267C9F" w:rsidRDefault="00267C9F"/>
    <w:p w:rsidR="00267C9F" w:rsidRDefault="00267C9F"/>
    <w:p w:rsidR="00267C9F" w:rsidRDefault="00267C9F">
      <w:r>
        <w:rPr>
          <w:noProof/>
          <w:lang w:eastAsia="tr-TR"/>
        </w:rPr>
        <w:pict>
          <v:rect id="Dikdörtgen 32" o:spid="_x0000_s1069" style="position:absolute;margin-left:-54.35pt;margin-top:23.85pt;width:268.5pt;height:42pt;z-index:251674112;visibility:visible;v-text-anchor:middle" strokecolor="#ed7d31" strokeweight="2.25pt">
            <v:textbox>
              <w:txbxContent>
                <w:p w:rsidR="00267C9F" w:rsidRPr="00881354" w:rsidRDefault="00267C9F" w:rsidP="00881354">
                  <w:pPr>
                    <w:pStyle w:val="NoSpacing"/>
                  </w:pPr>
                  <w:r w:rsidRPr="00881354">
                    <w:rPr>
                      <w:b/>
                      <w:bCs/>
                      <w:u w:val="single"/>
                    </w:rPr>
                    <w:t>Soru 10/ KAZANIM</w:t>
                  </w:r>
                  <w:r w:rsidRPr="00881354">
                    <w:t>:</w:t>
                  </w:r>
                  <w:r>
                    <w:t xml:space="preserve"> </w:t>
                  </w:r>
                  <w:r w:rsidRPr="00881354">
                    <w:t>Noktalama</w:t>
                  </w:r>
                  <w:r>
                    <w:t xml:space="preserve"> işaretlerini </w:t>
                  </w:r>
                  <w:r w:rsidRPr="00881354">
                    <w:t>işlevlerine</w:t>
                  </w:r>
                </w:p>
                <w:p w:rsidR="00267C9F" w:rsidRPr="00881354" w:rsidRDefault="00267C9F" w:rsidP="00881354">
                  <w:pPr>
                    <w:pStyle w:val="NoSpacing"/>
                  </w:pPr>
                  <w:r>
                    <w:t>uygun</w:t>
                  </w:r>
                  <w:r w:rsidRPr="00881354">
                    <w:t xml:space="preserve"> olarak kullanır.</w:t>
                  </w:r>
                </w:p>
              </w:txbxContent>
            </v:textbox>
          </v:rect>
        </w:pict>
      </w:r>
    </w:p>
    <w:p w:rsidR="00267C9F" w:rsidRDefault="00267C9F">
      <w:r>
        <w:rPr>
          <w:noProof/>
          <w:lang w:eastAsia="tr-TR"/>
        </w:rPr>
        <w:pict>
          <v:rect id="Dikdörtgen 51" o:spid="_x0000_s1070" style="position:absolute;margin-left:235.9pt;margin-top:11.85pt;width:283.5pt;height:76.5pt;z-index:251678208;visibility:visible;v-text-anchor:middle" strokecolor="#7030a0" strokeweight="1pt">
            <v:stroke dashstyle="dash"/>
            <v:textbox>
              <w:txbxContent>
                <w:p w:rsidR="00267C9F" w:rsidRDefault="00267C9F" w:rsidP="00962982">
                  <w:pPr>
                    <w:rPr>
                      <w:i/>
                      <w:iCs/>
                    </w:rPr>
                  </w:pPr>
                  <w:r w:rsidRPr="00962982">
                    <w:rPr>
                      <w:b/>
                      <w:bCs/>
                      <w:i/>
                      <w:iCs/>
                    </w:rPr>
                    <w:t>c) Aşağıdaki cümlelerde zarf fiilleri bulup cümleye kattıkları anlamları yazınız.</w:t>
                  </w:r>
                  <w:r>
                    <w:rPr>
                      <w:b/>
                      <w:bCs/>
                      <w:i/>
                      <w:iCs/>
                    </w:rPr>
                    <w:t xml:space="preserve">                               </w:t>
                  </w:r>
                  <w:r w:rsidRPr="00962982">
                    <w:rPr>
                      <w:i/>
                      <w:iCs/>
                    </w:rPr>
                    <w:t>( 5 puan)</w:t>
                  </w:r>
                </w:p>
                <w:tbl>
                  <w:tblPr>
                    <w:tblW w:w="538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64"/>
                    <w:gridCol w:w="1418"/>
                  </w:tblGrid>
                  <w:tr w:rsidR="00267C9F" w:rsidRPr="008E6CA7">
                    <w:tc>
                      <w:tcPr>
                        <w:tcW w:w="3964" w:type="dxa"/>
                      </w:tcPr>
                      <w:p w:rsidR="00267C9F" w:rsidRPr="008E6CA7" w:rsidRDefault="00267C9F" w:rsidP="008E6CA7">
                        <w:pPr>
                          <w:spacing w:after="0" w:line="240" w:lineRule="auto"/>
                          <w:rPr>
                            <w:i/>
                            <w:iCs/>
                          </w:rPr>
                        </w:pPr>
                        <w:r w:rsidRPr="008E6CA7">
                          <w:rPr>
                            <w:i/>
                            <w:iCs/>
                          </w:rPr>
                          <w:t>Bugünlere çabalayarak geldi.</w:t>
                        </w:r>
                      </w:p>
                    </w:tc>
                    <w:tc>
                      <w:tcPr>
                        <w:tcW w:w="1418" w:type="dxa"/>
                      </w:tcPr>
                      <w:p w:rsidR="00267C9F" w:rsidRPr="008E6CA7" w:rsidRDefault="00267C9F" w:rsidP="008E6CA7">
                        <w:pPr>
                          <w:spacing w:after="0" w:line="240" w:lineRule="auto"/>
                          <w:rPr>
                            <w:i/>
                            <w:iCs/>
                          </w:rPr>
                        </w:pPr>
                      </w:p>
                    </w:tc>
                  </w:tr>
                  <w:tr w:rsidR="00267C9F" w:rsidRPr="008E6CA7">
                    <w:tc>
                      <w:tcPr>
                        <w:tcW w:w="3964" w:type="dxa"/>
                      </w:tcPr>
                      <w:p w:rsidR="00267C9F" w:rsidRPr="008E6CA7" w:rsidRDefault="00267C9F" w:rsidP="008E6CA7">
                        <w:pPr>
                          <w:spacing w:after="0" w:line="240" w:lineRule="auto"/>
                          <w:rPr>
                            <w:i/>
                            <w:iCs/>
                          </w:rPr>
                        </w:pPr>
                        <w:r w:rsidRPr="008E6CA7">
                          <w:rPr>
                            <w:i/>
                            <w:iCs/>
                          </w:rPr>
                          <w:t>Gerektiğinde hep yanında olacağım.</w:t>
                        </w:r>
                      </w:p>
                    </w:tc>
                    <w:tc>
                      <w:tcPr>
                        <w:tcW w:w="1418" w:type="dxa"/>
                      </w:tcPr>
                      <w:p w:rsidR="00267C9F" w:rsidRPr="008E6CA7" w:rsidRDefault="00267C9F" w:rsidP="008E6CA7">
                        <w:pPr>
                          <w:spacing w:after="0" w:line="240" w:lineRule="auto"/>
                          <w:rPr>
                            <w:i/>
                            <w:iCs/>
                          </w:rPr>
                        </w:pPr>
                      </w:p>
                    </w:tc>
                  </w:tr>
                </w:tbl>
                <w:p w:rsidR="00267C9F" w:rsidRDefault="00267C9F" w:rsidP="00962982">
                  <w:pPr>
                    <w:rPr>
                      <w:i/>
                      <w:iCs/>
                    </w:rPr>
                  </w:pPr>
                </w:p>
                <w:p w:rsidR="00267C9F" w:rsidRPr="00962982" w:rsidRDefault="00267C9F" w:rsidP="00962982">
                  <w:pPr>
                    <w:rPr>
                      <w:b/>
                      <w:bCs/>
                      <w:i/>
                      <w:iCs/>
                    </w:rPr>
                  </w:pPr>
                </w:p>
                <w:p w:rsidR="00267C9F" w:rsidRDefault="00267C9F" w:rsidP="00962982">
                  <w:pPr>
                    <w:jc w:val="center"/>
                  </w:pPr>
                </w:p>
                <w:p w:rsidR="00267C9F" w:rsidRDefault="00267C9F" w:rsidP="00962982">
                  <w:pPr>
                    <w:jc w:val="center"/>
                  </w:pPr>
                </w:p>
                <w:p w:rsidR="00267C9F" w:rsidRDefault="00267C9F" w:rsidP="00962982">
                  <w:pPr>
                    <w:jc w:val="center"/>
                  </w:pPr>
                </w:p>
              </w:txbxContent>
            </v:textbox>
          </v:rect>
        </w:pict>
      </w:r>
    </w:p>
    <w:p w:rsidR="00267C9F" w:rsidRDefault="00267C9F">
      <w:r>
        <w:rPr>
          <w:noProof/>
          <w:lang w:eastAsia="tr-TR"/>
        </w:rPr>
        <w:pict>
          <v:rect id="Dikdörtgen 34" o:spid="_x0000_s1071" style="position:absolute;margin-left:-54.35pt;margin-top:29.1pt;width:268.5pt;height:161.25pt;z-index:251675136;visibility:visible;v-text-anchor:middle" strokecolor="#7030a0" strokeweight="1pt">
            <v:stroke dashstyle="dash"/>
            <v:textbox>
              <w:txbxContent>
                <w:p w:rsidR="00267C9F" w:rsidRDefault="00267C9F" w:rsidP="00881354">
                  <w:pPr>
                    <w:jc w:val="center"/>
                  </w:pPr>
                  <w:r w:rsidRPr="00881354">
                    <w:t>Hayatta güç olan üç şey vardır (</w:t>
                  </w:r>
                  <w:r>
                    <w:t xml:space="preserve"> </w:t>
                  </w:r>
                  <w:r w:rsidRPr="00881354">
                    <w:t xml:space="preserve"> ) Bir sırrı saklamak (</w:t>
                  </w:r>
                  <w:r>
                    <w:t xml:space="preserve"> </w:t>
                  </w:r>
                  <w:r w:rsidRPr="00881354">
                    <w:t xml:space="preserve"> ) bir yarayı unutmak (</w:t>
                  </w:r>
                  <w:r>
                    <w:t xml:space="preserve"> </w:t>
                  </w:r>
                  <w:r w:rsidRPr="00881354">
                    <w:t xml:space="preserve"> ) boş zamanı kullanmak (</w:t>
                  </w:r>
                  <w:r>
                    <w:t xml:space="preserve"> </w:t>
                  </w:r>
                  <w:r w:rsidRPr="00881354">
                    <w:t xml:space="preserve"> )</w:t>
                  </w:r>
                </w:p>
                <w:p w:rsidR="00267C9F" w:rsidRDefault="00267C9F" w:rsidP="00881354">
                  <w:pPr>
                    <w:rPr>
                      <w:i/>
                      <w:iCs/>
                    </w:rPr>
                  </w:pPr>
                  <w:r w:rsidRPr="00881354">
                    <w:rPr>
                      <w:b/>
                      <w:bCs/>
                      <w:i/>
                      <w:iCs/>
                    </w:rPr>
                    <w:t>a) Yukarıdaki metinde boş bırakılan yerlere uygun noktalama işaretlerini koyunuz.</w:t>
                  </w:r>
                  <w:r>
                    <w:rPr>
                      <w:b/>
                      <w:bCs/>
                      <w:i/>
                      <w:iCs/>
                    </w:rPr>
                    <w:t xml:space="preserve">                       </w:t>
                  </w:r>
                  <w:r w:rsidRPr="00881354">
                    <w:rPr>
                      <w:i/>
                      <w:iCs/>
                    </w:rPr>
                    <w:t>( 5 puan)</w:t>
                  </w:r>
                </w:p>
                <w:p w:rsidR="00267C9F" w:rsidRPr="00881354" w:rsidRDefault="00267C9F" w:rsidP="00881354">
                  <w:pPr>
                    <w:rPr>
                      <w:i/>
                      <w:iCs/>
                    </w:rPr>
                  </w:pPr>
                  <w:r w:rsidRPr="00881354">
                    <w:rPr>
                      <w:b/>
                      <w:bCs/>
                      <w:i/>
                      <w:iCs/>
                    </w:rPr>
                    <w:t>b) Yukarıdaki metinde “virgül”</w:t>
                  </w:r>
                  <w:r>
                    <w:rPr>
                      <w:b/>
                      <w:bCs/>
                      <w:i/>
                      <w:iCs/>
                    </w:rPr>
                    <w:t>ün kullanılma amacını</w:t>
                  </w:r>
                  <w:r w:rsidRPr="00881354">
                    <w:rPr>
                      <w:b/>
                      <w:bCs/>
                      <w:i/>
                      <w:iCs/>
                    </w:rPr>
                    <w:t xml:space="preserve"> yazınız</w:t>
                  </w:r>
                  <w:r>
                    <w:rPr>
                      <w:b/>
                      <w:bCs/>
                      <w:i/>
                      <w:iCs/>
                    </w:rPr>
                    <w:t xml:space="preserve">.                                                                      </w:t>
                  </w:r>
                  <w:r>
                    <w:rPr>
                      <w:i/>
                      <w:iCs/>
                    </w:rPr>
                    <w:t>(5 puan)</w:t>
                  </w:r>
                </w:p>
                <w:p w:rsidR="00267C9F" w:rsidRDefault="00267C9F" w:rsidP="00881354">
                  <w:pPr>
                    <w:jc w:val="center"/>
                  </w:pPr>
                </w:p>
                <w:p w:rsidR="00267C9F" w:rsidRDefault="00267C9F" w:rsidP="00881354">
                  <w:pPr>
                    <w:jc w:val="center"/>
                  </w:pPr>
                </w:p>
                <w:p w:rsidR="00267C9F" w:rsidRDefault="00267C9F" w:rsidP="00881354">
                  <w:pPr>
                    <w:jc w:val="center"/>
                  </w:pPr>
                </w:p>
                <w:p w:rsidR="00267C9F" w:rsidRDefault="00267C9F" w:rsidP="00881354">
                  <w:pPr>
                    <w:jc w:val="center"/>
                  </w:pPr>
                </w:p>
              </w:txbxContent>
            </v:textbox>
          </v:rect>
        </w:pict>
      </w:r>
    </w:p>
    <w:p w:rsidR="00267C9F" w:rsidRDefault="00267C9F"/>
    <w:p w:rsidR="00267C9F" w:rsidRDefault="00267C9F">
      <w:r>
        <w:rPr>
          <w:noProof/>
          <w:lang w:eastAsia="tr-TR"/>
        </w:rPr>
        <w:pict>
          <v:rect id="Dikdörtgen 52" o:spid="_x0000_s1072" style="position:absolute;margin-left:235.9pt;margin-top:20.9pt;width:283.5pt;height:76.5pt;z-index:251679232;visibility:visible;v-text-anchor:middle" strokecolor="#7030a0" strokeweight="1pt">
            <v:stroke dashstyle="dash"/>
            <v:textbox>
              <w:txbxContent>
                <w:p w:rsidR="00267C9F" w:rsidRPr="0074672D" w:rsidRDefault="00267C9F" w:rsidP="0074672D">
                  <w:pPr>
                    <w:pStyle w:val="NoSpacing"/>
                    <w:rPr>
                      <w:b/>
                      <w:bCs/>
                      <w:i/>
                      <w:iCs/>
                    </w:rPr>
                  </w:pPr>
                  <w:r w:rsidRPr="0074672D">
                    <w:rPr>
                      <w:b/>
                      <w:bCs/>
                      <w:i/>
                      <w:iCs/>
                    </w:rPr>
                    <w:t>d)</w:t>
                  </w:r>
                  <w:r>
                    <w:rPr>
                      <w:b/>
                      <w:bCs/>
                      <w:i/>
                      <w:iCs/>
                    </w:rPr>
                    <w:t xml:space="preserve">    </w:t>
                  </w:r>
                  <w:r w:rsidRPr="0074672D">
                    <w:rPr>
                      <w:b/>
                      <w:bCs/>
                      <w:i/>
                      <w:iCs/>
                    </w:rPr>
                    <w:t>Aşağıdaki cümleleri uygun fiilimsi ekleriyle</w:t>
                  </w:r>
                </w:p>
                <w:p w:rsidR="00267C9F" w:rsidRPr="0074672D" w:rsidRDefault="00267C9F" w:rsidP="0074672D">
                  <w:pPr>
                    <w:pStyle w:val="NoSpacing"/>
                  </w:pPr>
                  <w:r w:rsidRPr="0074672D">
                    <w:rPr>
                      <w:b/>
                      <w:bCs/>
                      <w:i/>
                      <w:iCs/>
                    </w:rPr>
                    <w:t xml:space="preserve"> birleştiriniz.</w:t>
                  </w:r>
                  <w:r>
                    <w:t xml:space="preserve">                                                              ( 5 puan)</w:t>
                  </w:r>
                </w:p>
                <w:p w:rsidR="00267C9F" w:rsidRDefault="00267C9F" w:rsidP="0074672D">
                  <w:r>
                    <w:t xml:space="preserve">  “Annesine kızdı. Kahvaltı yapmadı. Okula gitti.”</w:t>
                  </w:r>
                </w:p>
                <w:p w:rsidR="00267C9F" w:rsidRDefault="00267C9F" w:rsidP="0074672D">
                  <w:r>
                    <w:t>…………………………………………………………………………………………</w:t>
                  </w:r>
                </w:p>
                <w:p w:rsidR="00267C9F" w:rsidRDefault="00267C9F" w:rsidP="00962982">
                  <w:pPr>
                    <w:jc w:val="center"/>
                  </w:pPr>
                </w:p>
                <w:p w:rsidR="00267C9F" w:rsidRDefault="00267C9F" w:rsidP="00962982">
                  <w:pPr>
                    <w:jc w:val="center"/>
                  </w:pPr>
                </w:p>
                <w:p w:rsidR="00267C9F" w:rsidRDefault="00267C9F" w:rsidP="00962982">
                  <w:pPr>
                    <w:jc w:val="center"/>
                  </w:pPr>
                </w:p>
                <w:p w:rsidR="00267C9F" w:rsidRDefault="00267C9F" w:rsidP="00962982">
                  <w:pPr>
                    <w:jc w:val="center"/>
                  </w:pPr>
                </w:p>
              </w:txbxContent>
            </v:textbox>
          </v:rect>
        </w:pict>
      </w:r>
    </w:p>
    <w:p w:rsidR="00267C9F" w:rsidRDefault="00267C9F"/>
    <w:p w:rsidR="00267C9F" w:rsidRDefault="00267C9F"/>
    <w:p w:rsidR="00267C9F" w:rsidRDefault="00267C9F">
      <w:r>
        <w:rPr>
          <w:noProof/>
          <w:lang w:eastAsia="tr-TR"/>
        </w:rPr>
        <w:pict>
          <v:rect id="Dikdörtgen 53" o:spid="_x0000_s1073" style="position:absolute;margin-left:293.65pt;margin-top:33.65pt;width:221.25pt;height:44.25pt;z-index:251680256;visibility:visible;v-text-anchor:middle" strokecolor="#7030a0" strokeweight="1pt">
            <v:textbox>
              <w:txbxContent>
                <w:p w:rsidR="00267C9F" w:rsidRPr="0074672D" w:rsidRDefault="00267C9F" w:rsidP="0074672D">
                  <w:pPr>
                    <w:pStyle w:val="NoSpacing"/>
                    <w:rPr>
                      <w:rFonts w:ascii="Book Antiqua" w:hAnsi="Book Antiqua" w:cs="Book Antiqua"/>
                      <w:sz w:val="28"/>
                      <w:szCs w:val="28"/>
                    </w:rPr>
                  </w:pPr>
                  <w:r w:rsidRPr="0074672D">
                    <w:rPr>
                      <w:sz w:val="28"/>
                      <w:szCs w:val="28"/>
                    </w:rPr>
                    <w:t xml:space="preserve">                  </w:t>
                  </w:r>
                  <w:r>
                    <w:rPr>
                      <w:sz w:val="28"/>
                      <w:szCs w:val="28"/>
                    </w:rPr>
                    <w:t xml:space="preserve">    </w:t>
                  </w:r>
                  <w:r w:rsidRPr="0074672D">
                    <w:rPr>
                      <w:rFonts w:ascii="Book Antiqua" w:hAnsi="Book Antiqua" w:cs="Book Antiqua"/>
                      <w:sz w:val="28"/>
                      <w:szCs w:val="28"/>
                    </w:rPr>
                    <w:t>Başarılar dilerim.</w:t>
                  </w:r>
                </w:p>
                <w:p w:rsidR="00267C9F" w:rsidRPr="0074672D" w:rsidRDefault="00267C9F" w:rsidP="0074672D">
                  <w:pPr>
                    <w:pStyle w:val="NoSpacing"/>
                    <w:rPr>
                      <w:b/>
                      <w:bCs/>
                      <w:sz w:val="28"/>
                      <w:szCs w:val="28"/>
                    </w:rPr>
                  </w:pPr>
                  <w:r w:rsidRPr="0074672D">
                    <w:rPr>
                      <w:rFonts w:ascii="Book Antiqua" w:hAnsi="Book Antiqua" w:cs="Book Antiqua"/>
                      <w:sz w:val="28"/>
                      <w:szCs w:val="28"/>
                    </w:rPr>
                    <w:t xml:space="preserve">                  </w:t>
                  </w:r>
                  <w:r w:rsidRPr="0074672D">
                    <w:rPr>
                      <w:rFonts w:ascii="Book Antiqua" w:hAnsi="Book Antiqua" w:cs="Book Antiqua"/>
                      <w:b/>
                      <w:bCs/>
                      <w:sz w:val="28"/>
                      <w:szCs w:val="28"/>
                    </w:rPr>
                    <w:t>Mustafa GÜNESER</w:t>
                  </w:r>
                </w:p>
              </w:txbxContent>
            </v:textbox>
          </v:rect>
        </w:pict>
      </w:r>
    </w:p>
    <w:p w:rsidR="00267C9F" w:rsidRDefault="00267C9F">
      <w:r>
        <w:rPr>
          <w:noProof/>
          <w:lang w:eastAsia="tr-TR"/>
        </w:rPr>
        <w:pict>
          <v:rect id="Dikdörtgen 31" o:spid="_x0000_s1074" style="position:absolute;margin-left:-60.75pt;margin-top:60.8pt;width:574.5pt;height:30.75pt;z-index:251641344;visibility:visible;v-text-anchor:middle" fillcolor="#7030a0" stroked="f" strokeweight="1pt">
            <v:shadow on="t" color="black" opacity="20971f" offset="0,2.2pt"/>
            <v:textbox>
              <w:txbxContent>
                <w:p w:rsidR="00267C9F" w:rsidRPr="008E6CA7" w:rsidRDefault="00267C9F" w:rsidP="0073145E">
                  <w:pPr>
                    <w:jc w:val="center"/>
                    <w:rPr>
                      <w:b/>
                      <w:bCs/>
                      <w:color w:val="FFFFFF"/>
                      <w:sz w:val="32"/>
                      <w:szCs w:val="32"/>
                    </w:rPr>
                  </w:pPr>
                  <w:r w:rsidRPr="008E6CA7">
                    <w:rPr>
                      <w:b/>
                      <w:bCs/>
                      <w:color w:val="FFFFFF"/>
                      <w:sz w:val="32"/>
                      <w:szCs w:val="32"/>
                    </w:rPr>
                    <w:t>HENDEK İMAM HATİP ORTAOKULU</w:t>
                  </w:r>
                </w:p>
                <w:p w:rsidR="00267C9F" w:rsidRDefault="00267C9F" w:rsidP="0073145E">
                  <w:pPr>
                    <w:jc w:val="center"/>
                    <w:rPr>
                      <w:b/>
                      <w:bCs/>
                      <w:sz w:val="32"/>
                      <w:szCs w:val="32"/>
                    </w:rPr>
                  </w:pPr>
                </w:p>
                <w:p w:rsidR="00267C9F" w:rsidRDefault="00267C9F" w:rsidP="0073145E">
                  <w:pPr>
                    <w:jc w:val="center"/>
                    <w:rPr>
                      <w:b/>
                      <w:bCs/>
                      <w:sz w:val="32"/>
                      <w:szCs w:val="32"/>
                    </w:rPr>
                  </w:pPr>
                </w:p>
                <w:p w:rsidR="00267C9F" w:rsidRDefault="00267C9F" w:rsidP="0073145E">
                  <w:pPr>
                    <w:jc w:val="center"/>
                    <w:rPr>
                      <w:b/>
                      <w:bCs/>
                      <w:sz w:val="32"/>
                      <w:szCs w:val="32"/>
                    </w:rPr>
                  </w:pPr>
                </w:p>
                <w:p w:rsidR="00267C9F" w:rsidRDefault="00267C9F" w:rsidP="0073145E">
                  <w:pPr>
                    <w:jc w:val="center"/>
                    <w:rPr>
                      <w:b/>
                      <w:bCs/>
                      <w:sz w:val="32"/>
                      <w:szCs w:val="32"/>
                    </w:rPr>
                  </w:pPr>
                </w:p>
                <w:p w:rsidR="00267C9F" w:rsidRDefault="00267C9F" w:rsidP="0073145E">
                  <w:pPr>
                    <w:jc w:val="center"/>
                    <w:rPr>
                      <w:b/>
                      <w:bCs/>
                      <w:sz w:val="32"/>
                      <w:szCs w:val="32"/>
                    </w:rPr>
                  </w:pPr>
                </w:p>
                <w:p w:rsidR="00267C9F" w:rsidRDefault="00267C9F" w:rsidP="0073145E">
                  <w:pPr>
                    <w:jc w:val="center"/>
                    <w:rPr>
                      <w:b/>
                      <w:bCs/>
                      <w:sz w:val="32"/>
                      <w:szCs w:val="32"/>
                    </w:rPr>
                  </w:pPr>
                </w:p>
                <w:p w:rsidR="00267C9F" w:rsidRPr="0052330A" w:rsidRDefault="00267C9F" w:rsidP="0073145E">
                  <w:pPr>
                    <w:jc w:val="center"/>
                    <w:rPr>
                      <w:b/>
                      <w:bCs/>
                      <w:sz w:val="32"/>
                      <w:szCs w:val="32"/>
                    </w:rPr>
                  </w:pPr>
                </w:p>
              </w:txbxContent>
            </v:textbox>
          </v:rect>
        </w:pict>
      </w:r>
    </w:p>
    <w:p w:rsidR="00267C9F" w:rsidRDefault="00267C9F">
      <w:r>
        <w:rPr>
          <w:noProof/>
          <w:lang w:eastAsia="tr-TR"/>
        </w:rPr>
        <w:pict>
          <v:rect id="Dikdörtgen 33" o:spid="_x0000_s1075" style="position:absolute;margin-left:-8.6pt;margin-top:4.15pt;width:277.5pt;height:726pt;z-index:251642368;visibility:visible;v-text-anchor:middle" fillcolor="window" strokecolor="window" strokeweight="1pt">
            <v:textbox>
              <w:txbxContent>
                <w:p w:rsidR="00267C9F" w:rsidRDefault="00267C9F" w:rsidP="00826086">
                  <w:pPr>
                    <w:pStyle w:val="NoSpacing"/>
                    <w:rPr>
                      <w:b/>
                      <w:bCs/>
                    </w:rPr>
                  </w:pPr>
                </w:p>
                <w:p w:rsidR="00267C9F" w:rsidRDefault="00267C9F" w:rsidP="00826086">
                  <w:pPr>
                    <w:pStyle w:val="NoSpacing"/>
                    <w:rPr>
                      <w:b/>
                      <w:bCs/>
                    </w:rPr>
                  </w:pPr>
                </w:p>
                <w:p w:rsidR="00267C9F" w:rsidRDefault="00267C9F" w:rsidP="00826086">
                  <w:pPr>
                    <w:pStyle w:val="NoSpacing"/>
                    <w:rPr>
                      <w:b/>
                      <w:bCs/>
                    </w:rPr>
                  </w:pPr>
                </w:p>
                <w:p w:rsidR="00267C9F" w:rsidRDefault="00267C9F" w:rsidP="00826086">
                  <w:pPr>
                    <w:pStyle w:val="NoSpacing"/>
                    <w:rPr>
                      <w:b/>
                      <w:bCs/>
                    </w:rPr>
                  </w:pPr>
                </w:p>
                <w:p w:rsidR="00267C9F" w:rsidRDefault="00267C9F" w:rsidP="00826086">
                  <w:pPr>
                    <w:pStyle w:val="NoSpacing"/>
                    <w:rPr>
                      <w:b/>
                      <w:bCs/>
                    </w:rPr>
                  </w:pPr>
                </w:p>
                <w:p w:rsidR="00267C9F" w:rsidRDefault="00267C9F" w:rsidP="00826086">
                  <w:pPr>
                    <w:pStyle w:val="NoSpacing"/>
                    <w:rPr>
                      <w:b/>
                      <w:bCs/>
                    </w:rPr>
                  </w:pPr>
                </w:p>
                <w:p w:rsidR="00267C9F" w:rsidRPr="00375E6C" w:rsidRDefault="00267C9F" w:rsidP="00826086"/>
                <w:p w:rsidR="00267C9F" w:rsidRPr="00375E6C" w:rsidRDefault="00267C9F" w:rsidP="00826086"/>
                <w:p w:rsidR="00267C9F" w:rsidRDefault="00267C9F" w:rsidP="00826086">
                  <w:pPr>
                    <w:rPr>
                      <w:i/>
                      <w:iCs/>
                    </w:rPr>
                  </w:pPr>
                </w:p>
                <w:p w:rsidR="00267C9F" w:rsidRDefault="00267C9F" w:rsidP="00826086">
                  <w:pPr>
                    <w:rPr>
                      <w:i/>
                      <w:iCs/>
                    </w:rPr>
                  </w:pPr>
                </w:p>
                <w:p w:rsidR="00267C9F" w:rsidRDefault="00267C9F" w:rsidP="00375E6C">
                  <w:pPr>
                    <w:rPr>
                      <w:b/>
                      <w:bCs/>
                    </w:rPr>
                  </w:pPr>
                </w:p>
                <w:p w:rsidR="00267C9F" w:rsidRDefault="00267C9F" w:rsidP="00826086">
                  <w:pPr>
                    <w:rPr>
                      <w:i/>
                      <w:iCs/>
                    </w:rPr>
                  </w:pPr>
                </w:p>
                <w:p w:rsidR="00267C9F" w:rsidRDefault="00267C9F" w:rsidP="00826086">
                  <w:pPr>
                    <w:rPr>
                      <w:i/>
                      <w:iCs/>
                    </w:rPr>
                  </w:pPr>
                </w:p>
                <w:p w:rsidR="00267C9F" w:rsidRDefault="00267C9F" w:rsidP="00826086">
                  <w:pPr>
                    <w:rPr>
                      <w:i/>
                      <w:iCs/>
                    </w:rPr>
                  </w:pPr>
                </w:p>
                <w:p w:rsidR="00267C9F" w:rsidRDefault="00267C9F" w:rsidP="00826086">
                  <w:pPr>
                    <w:rPr>
                      <w:i/>
                      <w:iCs/>
                    </w:rPr>
                  </w:pPr>
                </w:p>
                <w:p w:rsidR="00267C9F" w:rsidRDefault="00267C9F" w:rsidP="00132B86">
                  <w:pPr>
                    <w:pStyle w:val="NoSpacing"/>
                    <w:rPr>
                      <w:b/>
                      <w:bCs/>
                    </w:rPr>
                  </w:pPr>
                </w:p>
                <w:p w:rsidR="00267C9F" w:rsidRPr="00826086" w:rsidRDefault="00267C9F" w:rsidP="00826086">
                  <w:pPr>
                    <w:rPr>
                      <w:i/>
                      <w:iCs/>
                    </w:rPr>
                  </w:pPr>
                </w:p>
              </w:txbxContent>
            </v:textbox>
          </v:rect>
        </w:pict>
      </w:r>
      <w:r>
        <w:rPr>
          <w:noProof/>
          <w:lang w:eastAsia="tr-TR"/>
        </w:rPr>
        <w:pict>
          <v:rect id="Dikdörtgen 11" o:spid="_x0000_s1076" style="position:absolute;margin-left:-7.85pt;margin-top:6.4pt;width:276.75pt;height:23.25pt;z-index:251646464;visibility:visible;v-text-anchor:middle" strokecolor="#ed7d31" strokeweight="2.25pt">
            <v:textbox>
              <w:txbxContent>
                <w:p w:rsidR="00267C9F" w:rsidRDefault="00267C9F" w:rsidP="00826086">
                  <w:pPr>
                    <w:jc w:val="center"/>
                  </w:pPr>
                  <w:r>
                    <w:rPr>
                      <w:b/>
                      <w:bCs/>
                      <w:u w:val="single"/>
                    </w:rPr>
                    <w:t>Soru 11</w:t>
                  </w:r>
                  <w:r w:rsidRPr="003C6EA2">
                    <w:rPr>
                      <w:b/>
                      <w:bCs/>
                      <w:u w:val="single"/>
                    </w:rPr>
                    <w:t>/ KAZANIM:</w:t>
                  </w:r>
                  <w:r>
                    <w:t xml:space="preserve">  Yazım kurallarına dikkat eder.</w:t>
                  </w:r>
                </w:p>
              </w:txbxContent>
            </v:textbox>
          </v:rect>
        </w:pict>
      </w:r>
    </w:p>
    <w:p w:rsidR="00267C9F" w:rsidRDefault="00267C9F">
      <w:r>
        <w:rPr>
          <w:noProof/>
          <w:lang w:eastAsia="tr-TR"/>
        </w:rPr>
        <w:pict>
          <v:rect id="Dikdörtgen 12" o:spid="_x0000_s1077" style="position:absolute;margin-left:-8.6pt;margin-top:15.4pt;width:278.25pt;height:173.25pt;z-index:251647488;visibility:visible;v-text-anchor:middle" strokecolor="#7030a0" strokeweight="1.5pt">
            <v:stroke dashstyle="dash"/>
            <v:textbox>
              <w:txbxContent>
                <w:p w:rsidR="00267C9F" w:rsidRDefault="00267C9F" w:rsidP="0081090A">
                  <w:r>
                    <w:t>Gerçek Sakarya’lı Sapanca gölünde bir kez olsun yüzmüştür mutlaka. Sakarya’nın meşhur Kosava Köftesinin tadına bakmıştır. Çark caddesinde turlamıştır muhakkak.Nerden gelmiş olursa olsun Türkiye’yi ,Türkçe’yi v</w:t>
                  </w:r>
                  <w:bookmarkStart w:id="0" w:name="_GoBack"/>
                  <w:bookmarkEnd w:id="0"/>
                  <w:r>
                    <w:t>e Türklüğü özümsemiştir tüm benliğiyle.</w:t>
                  </w:r>
                </w:p>
                <w:p w:rsidR="00267C9F" w:rsidRDefault="00267C9F" w:rsidP="0081090A">
                  <w:pPr>
                    <w:rPr>
                      <w:i/>
                      <w:iCs/>
                    </w:rPr>
                  </w:pPr>
                  <w:r w:rsidRPr="0081090A">
                    <w:rPr>
                      <w:b/>
                      <w:bCs/>
                      <w:i/>
                      <w:iCs/>
                    </w:rPr>
                    <w:t>- Yukarıdaki cümlede yazımı yanlış olan kelimeleri bulup doğru yazılışlarını alttaki boşluğa yazınız.</w:t>
                  </w:r>
                  <w:r>
                    <w:rPr>
                      <w:b/>
                      <w:bCs/>
                      <w:i/>
                      <w:iCs/>
                    </w:rPr>
                    <w:t xml:space="preserve">      </w:t>
                  </w:r>
                  <w:r w:rsidRPr="0081090A">
                    <w:rPr>
                      <w:i/>
                      <w:iCs/>
                    </w:rPr>
                    <w:t>(10 puan)</w:t>
                  </w:r>
                </w:p>
                <w:p w:rsidR="00267C9F" w:rsidRDefault="00267C9F" w:rsidP="0081090A">
                  <w:pPr>
                    <w:rPr>
                      <w:i/>
                      <w:iCs/>
                    </w:rPr>
                  </w:pPr>
                </w:p>
                <w:p w:rsidR="00267C9F" w:rsidRDefault="00267C9F" w:rsidP="0081090A">
                  <w:pPr>
                    <w:rPr>
                      <w:i/>
                      <w:iCs/>
                    </w:rPr>
                  </w:pPr>
                </w:p>
                <w:p w:rsidR="00267C9F" w:rsidRDefault="00267C9F" w:rsidP="0081090A">
                  <w:pPr>
                    <w:rPr>
                      <w:i/>
                      <w:iCs/>
                    </w:rPr>
                  </w:pPr>
                </w:p>
                <w:p w:rsidR="00267C9F" w:rsidRPr="0081090A" w:rsidRDefault="00267C9F" w:rsidP="0081090A">
                  <w:pPr>
                    <w:rPr>
                      <w:b/>
                      <w:bCs/>
                      <w:i/>
                      <w:iCs/>
                    </w:rPr>
                  </w:pPr>
                </w:p>
              </w:txbxContent>
            </v:textbox>
          </v:rect>
        </w:pict>
      </w:r>
    </w:p>
    <w:sectPr w:rsidR="00267C9F" w:rsidSect="008E6816">
      <w:headerReference w:type="default" r:id="rId7"/>
      <w:pgSz w:w="11906" w:h="16838"/>
      <w:pgMar w:top="1417" w:right="1417" w:bottom="1417"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C9F" w:rsidRDefault="00267C9F" w:rsidP="008E6816">
      <w:pPr>
        <w:spacing w:after="0" w:line="240" w:lineRule="auto"/>
      </w:pPr>
      <w:r>
        <w:separator/>
      </w:r>
    </w:p>
  </w:endnote>
  <w:endnote w:type="continuationSeparator" w:id="0">
    <w:p w:rsidR="00267C9F" w:rsidRDefault="00267C9F" w:rsidP="008E68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libri Light">
    <w:altName w:val="Calibri"/>
    <w:panose1 w:val="00000000000000000000"/>
    <w:charset w:val="A2"/>
    <w:family w:val="swiss"/>
    <w:notTrueType/>
    <w:pitch w:val="variable"/>
    <w:sig w:usb0="00000007" w:usb1="00000000" w:usb2="00000000" w:usb3="00000000" w:csb0="00000011"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C9F" w:rsidRDefault="00267C9F" w:rsidP="008E6816">
      <w:pPr>
        <w:spacing w:after="0" w:line="240" w:lineRule="auto"/>
      </w:pPr>
      <w:r>
        <w:separator/>
      </w:r>
    </w:p>
  </w:footnote>
  <w:footnote w:type="continuationSeparator" w:id="0">
    <w:p w:rsidR="00267C9F" w:rsidRDefault="00267C9F" w:rsidP="008E68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C9F" w:rsidRDefault="00267C9F">
    <w:pPr>
      <w:pStyle w:val="Header"/>
    </w:pPr>
    <w:r>
      <w:rPr>
        <w:noProof/>
        <w:lang w:eastAsia="tr-TR"/>
      </w:rPr>
      <w:pict>
        <v:rect id="Dikdörtgen 15" o:spid="_x0000_s2049" style="position:absolute;margin-left:347.65pt;margin-top:-27.15pt;width:167.25pt;height:43.5pt;z-index:251658752;visibility:visible;v-text-anchor:middle" fillcolor="window" stroked="f" strokeweight="2.25pt">
          <v:shadow on="t" type="perspective" color="black" opacity="26214f" offset="0,0" matrix="66847f,,,66847f"/>
          <v:textbox>
            <w:txbxContent>
              <w:p w:rsidR="00267C9F" w:rsidRPr="008E6CA7" w:rsidRDefault="00267C9F" w:rsidP="0073145E">
                <w:pPr>
                  <w:pStyle w:val="NoSpacing"/>
                  <w:rPr>
                    <w:b/>
                    <w:bCs/>
                    <w:color w:val="4472C4"/>
                    <w:sz w:val="44"/>
                    <w:szCs w:val="44"/>
                  </w:rPr>
                </w:pPr>
                <w:r>
                  <w:rPr>
                    <w:b/>
                    <w:bCs/>
                    <w:color w:val="7030A0"/>
                    <w:sz w:val="44"/>
                    <w:szCs w:val="44"/>
                  </w:rPr>
                  <w:t xml:space="preserve">      </w:t>
                </w:r>
                <w:r w:rsidRPr="008B55A9">
                  <w:rPr>
                    <w:b/>
                    <w:bCs/>
                    <w:color w:val="7030A0"/>
                    <w:sz w:val="44"/>
                    <w:szCs w:val="44"/>
                  </w:rPr>
                  <w:t>TÜRKÇE</w:t>
                </w:r>
                <w:r w:rsidRPr="008E6CA7">
                  <w:rPr>
                    <w:b/>
                    <w:bCs/>
                    <w:color w:val="4472C4"/>
                    <w:sz w:val="44"/>
                    <w:szCs w:val="44"/>
                  </w:rPr>
                  <w:t xml:space="preserve"> </w:t>
                </w:r>
              </w:p>
            </w:txbxContent>
          </v:textbox>
        </v:rect>
      </w:pict>
    </w:r>
    <w:r>
      <w:rPr>
        <w:noProof/>
        <w:lang w:eastAsia="tr-TR"/>
      </w:rPr>
      <w:pict>
        <v:rect id="Dikdörtgen 29" o:spid="_x0000_s2050" style="position:absolute;margin-left:-61.1pt;margin-top:-27.15pt;width:166.5pt;height:43.5pt;z-index:251659776;visibility:visible;v-text-anchor:middle" stroked="f" strokeweight="1pt">
          <v:shadow on="t" color="black" opacity="26214f" origin=".5" offset="-3pt,0"/>
          <v:textbox>
            <w:txbxContent>
              <w:p w:rsidR="00267C9F" w:rsidRPr="008E6CA7" w:rsidRDefault="00267C9F" w:rsidP="00120EF2">
                <w:pPr>
                  <w:jc w:val="center"/>
                  <w:rPr>
                    <w:b/>
                    <w:bCs/>
                    <w:color w:val="4472C4"/>
                    <w:sz w:val="44"/>
                    <w:szCs w:val="44"/>
                  </w:rPr>
                </w:pPr>
                <w:r>
                  <w:rPr>
                    <w:b/>
                    <w:bCs/>
                    <w:color w:val="7030A0"/>
                    <w:sz w:val="44"/>
                    <w:szCs w:val="44"/>
                  </w:rPr>
                  <w:t>8.SINIF</w:t>
                </w:r>
              </w:p>
            </w:txbxContent>
          </v:textbox>
        </v:rect>
      </w:pict>
    </w:r>
    <w:r>
      <w:rPr>
        <w:noProof/>
        <w:lang w:eastAsia="tr-TR"/>
      </w:rPr>
      <w:pict>
        <v:rect id="Dikdörtgen 22" o:spid="_x0000_s2051" style="position:absolute;margin-left:117.4pt;margin-top:-30.9pt;width:225pt;height:35.25pt;z-index:251660800;visibility:visible;v-text-anchor:middle" strokecolor="#7030a0" strokeweight="2.25pt">
          <v:textbox>
            <w:txbxContent>
              <w:p w:rsidR="00267C9F" w:rsidRPr="008B55A9" w:rsidRDefault="00267C9F" w:rsidP="008B55A9">
                <w:pPr>
                  <w:pStyle w:val="NoSpacing"/>
                  <w:rPr>
                    <w:b/>
                    <w:bCs/>
                    <w:sz w:val="24"/>
                    <w:szCs w:val="24"/>
                  </w:rPr>
                </w:pPr>
                <w:r>
                  <w:rPr>
                    <w:b/>
                    <w:bCs/>
                    <w:sz w:val="24"/>
                    <w:szCs w:val="24"/>
                  </w:rPr>
                  <w:t xml:space="preserve">       </w:t>
                </w:r>
                <w:r w:rsidRPr="008B55A9">
                  <w:rPr>
                    <w:b/>
                    <w:bCs/>
                    <w:sz w:val="24"/>
                    <w:szCs w:val="24"/>
                  </w:rPr>
                  <w:t>2017-2018 EĞİTİM ÖĞRETİM YILI</w:t>
                </w:r>
              </w:p>
              <w:p w:rsidR="00267C9F" w:rsidRPr="008B55A9" w:rsidRDefault="00267C9F" w:rsidP="008B55A9">
                <w:pPr>
                  <w:pStyle w:val="NoSpacing"/>
                  <w:rPr>
                    <w:b/>
                    <w:bCs/>
                    <w:sz w:val="24"/>
                    <w:szCs w:val="24"/>
                  </w:rPr>
                </w:pPr>
                <w:r>
                  <w:rPr>
                    <w:b/>
                    <w:bCs/>
                    <w:sz w:val="24"/>
                    <w:szCs w:val="24"/>
                  </w:rPr>
                  <w:t xml:space="preserve">                     </w:t>
                </w:r>
                <w:r w:rsidRPr="008B55A9">
                  <w:rPr>
                    <w:b/>
                    <w:bCs/>
                    <w:sz w:val="24"/>
                    <w:szCs w:val="24"/>
                  </w:rPr>
                  <w:t>1.DÖNEM 1.YAZILI</w:t>
                </w:r>
              </w:p>
            </w:txbxContent>
          </v:textbox>
        </v:rect>
      </w:pict>
    </w:r>
    <w:r>
      <w:rPr>
        <w:noProof/>
        <w:lang w:eastAsia="tr-TR"/>
      </w:rPr>
      <w:pict>
        <v:rect id="Dikdörtgen 1" o:spid="_x0000_s2052" style="position:absolute;margin-left:-67.1pt;margin-top:20.85pt;width:261.75pt;height:6.75pt;z-index:251654656;visibility:visible;v-text-anchor:middle" fillcolor="#7030a0" stroked="f" strokeweight=".5pt">
          <v:shadow on="t" color="black" opacity="20971f" offset="0,2.2pt"/>
        </v:rect>
      </w:pict>
    </w:r>
    <w:r>
      <w:rPr>
        <w:noProof/>
        <w:lang w:eastAsia="tr-TR"/>
      </w:rPr>
      <w:pict>
        <v:rect id="Dikdörtgen 24" o:spid="_x0000_s2053" style="position:absolute;margin-left:112.5pt;margin-top:8.2pt;width:82.5pt;height:8.25pt;z-index:251657728;visibility:visible;v-text-anchor:middle" fillcolor="#7030a0" stroked="f" strokeweight="1.5pt">
          <v:shadow on="t" color="black" opacity="20971f" offset="0,2.2pt"/>
        </v:rect>
      </w:pict>
    </w:r>
    <w:r>
      <w:rPr>
        <w:noProof/>
        <w:lang w:eastAsia="tr-TR"/>
      </w:rPr>
      <w:pict>
        <v:rect id="Dikdörtgen 9" o:spid="_x0000_s2054" style="position:absolute;margin-left:259.5pt;margin-top:8.2pt;width:82.5pt;height:8.25pt;z-index:251656704;visibility:visible;v-text-anchor:middle" fillcolor="#7030a0" stroked="f" strokeweight="1.5pt">
          <v:shadow on="t" color="black" opacity="20971f" offset="0,2.2pt"/>
        </v:rect>
      </w:pict>
    </w:r>
    <w:r>
      <w:rPr>
        <w:noProof/>
        <w:lang w:eastAsia="tr-TR"/>
      </w:rPr>
      <w:pict>
        <v:rect id="Dikdörtgen 8" o:spid="_x0000_s2055" style="position:absolute;margin-left:259.15pt;margin-top:20.85pt;width:260.25pt;height:6.75pt;z-index:251655680;visibility:visible;v-text-anchor:middle" fillcolor="#7030a0" stroked="f" strokeweight=".5pt">
          <v:shadow on="t" color="black" opacity="20971f" offset="0,2.2pt"/>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E5225"/>
    <w:multiLevelType w:val="multilevel"/>
    <w:tmpl w:val="3930712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hdrShapeDefaults>
    <o:shapedefaults v:ext="edit" spidmax="2056"/>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6816"/>
    <w:rsid w:val="0000717B"/>
    <w:rsid w:val="00025F36"/>
    <w:rsid w:val="00120EF2"/>
    <w:rsid w:val="00124C71"/>
    <w:rsid w:val="00132B86"/>
    <w:rsid w:val="001C6307"/>
    <w:rsid w:val="001C6F86"/>
    <w:rsid w:val="00267C9F"/>
    <w:rsid w:val="002A0127"/>
    <w:rsid w:val="002C5407"/>
    <w:rsid w:val="00302E5E"/>
    <w:rsid w:val="00375E6C"/>
    <w:rsid w:val="003B477D"/>
    <w:rsid w:val="003C6EA2"/>
    <w:rsid w:val="004A256D"/>
    <w:rsid w:val="00501358"/>
    <w:rsid w:val="0052330A"/>
    <w:rsid w:val="005816A9"/>
    <w:rsid w:val="005C6BC2"/>
    <w:rsid w:val="005F60B4"/>
    <w:rsid w:val="00605291"/>
    <w:rsid w:val="00647259"/>
    <w:rsid w:val="00673D46"/>
    <w:rsid w:val="00694568"/>
    <w:rsid w:val="006B1126"/>
    <w:rsid w:val="006E508A"/>
    <w:rsid w:val="00721B3B"/>
    <w:rsid w:val="00726ADE"/>
    <w:rsid w:val="0073145E"/>
    <w:rsid w:val="007332D3"/>
    <w:rsid w:val="00746261"/>
    <w:rsid w:val="0074672D"/>
    <w:rsid w:val="0077197A"/>
    <w:rsid w:val="00797048"/>
    <w:rsid w:val="007A1FED"/>
    <w:rsid w:val="007D26EB"/>
    <w:rsid w:val="007D4386"/>
    <w:rsid w:val="0081090A"/>
    <w:rsid w:val="00826086"/>
    <w:rsid w:val="00855EF9"/>
    <w:rsid w:val="00881354"/>
    <w:rsid w:val="008845D5"/>
    <w:rsid w:val="008879AA"/>
    <w:rsid w:val="008B55A9"/>
    <w:rsid w:val="008E6816"/>
    <w:rsid w:val="008E6CA7"/>
    <w:rsid w:val="008F311A"/>
    <w:rsid w:val="0091216A"/>
    <w:rsid w:val="00962982"/>
    <w:rsid w:val="0097652F"/>
    <w:rsid w:val="00A117CA"/>
    <w:rsid w:val="00A15856"/>
    <w:rsid w:val="00A31977"/>
    <w:rsid w:val="00A778CA"/>
    <w:rsid w:val="00AB370B"/>
    <w:rsid w:val="00AF32D2"/>
    <w:rsid w:val="00B13AA2"/>
    <w:rsid w:val="00B47BB0"/>
    <w:rsid w:val="00B9136D"/>
    <w:rsid w:val="00C17519"/>
    <w:rsid w:val="00C53EF6"/>
    <w:rsid w:val="00C947CC"/>
    <w:rsid w:val="00CB4CE8"/>
    <w:rsid w:val="00D639A7"/>
    <w:rsid w:val="00DA2A7B"/>
    <w:rsid w:val="00DD1CC5"/>
    <w:rsid w:val="00E52B40"/>
    <w:rsid w:val="00EB2602"/>
    <w:rsid w:val="00F26CF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7CC"/>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E6816"/>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E6816"/>
  </w:style>
  <w:style w:type="paragraph" w:styleId="Footer">
    <w:name w:val="footer"/>
    <w:basedOn w:val="Normal"/>
    <w:link w:val="FooterChar"/>
    <w:uiPriority w:val="99"/>
    <w:rsid w:val="008E681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E6816"/>
  </w:style>
  <w:style w:type="paragraph" w:styleId="NoSpacing">
    <w:name w:val="No Spacing"/>
    <w:uiPriority w:val="99"/>
    <w:qFormat/>
    <w:rsid w:val="008E6816"/>
    <w:rPr>
      <w:rFonts w:cs="Calibri"/>
      <w:lang w:eastAsia="en-US"/>
    </w:rPr>
  </w:style>
  <w:style w:type="table" w:styleId="TableGrid">
    <w:name w:val="Table Grid"/>
    <w:basedOn w:val="TableNormal"/>
    <w:uiPriority w:val="99"/>
    <w:rsid w:val="005F60B4"/>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444248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16</Words>
  <Characters>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Windows Kullanıcısı</dc:creator>
  <cp:keywords/>
  <dc:description/>
  <cp:lastModifiedBy>Edanur</cp:lastModifiedBy>
  <cp:revision>2</cp:revision>
  <cp:lastPrinted>2017-10-15T18:14:00Z</cp:lastPrinted>
  <dcterms:created xsi:type="dcterms:W3CDTF">2017-11-03T12:30:00Z</dcterms:created>
  <dcterms:modified xsi:type="dcterms:W3CDTF">2017-11-03T12:30:00Z</dcterms:modified>
</cp:coreProperties>
</file>