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D19" w:rsidRPr="00027A31" w:rsidRDefault="00FB4D19" w:rsidP="00CF43B9">
      <w:pPr>
        <w:spacing w:after="0" w:line="120" w:lineRule="atLeast"/>
        <w:rPr>
          <w:rFonts w:ascii="Comic Sans MS" w:hAnsi="Comic Sans MS" w:cs="Comic Sans MS"/>
          <w:sz w:val="16"/>
          <w:szCs w:val="16"/>
        </w:rPr>
      </w:pPr>
      <w:r w:rsidRPr="00027A31">
        <w:rPr>
          <w:rFonts w:ascii="Comic Sans MS" w:hAnsi="Comic Sans MS" w:cs="Comic Sans MS"/>
          <w:sz w:val="16"/>
          <w:szCs w:val="16"/>
        </w:rPr>
        <w:t xml:space="preserve">Adı Soyadı:                                                                                 </w:t>
      </w:r>
    </w:p>
    <w:p w:rsidR="00FB4D19" w:rsidRDefault="00FB4D19" w:rsidP="00CF43B9">
      <w:pPr>
        <w:spacing w:after="0" w:line="120" w:lineRule="atLeast"/>
        <w:rPr>
          <w:rFonts w:ascii="Comic Sans MS" w:hAnsi="Comic Sans MS" w:cs="Comic Sans MS"/>
          <w:b/>
          <w:bCs/>
          <w:sz w:val="21"/>
          <w:szCs w:val="21"/>
        </w:rPr>
      </w:pPr>
      <w:r w:rsidRPr="00027A31">
        <w:rPr>
          <w:rFonts w:ascii="Comic Sans MS" w:hAnsi="Comic Sans MS" w:cs="Comic Sans MS"/>
          <w:sz w:val="16"/>
          <w:szCs w:val="16"/>
        </w:rPr>
        <w:t>Sınıf No:</w:t>
      </w:r>
      <w:r w:rsidRPr="00027A31">
        <w:rPr>
          <w:rFonts w:ascii="Comic Sans MS" w:hAnsi="Comic Sans MS" w:cs="Comic Sans MS"/>
          <w:sz w:val="16"/>
          <w:szCs w:val="16"/>
        </w:rPr>
        <w:tab/>
      </w:r>
      <w:r w:rsidRPr="007533CD">
        <w:rPr>
          <w:rFonts w:ascii="Comic Sans MS" w:hAnsi="Comic Sans MS" w:cs="Comic Sans MS"/>
          <w:b/>
          <w:bCs/>
          <w:sz w:val="21"/>
          <w:szCs w:val="21"/>
        </w:rPr>
        <w:t xml:space="preserve">                               </w:t>
      </w:r>
    </w:p>
    <w:p w:rsidR="00FB4D19" w:rsidRPr="00027A31" w:rsidRDefault="00FB4D19" w:rsidP="00027A31">
      <w:pPr>
        <w:spacing w:after="0" w:line="120" w:lineRule="atLeast"/>
        <w:jc w:val="center"/>
        <w:rPr>
          <w:rFonts w:ascii="Comic Sans MS" w:hAnsi="Comic Sans MS" w:cs="Comic Sans MS"/>
          <w:sz w:val="18"/>
          <w:szCs w:val="18"/>
        </w:rPr>
      </w:pPr>
      <w:r>
        <w:rPr>
          <w:rFonts w:ascii="Comic Sans MS" w:hAnsi="Comic Sans MS" w:cs="Comic Sans MS"/>
          <w:sz w:val="18"/>
          <w:szCs w:val="18"/>
        </w:rPr>
        <w:t>2016–2017</w:t>
      </w:r>
      <w:r w:rsidRPr="00027A31">
        <w:rPr>
          <w:rFonts w:ascii="Comic Sans MS" w:hAnsi="Comic Sans MS" w:cs="Comic Sans MS"/>
          <w:sz w:val="18"/>
          <w:szCs w:val="18"/>
        </w:rPr>
        <w:t xml:space="preserve"> Eğitim-Öğretim Yılı Atatürk Ort</w:t>
      </w:r>
      <w:bookmarkStart w:id="0" w:name="_GoBack"/>
      <w:bookmarkEnd w:id="0"/>
      <w:r w:rsidRPr="00027A31">
        <w:rPr>
          <w:rFonts w:ascii="Comic Sans MS" w:hAnsi="Comic Sans MS" w:cs="Comic Sans MS"/>
          <w:sz w:val="18"/>
          <w:szCs w:val="18"/>
        </w:rPr>
        <w:t>aokulu</w:t>
      </w:r>
    </w:p>
    <w:p w:rsidR="00FB4D19" w:rsidRDefault="00FB4D19" w:rsidP="00027A31">
      <w:pPr>
        <w:spacing w:after="0" w:line="120" w:lineRule="atLeast"/>
        <w:jc w:val="center"/>
        <w:rPr>
          <w:rFonts w:ascii="Comic Sans MS" w:hAnsi="Comic Sans MS" w:cs="Comic Sans MS"/>
          <w:sz w:val="18"/>
          <w:szCs w:val="18"/>
        </w:rPr>
      </w:pPr>
      <w:r>
        <w:rPr>
          <w:rFonts w:ascii="Comic Sans MS" w:hAnsi="Comic Sans MS" w:cs="Comic Sans MS"/>
          <w:sz w:val="18"/>
          <w:szCs w:val="18"/>
        </w:rPr>
        <w:t xml:space="preserve">Din Kültürü Ve Ahlak Bilgisi </w:t>
      </w:r>
      <w:r w:rsidRPr="00027A31">
        <w:rPr>
          <w:rFonts w:ascii="Comic Sans MS" w:hAnsi="Comic Sans MS" w:cs="Comic Sans MS"/>
          <w:sz w:val="18"/>
          <w:szCs w:val="18"/>
        </w:rPr>
        <w:t>8.Sınıf 2.Dönem 2.Yazılı Soruları</w:t>
      </w:r>
    </w:p>
    <w:p w:rsidR="00FB4D19" w:rsidRPr="00C7337C" w:rsidRDefault="00FB4D19" w:rsidP="00C7337C">
      <w:pPr>
        <w:spacing w:before="240" w:after="240"/>
        <w:jc w:val="center"/>
        <w:rPr>
          <w:b/>
          <w:bCs/>
          <w:i/>
          <w:iCs/>
          <w:sz w:val="16"/>
          <w:szCs w:val="16"/>
        </w:rPr>
      </w:pPr>
      <w:r w:rsidRPr="00C7337C">
        <w:rPr>
          <w:b/>
          <w:bCs/>
          <w:i/>
          <w:iCs/>
          <w:sz w:val="16"/>
          <w:szCs w:val="16"/>
        </w:rPr>
        <w:t>A-) Aşağıdaki numaralı kelimeleri uygun olan ifade ile eşleştiriniz. (4*5= 20 PUAN)</w:t>
      </w: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4"/>
        <w:gridCol w:w="283"/>
        <w:gridCol w:w="7558"/>
      </w:tblGrid>
      <w:tr w:rsidR="00FB4D19" w:rsidRPr="0075667E">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pStyle w:val="ListParagraph"/>
              <w:numPr>
                <w:ilvl w:val="0"/>
                <w:numId w:val="2"/>
              </w:numPr>
              <w:spacing w:after="0" w:line="240" w:lineRule="auto"/>
              <w:rPr>
                <w:sz w:val="16"/>
                <w:szCs w:val="16"/>
              </w:rPr>
            </w:pPr>
            <w:r w:rsidRPr="0075667E">
              <w:rPr>
                <w:sz w:val="16"/>
                <w:szCs w:val="16"/>
              </w:rPr>
              <w:t>Taassup</w:t>
            </w:r>
          </w:p>
        </w:tc>
        <w:tc>
          <w:tcPr>
            <w:tcW w:w="283" w:type="dxa"/>
            <w:tcBorders>
              <w:top w:val="nil"/>
              <w:left w:val="single" w:sz="6" w:space="0" w:color="auto"/>
              <w:bottom w:val="nil"/>
              <w:right w:val="single" w:sz="6" w:space="0" w:color="auto"/>
            </w:tcBorders>
          </w:tcPr>
          <w:p w:rsidR="00FB4D19" w:rsidRPr="0075667E" w:rsidRDefault="00FB4D19" w:rsidP="0075667E">
            <w:pPr>
              <w:spacing w:after="0" w:line="240" w:lineRule="auto"/>
              <w:rPr>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spacing w:after="0" w:line="240" w:lineRule="auto"/>
              <w:rPr>
                <w:sz w:val="16"/>
                <w:szCs w:val="16"/>
              </w:rPr>
            </w:pPr>
            <w:r w:rsidRPr="0075667E">
              <w:rPr>
                <w:rFonts w:eastAsia="MS Mincho"/>
                <w:sz w:val="16"/>
                <w:szCs w:val="16"/>
              </w:rPr>
              <w:t>Bir şeyi başkasına bakarak olduğu gibi aynısını yapmaya denir.</w:t>
            </w:r>
          </w:p>
        </w:tc>
      </w:tr>
      <w:tr w:rsidR="00FB4D19" w:rsidRPr="0075667E">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pStyle w:val="ListParagraph"/>
              <w:numPr>
                <w:ilvl w:val="0"/>
                <w:numId w:val="2"/>
              </w:numPr>
              <w:spacing w:after="0" w:line="240" w:lineRule="auto"/>
              <w:rPr>
                <w:sz w:val="16"/>
                <w:szCs w:val="16"/>
              </w:rPr>
            </w:pPr>
            <w:r w:rsidRPr="0075667E">
              <w:rPr>
                <w:sz w:val="16"/>
                <w:szCs w:val="16"/>
              </w:rPr>
              <w:t>Tevekkül</w:t>
            </w:r>
          </w:p>
        </w:tc>
        <w:tc>
          <w:tcPr>
            <w:tcW w:w="283" w:type="dxa"/>
            <w:tcBorders>
              <w:top w:val="nil"/>
              <w:left w:val="single" w:sz="6" w:space="0" w:color="auto"/>
              <w:bottom w:val="nil"/>
              <w:right w:val="single" w:sz="6" w:space="0" w:color="auto"/>
            </w:tcBorders>
          </w:tcPr>
          <w:p w:rsidR="00FB4D19" w:rsidRPr="0075667E" w:rsidRDefault="00FB4D19" w:rsidP="0075667E">
            <w:pPr>
              <w:spacing w:after="0" w:line="240" w:lineRule="auto"/>
              <w:rPr>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spacing w:after="0" w:line="240" w:lineRule="auto"/>
              <w:rPr>
                <w:sz w:val="16"/>
                <w:szCs w:val="16"/>
              </w:rPr>
            </w:pPr>
            <w:r w:rsidRPr="0075667E">
              <w:rPr>
                <w:sz w:val="16"/>
                <w:szCs w:val="16"/>
              </w:rPr>
              <w:t>Bir düşünceye, bir inanışa aşırı ölçüde bağlanıp ondan başka bir düşünceyi kabullenmemeye denir.</w:t>
            </w:r>
          </w:p>
        </w:tc>
      </w:tr>
      <w:tr w:rsidR="00FB4D19" w:rsidRPr="0075667E">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pStyle w:val="ListParagraph"/>
              <w:numPr>
                <w:ilvl w:val="0"/>
                <w:numId w:val="2"/>
              </w:numPr>
              <w:spacing w:after="0" w:line="240" w:lineRule="auto"/>
              <w:rPr>
                <w:sz w:val="16"/>
                <w:szCs w:val="16"/>
              </w:rPr>
            </w:pPr>
            <w:r w:rsidRPr="0075667E">
              <w:rPr>
                <w:sz w:val="16"/>
                <w:szCs w:val="16"/>
              </w:rPr>
              <w:t>Şükür</w:t>
            </w:r>
          </w:p>
        </w:tc>
        <w:tc>
          <w:tcPr>
            <w:tcW w:w="283" w:type="dxa"/>
            <w:tcBorders>
              <w:top w:val="nil"/>
              <w:left w:val="single" w:sz="6" w:space="0" w:color="auto"/>
              <w:bottom w:val="nil"/>
              <w:right w:val="single" w:sz="6" w:space="0" w:color="auto"/>
            </w:tcBorders>
          </w:tcPr>
          <w:p w:rsidR="00FB4D19" w:rsidRPr="0075667E" w:rsidRDefault="00FB4D19" w:rsidP="0075667E">
            <w:pPr>
              <w:spacing w:after="0" w:line="240" w:lineRule="auto"/>
              <w:rPr>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spacing w:after="0" w:line="240" w:lineRule="auto"/>
              <w:rPr>
                <w:sz w:val="16"/>
                <w:szCs w:val="16"/>
              </w:rPr>
            </w:pPr>
            <w:r w:rsidRPr="0075667E">
              <w:rPr>
                <w:sz w:val="16"/>
                <w:szCs w:val="16"/>
              </w:rPr>
              <w:t>Gerçekleşmesi için zaman gereken ya da insanın katlanması zor gelen durumlar karşısında bekleyebilme ve dayanabilme gücüne denir.</w:t>
            </w:r>
          </w:p>
        </w:tc>
      </w:tr>
      <w:tr w:rsidR="00FB4D19" w:rsidRPr="0075667E">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pStyle w:val="ListParagraph"/>
              <w:numPr>
                <w:ilvl w:val="0"/>
                <w:numId w:val="2"/>
              </w:numPr>
              <w:spacing w:after="0" w:line="240" w:lineRule="auto"/>
              <w:rPr>
                <w:sz w:val="16"/>
                <w:szCs w:val="16"/>
              </w:rPr>
            </w:pPr>
            <w:r w:rsidRPr="0075667E">
              <w:rPr>
                <w:sz w:val="16"/>
                <w:szCs w:val="16"/>
              </w:rPr>
              <w:t>Sabır</w:t>
            </w:r>
          </w:p>
        </w:tc>
        <w:tc>
          <w:tcPr>
            <w:tcW w:w="283" w:type="dxa"/>
            <w:tcBorders>
              <w:top w:val="nil"/>
              <w:left w:val="single" w:sz="6" w:space="0" w:color="auto"/>
              <w:bottom w:val="nil"/>
              <w:right w:val="single" w:sz="6" w:space="0" w:color="auto"/>
            </w:tcBorders>
          </w:tcPr>
          <w:p w:rsidR="00FB4D19" w:rsidRPr="0075667E" w:rsidRDefault="00FB4D19" w:rsidP="0075667E">
            <w:pPr>
              <w:spacing w:after="0" w:line="240" w:lineRule="auto"/>
              <w:rPr>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spacing w:before="120" w:after="120" w:line="240" w:lineRule="auto"/>
              <w:rPr>
                <w:sz w:val="16"/>
                <w:szCs w:val="16"/>
              </w:rPr>
            </w:pPr>
            <w:r w:rsidRPr="0075667E">
              <w:rPr>
                <w:sz w:val="16"/>
                <w:szCs w:val="16"/>
              </w:rPr>
              <w:t xml:space="preserve"> Belli bir amaca ulaşabilmek için elimizden geleni yaptıktan sonra, işin sonucunu Allah’a bırakıp, Allah’a güvenmeye, ona dua etmeye denir.</w:t>
            </w:r>
          </w:p>
        </w:tc>
      </w:tr>
      <w:tr w:rsidR="00FB4D19" w:rsidRPr="0075667E">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pStyle w:val="ListParagraph"/>
              <w:numPr>
                <w:ilvl w:val="0"/>
                <w:numId w:val="3"/>
              </w:numPr>
              <w:spacing w:after="0" w:line="240" w:lineRule="auto"/>
              <w:rPr>
                <w:sz w:val="16"/>
                <w:szCs w:val="16"/>
              </w:rPr>
            </w:pPr>
            <w:r w:rsidRPr="0075667E">
              <w:rPr>
                <w:sz w:val="16"/>
                <w:szCs w:val="16"/>
              </w:rPr>
              <w:t>Taklid</w:t>
            </w:r>
          </w:p>
        </w:tc>
        <w:tc>
          <w:tcPr>
            <w:tcW w:w="283" w:type="dxa"/>
            <w:tcBorders>
              <w:top w:val="nil"/>
              <w:left w:val="single" w:sz="6" w:space="0" w:color="auto"/>
              <w:bottom w:val="nil"/>
              <w:right w:val="single" w:sz="6" w:space="0" w:color="auto"/>
            </w:tcBorders>
          </w:tcPr>
          <w:p w:rsidR="00FB4D19" w:rsidRPr="0075667E" w:rsidRDefault="00FB4D19" w:rsidP="0075667E">
            <w:pPr>
              <w:spacing w:after="0" w:line="240" w:lineRule="auto"/>
              <w:rPr>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FB4D19" w:rsidRPr="0075667E" w:rsidRDefault="00FB4D19" w:rsidP="0075667E">
            <w:pPr>
              <w:spacing w:after="0" w:line="240" w:lineRule="auto"/>
              <w:rPr>
                <w:sz w:val="16"/>
                <w:szCs w:val="16"/>
              </w:rPr>
            </w:pPr>
            <w:r w:rsidRPr="0075667E">
              <w:rPr>
                <w:rFonts w:eastAsia="MS Mincho"/>
                <w:sz w:val="16"/>
                <w:szCs w:val="16"/>
              </w:rPr>
              <w:t>Allah’ın verdiği sayısız nimetler karşısında Allah’a teşekkür etmeye denir.</w:t>
            </w:r>
          </w:p>
        </w:tc>
      </w:tr>
    </w:tbl>
    <w:p w:rsidR="00FB4D19" w:rsidRDefault="00FB4D19" w:rsidP="00027A31">
      <w:pPr>
        <w:spacing w:after="0" w:line="120" w:lineRule="atLeast"/>
        <w:jc w:val="center"/>
        <w:rPr>
          <w:rFonts w:ascii="Comic Sans MS" w:hAnsi="Comic Sans MS" w:cs="Comic Sans MS"/>
          <w:sz w:val="18"/>
          <w:szCs w:val="18"/>
        </w:rPr>
      </w:pPr>
    </w:p>
    <w:p w:rsidR="00FB4D19" w:rsidRPr="00027A31" w:rsidRDefault="00FB4D19" w:rsidP="00027A31">
      <w:pPr>
        <w:spacing w:after="0" w:line="120" w:lineRule="atLeast"/>
        <w:jc w:val="center"/>
        <w:rPr>
          <w:rFonts w:ascii="Comic Sans MS" w:hAnsi="Comic Sans MS" w:cs="Comic Sans MS"/>
          <w:b/>
          <w:bCs/>
          <w:sz w:val="18"/>
          <w:szCs w:val="18"/>
        </w:rPr>
      </w:pPr>
    </w:p>
    <w:p w:rsidR="00FB4D19" w:rsidRPr="00C7337C" w:rsidRDefault="00FB4D19" w:rsidP="00027A31">
      <w:pPr>
        <w:spacing w:after="0" w:line="120" w:lineRule="atLeast"/>
        <w:jc w:val="center"/>
        <w:rPr>
          <w:b/>
          <w:bCs/>
          <w:sz w:val="16"/>
          <w:szCs w:val="16"/>
        </w:rPr>
        <w:sectPr w:rsidR="00FB4D19" w:rsidRPr="00C7337C" w:rsidSect="00CF43B9">
          <w:pgSz w:w="11906" w:h="16838"/>
          <w:pgMar w:top="720" w:right="340" w:bottom="720" w:left="340" w:header="709" w:footer="709" w:gutter="0"/>
          <w:cols w:sep="1" w:space="227"/>
          <w:docGrid w:linePitch="360"/>
        </w:sectPr>
      </w:pPr>
      <w:r w:rsidRPr="00C7337C">
        <w:rPr>
          <w:b/>
          <w:bCs/>
          <w:i/>
          <w:iCs/>
          <w:sz w:val="16"/>
          <w:szCs w:val="16"/>
        </w:rPr>
        <w:t>B-) Aşağıdaki test sorularını cevaplayınız. (20*3=60 Puan)</w:t>
      </w:r>
    </w:p>
    <w:p w:rsidR="00FB4D19" w:rsidRPr="00C7337C" w:rsidRDefault="00FB4D19" w:rsidP="007A6384">
      <w:pPr>
        <w:spacing w:after="0" w:line="120" w:lineRule="atLeast"/>
        <w:rPr>
          <w:sz w:val="16"/>
          <w:szCs w:val="16"/>
        </w:rPr>
      </w:pPr>
      <w:r w:rsidRPr="00C7337C">
        <w:rPr>
          <w:sz w:val="16"/>
          <w:szCs w:val="16"/>
        </w:rPr>
        <w:t>“Bir genç, ihtiyar bir kimseye yaşı sebebiyle ikramda bulunursa Allah yaşlılığında ona ikram edecek kimseleri mutlaka takdir eder.”</w:t>
      </w:r>
    </w:p>
    <w:p w:rsidR="00FB4D19" w:rsidRPr="00C7337C" w:rsidRDefault="00FB4D19" w:rsidP="007A6384">
      <w:pPr>
        <w:spacing w:after="0" w:line="120" w:lineRule="atLeast"/>
        <w:rPr>
          <w:b/>
          <w:bCs/>
          <w:sz w:val="16"/>
          <w:szCs w:val="16"/>
        </w:rPr>
      </w:pPr>
      <w:r w:rsidRPr="00C7337C">
        <w:rPr>
          <w:b/>
          <w:bCs/>
          <w:sz w:val="16"/>
          <w:szCs w:val="16"/>
        </w:rPr>
        <w:t>1. Bu hadiste verilen mesaj aşağıdaki ayetlerin</w:t>
      </w:r>
    </w:p>
    <w:p w:rsidR="00FB4D19" w:rsidRPr="00C7337C" w:rsidRDefault="00FB4D19" w:rsidP="007A6384">
      <w:pPr>
        <w:spacing w:after="0" w:line="120" w:lineRule="atLeast"/>
        <w:rPr>
          <w:b/>
          <w:bCs/>
          <w:sz w:val="16"/>
          <w:szCs w:val="16"/>
        </w:rPr>
      </w:pPr>
      <w:r w:rsidRPr="00C7337C">
        <w:rPr>
          <w:b/>
          <w:bCs/>
          <w:sz w:val="16"/>
          <w:szCs w:val="16"/>
        </w:rPr>
        <w:t>hangisinde vurgulanmaktadır?</w:t>
      </w:r>
    </w:p>
    <w:p w:rsidR="00FB4D19" w:rsidRPr="00C7337C" w:rsidRDefault="00FB4D19" w:rsidP="007A6384">
      <w:pPr>
        <w:spacing w:after="0" w:line="120" w:lineRule="atLeast"/>
        <w:rPr>
          <w:sz w:val="16"/>
          <w:szCs w:val="16"/>
        </w:rPr>
      </w:pPr>
      <w:r w:rsidRPr="00C7337C">
        <w:rPr>
          <w:sz w:val="16"/>
          <w:szCs w:val="16"/>
        </w:rPr>
        <w:t>A) “O gün, ne mal fayda verir ne de evlat.”</w:t>
      </w:r>
    </w:p>
    <w:p w:rsidR="00FB4D19" w:rsidRPr="00C7337C" w:rsidRDefault="00FB4D19" w:rsidP="007A6384">
      <w:pPr>
        <w:spacing w:after="0" w:line="120" w:lineRule="atLeast"/>
        <w:rPr>
          <w:sz w:val="16"/>
          <w:szCs w:val="16"/>
        </w:rPr>
      </w:pPr>
      <w:r w:rsidRPr="00C7337C">
        <w:rPr>
          <w:sz w:val="16"/>
          <w:szCs w:val="16"/>
        </w:rPr>
        <w:t>B) “İyilik ederseniz kendinize iyilik etmiş olursunuz...”</w:t>
      </w:r>
    </w:p>
    <w:p w:rsidR="00FB4D19" w:rsidRPr="00C7337C" w:rsidRDefault="00FB4D19" w:rsidP="007A6384">
      <w:pPr>
        <w:spacing w:after="0" w:line="120" w:lineRule="atLeast"/>
        <w:rPr>
          <w:sz w:val="16"/>
          <w:szCs w:val="16"/>
        </w:rPr>
      </w:pPr>
      <w:r w:rsidRPr="00C7337C">
        <w:rPr>
          <w:sz w:val="16"/>
          <w:szCs w:val="16"/>
        </w:rPr>
        <w:t>C) “Güzel söz ve bağışlama, arkasından incitme gelen sadakadan daha iyidir...”</w:t>
      </w:r>
    </w:p>
    <w:p w:rsidR="00FB4D19" w:rsidRPr="00C7337C" w:rsidRDefault="00FB4D19" w:rsidP="007A6384">
      <w:pPr>
        <w:spacing w:after="0" w:line="120" w:lineRule="atLeast"/>
        <w:rPr>
          <w:sz w:val="16"/>
          <w:szCs w:val="16"/>
        </w:rPr>
      </w:pPr>
      <w:r w:rsidRPr="00C7337C">
        <w:rPr>
          <w:sz w:val="16"/>
          <w:szCs w:val="16"/>
        </w:rPr>
        <w:t>D) “Ey iman edenler! Allah’ın size helâl kıldığı iyi ve temiz nimetleri (kendinize) haram etmeyin”</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I.       Bilginin doğruluğuna önem vermek</w:t>
      </w:r>
    </w:p>
    <w:p w:rsidR="00FB4D19" w:rsidRPr="00C7337C" w:rsidRDefault="00FB4D19" w:rsidP="007A6384">
      <w:pPr>
        <w:spacing w:after="0" w:line="120" w:lineRule="atLeast"/>
        <w:rPr>
          <w:sz w:val="16"/>
          <w:szCs w:val="16"/>
        </w:rPr>
      </w:pPr>
      <w:r w:rsidRPr="00C7337C">
        <w:rPr>
          <w:sz w:val="16"/>
          <w:szCs w:val="16"/>
        </w:rPr>
        <w:t>II.    Atalarından gördüğünü aynen yapmak</w:t>
      </w:r>
    </w:p>
    <w:p w:rsidR="00FB4D19" w:rsidRPr="00C7337C" w:rsidRDefault="00FB4D19" w:rsidP="007A6384">
      <w:pPr>
        <w:spacing w:after="0" w:line="120" w:lineRule="atLeast"/>
        <w:rPr>
          <w:sz w:val="16"/>
          <w:szCs w:val="16"/>
        </w:rPr>
      </w:pPr>
      <w:r w:rsidRPr="00C7337C">
        <w:rPr>
          <w:sz w:val="16"/>
          <w:szCs w:val="16"/>
        </w:rPr>
        <w:t>III.  Yaratılış amacını düşünmek</w:t>
      </w:r>
    </w:p>
    <w:p w:rsidR="00FB4D19" w:rsidRPr="00C7337C" w:rsidRDefault="00FB4D19" w:rsidP="007A6384">
      <w:pPr>
        <w:spacing w:after="0" w:line="120" w:lineRule="atLeast"/>
        <w:rPr>
          <w:sz w:val="16"/>
          <w:szCs w:val="16"/>
        </w:rPr>
      </w:pPr>
      <w:r w:rsidRPr="00C7337C">
        <w:rPr>
          <w:sz w:val="16"/>
          <w:szCs w:val="16"/>
        </w:rPr>
        <w:t>IV.   Duyduklarını sorgulamadan kabullenmek</w:t>
      </w:r>
    </w:p>
    <w:p w:rsidR="00FB4D19" w:rsidRPr="00C7337C" w:rsidRDefault="00FB4D19" w:rsidP="007A6384">
      <w:pPr>
        <w:spacing w:after="0" w:line="120" w:lineRule="atLeast"/>
        <w:rPr>
          <w:b/>
          <w:bCs/>
          <w:sz w:val="16"/>
          <w:szCs w:val="16"/>
        </w:rPr>
      </w:pPr>
      <w:r w:rsidRPr="00C7337C">
        <w:rPr>
          <w:b/>
          <w:bCs/>
          <w:sz w:val="16"/>
          <w:szCs w:val="16"/>
        </w:rPr>
        <w:t>2. Yukarıda numaralanmış ifadelerden hangileri Kur’an’ın aklı kullanmaya yönelik tavsiyelerine uygundur?</w:t>
      </w:r>
    </w:p>
    <w:p w:rsidR="00FB4D19" w:rsidRPr="00C7337C" w:rsidRDefault="00FB4D19" w:rsidP="007A6384">
      <w:pPr>
        <w:spacing w:after="0" w:line="120" w:lineRule="atLeast"/>
        <w:rPr>
          <w:sz w:val="16"/>
          <w:szCs w:val="16"/>
        </w:rPr>
      </w:pPr>
      <w:r w:rsidRPr="00C7337C">
        <w:rPr>
          <w:sz w:val="16"/>
          <w:szCs w:val="16"/>
        </w:rPr>
        <w:t>A) I ve III.  B) I ve IV.  C) II ve III.   D) II ve IV.</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Bilge bir kişi vezire giderek kötü alışkanlıkların yaygınlaşıp ahlaki yapının bozulduğunu dile getirir ve bu konuda tedbir alınmasını ister. Vezir ise her koyunun kendi bacağından asılacağını ve bu işe karışmamasını söyler. Bilge kişi de bir koyunu keserek vezirin evinin karşısındaki ağaca asar. Koyun zamanla kokmaya başlar ve kokusu vezire kadar ulaşır. Bunu, bilge kişinin yaptığını öğrenen vezir hatasını anlar.</w:t>
      </w:r>
    </w:p>
    <w:p w:rsidR="00FB4D19" w:rsidRPr="00C7337C" w:rsidRDefault="00FB4D19" w:rsidP="007A6384">
      <w:pPr>
        <w:spacing w:after="0" w:line="120" w:lineRule="atLeast"/>
        <w:rPr>
          <w:b/>
          <w:bCs/>
          <w:sz w:val="16"/>
          <w:szCs w:val="16"/>
        </w:rPr>
      </w:pPr>
      <w:r w:rsidRPr="00C7337C">
        <w:rPr>
          <w:b/>
          <w:bCs/>
          <w:sz w:val="16"/>
          <w:szCs w:val="16"/>
        </w:rPr>
        <w:t>3.Buna göre bilge kişinin verdiği mesaj aşağıdakilerden hangisidir?</w:t>
      </w:r>
    </w:p>
    <w:p w:rsidR="00FB4D19" w:rsidRPr="00C7337C" w:rsidRDefault="00FB4D19" w:rsidP="007A6384">
      <w:pPr>
        <w:spacing w:after="0" w:line="120" w:lineRule="atLeast"/>
        <w:rPr>
          <w:sz w:val="16"/>
          <w:szCs w:val="16"/>
        </w:rPr>
      </w:pPr>
      <w:r w:rsidRPr="00C7337C">
        <w:rPr>
          <w:sz w:val="16"/>
          <w:szCs w:val="16"/>
        </w:rPr>
        <w:t>A) Kötü alışkanlıkları önlemek için iyi örnekler oluşturulmalıdır.</w:t>
      </w:r>
    </w:p>
    <w:p w:rsidR="00FB4D19" w:rsidRPr="00C7337C" w:rsidRDefault="00FB4D19" w:rsidP="007A6384">
      <w:pPr>
        <w:spacing w:after="0" w:line="120" w:lineRule="atLeast"/>
        <w:rPr>
          <w:sz w:val="16"/>
          <w:szCs w:val="16"/>
        </w:rPr>
      </w:pPr>
      <w:r w:rsidRPr="00C7337C">
        <w:rPr>
          <w:sz w:val="16"/>
          <w:szCs w:val="16"/>
        </w:rPr>
        <w:t>B) Vezirler, halka karşı fedakarca davranmalıdır.</w:t>
      </w:r>
    </w:p>
    <w:p w:rsidR="00FB4D19" w:rsidRPr="00C7337C" w:rsidRDefault="00FB4D19" w:rsidP="007A6384">
      <w:pPr>
        <w:spacing w:after="0" w:line="120" w:lineRule="atLeast"/>
        <w:rPr>
          <w:sz w:val="16"/>
          <w:szCs w:val="16"/>
        </w:rPr>
      </w:pPr>
      <w:r w:rsidRPr="00C7337C">
        <w:rPr>
          <w:sz w:val="16"/>
          <w:szCs w:val="16"/>
        </w:rPr>
        <w:t>C) Aileler kötü alışkanlıklara yönelik tedbir almalıdır.</w:t>
      </w:r>
    </w:p>
    <w:p w:rsidR="00FB4D19" w:rsidRPr="00C7337C" w:rsidRDefault="00FB4D19" w:rsidP="007A6384">
      <w:pPr>
        <w:spacing w:after="0" w:line="120" w:lineRule="atLeast"/>
        <w:rPr>
          <w:sz w:val="16"/>
          <w:szCs w:val="16"/>
        </w:rPr>
      </w:pPr>
      <w:r w:rsidRPr="00C7337C">
        <w:rPr>
          <w:sz w:val="16"/>
          <w:szCs w:val="16"/>
        </w:rPr>
        <w:t>D) Kötülüğün bireye olduğu kadar topluma da zararı dokunacağı bilinmelidir.</w:t>
      </w:r>
    </w:p>
    <w:p w:rsidR="00FB4D19" w:rsidRPr="00C7337C" w:rsidRDefault="00FB4D19" w:rsidP="000A4668">
      <w:pPr>
        <w:spacing w:after="0" w:line="120" w:lineRule="atLeast"/>
        <w:rPr>
          <w:sz w:val="16"/>
          <w:szCs w:val="16"/>
        </w:rPr>
      </w:pPr>
    </w:p>
    <w:p w:rsidR="00FB4D19" w:rsidRPr="00C7337C" w:rsidRDefault="00FB4D19" w:rsidP="00473BD8">
      <w:pPr>
        <w:spacing w:after="0" w:line="120" w:lineRule="atLeast"/>
        <w:rPr>
          <w:sz w:val="16"/>
          <w:szCs w:val="16"/>
        </w:rPr>
      </w:pPr>
      <w:r w:rsidRPr="00C7337C">
        <w:rPr>
          <w:sz w:val="16"/>
          <w:szCs w:val="16"/>
        </w:rPr>
        <w:t>“Ey iman edenler! Kazandıklarınızın iyilerinden ve rızık olarak yerden size çıkardıklarımızdan hayra harcayın. Size verilse gözünüzü yummadan alamayacağınız kötü malı, hayır diye vermeye kalkışmayın. Biliniz ki Allah zengindir, övgüye lâyıktır.”</w:t>
      </w:r>
    </w:p>
    <w:p w:rsidR="00FB4D19" w:rsidRPr="00C7337C" w:rsidRDefault="00FB4D19" w:rsidP="00473BD8">
      <w:pPr>
        <w:spacing w:after="0" w:line="120" w:lineRule="atLeast"/>
        <w:rPr>
          <w:b/>
          <w:bCs/>
          <w:sz w:val="16"/>
          <w:szCs w:val="16"/>
        </w:rPr>
      </w:pPr>
      <w:r w:rsidRPr="00C7337C">
        <w:rPr>
          <w:b/>
          <w:bCs/>
          <w:sz w:val="16"/>
          <w:szCs w:val="16"/>
        </w:rPr>
        <w:t>4.Aşağıdaki örneklerden hangisinin bu ayete uygun olduğu söylenemez?</w:t>
      </w:r>
    </w:p>
    <w:p w:rsidR="00FB4D19" w:rsidRPr="00C7337C" w:rsidRDefault="00FB4D19" w:rsidP="00473BD8">
      <w:pPr>
        <w:spacing w:after="0" w:line="120" w:lineRule="atLeast"/>
        <w:rPr>
          <w:sz w:val="16"/>
          <w:szCs w:val="16"/>
        </w:rPr>
      </w:pPr>
      <w:r w:rsidRPr="00C7337C">
        <w:rPr>
          <w:sz w:val="16"/>
          <w:szCs w:val="16"/>
        </w:rPr>
        <w:t>A) Zekâtını hesaplayıp altın olarak veren kuyumcu</w:t>
      </w:r>
    </w:p>
    <w:p w:rsidR="00FB4D19" w:rsidRPr="00C7337C" w:rsidRDefault="00FB4D19" w:rsidP="00473BD8">
      <w:pPr>
        <w:spacing w:after="0" w:line="120" w:lineRule="atLeast"/>
        <w:rPr>
          <w:sz w:val="16"/>
          <w:szCs w:val="16"/>
        </w:rPr>
      </w:pPr>
      <w:r w:rsidRPr="00C7337C">
        <w:rPr>
          <w:sz w:val="16"/>
          <w:szCs w:val="16"/>
        </w:rPr>
        <w:t>B) Sürüsündeki en zayıf koyunu zekât olarak veren kişi</w:t>
      </w:r>
    </w:p>
    <w:p w:rsidR="00FB4D19" w:rsidRPr="00C7337C" w:rsidRDefault="00FB4D19" w:rsidP="00473BD8">
      <w:pPr>
        <w:spacing w:after="0" w:line="120" w:lineRule="atLeast"/>
        <w:rPr>
          <w:sz w:val="16"/>
          <w:szCs w:val="16"/>
        </w:rPr>
      </w:pPr>
      <w:r w:rsidRPr="00C7337C">
        <w:rPr>
          <w:sz w:val="16"/>
          <w:szCs w:val="16"/>
        </w:rPr>
        <w:t>C) Zekâtını yetiştirdiği ürünlerin iyisinden veren çiftçi</w:t>
      </w:r>
    </w:p>
    <w:p w:rsidR="00FB4D19" w:rsidRPr="00C7337C" w:rsidRDefault="00FB4D19" w:rsidP="00473BD8">
      <w:pPr>
        <w:spacing w:after="0" w:line="120" w:lineRule="atLeast"/>
        <w:rPr>
          <w:sz w:val="16"/>
          <w:szCs w:val="16"/>
        </w:rPr>
      </w:pPr>
      <w:r w:rsidRPr="00C7337C">
        <w:rPr>
          <w:sz w:val="16"/>
          <w:szCs w:val="16"/>
        </w:rPr>
        <w:t>D) Gelirinin zekâtını nakit para olarak veren esnaf</w:t>
      </w:r>
    </w:p>
    <w:p w:rsidR="00FB4D19" w:rsidRPr="00C7337C" w:rsidRDefault="00FB4D19" w:rsidP="007A6384">
      <w:pPr>
        <w:spacing w:after="0" w:line="120" w:lineRule="atLeast"/>
        <w:rPr>
          <w:sz w:val="16"/>
          <w:szCs w:val="16"/>
        </w:rPr>
      </w:pPr>
      <w:r w:rsidRPr="00C7337C">
        <w:rPr>
          <w:sz w:val="16"/>
          <w:szCs w:val="16"/>
        </w:rPr>
        <w:t>Ayşe Öğretmen derste kul hakkı konusunu işlemiştir. Anlatılanlardan çok etkilenen Bahadır, bu konuda hatalı olduğunu fark ettiği bazı davranışlarını düzeltme ve hayatında birtakım değişiklikler yapma kararı alır. Ve kendi kendine şöyle söz verir: …</w:t>
      </w:r>
    </w:p>
    <w:p w:rsidR="00FB4D19" w:rsidRPr="00C7337C" w:rsidRDefault="00FB4D19" w:rsidP="007A6384">
      <w:pPr>
        <w:spacing w:after="0" w:line="120" w:lineRule="atLeast"/>
        <w:rPr>
          <w:b/>
          <w:bCs/>
          <w:sz w:val="16"/>
          <w:szCs w:val="16"/>
        </w:rPr>
      </w:pPr>
      <w:r w:rsidRPr="00C7337C">
        <w:rPr>
          <w:b/>
          <w:bCs/>
          <w:sz w:val="16"/>
          <w:szCs w:val="16"/>
        </w:rPr>
        <w:t>5. Bu metin anlam bütünlüğü dikkate alındığında aşağıdakilerden hangisiyle bitirilemez?</w:t>
      </w:r>
    </w:p>
    <w:p w:rsidR="00FB4D19" w:rsidRPr="00C7337C" w:rsidRDefault="00FB4D19" w:rsidP="007A6384">
      <w:pPr>
        <w:spacing w:after="0" w:line="120" w:lineRule="atLeast"/>
        <w:rPr>
          <w:sz w:val="16"/>
          <w:szCs w:val="16"/>
        </w:rPr>
      </w:pPr>
      <w:r w:rsidRPr="00C7337C">
        <w:rPr>
          <w:sz w:val="16"/>
          <w:szCs w:val="16"/>
        </w:rPr>
        <w:t>A) Kantinde sıra beklerken başkalarının önüne geçmeyeceğim.</w:t>
      </w:r>
    </w:p>
    <w:p w:rsidR="00FB4D19" w:rsidRPr="00C7337C" w:rsidRDefault="00FB4D19" w:rsidP="007A6384">
      <w:pPr>
        <w:spacing w:after="0" w:line="120" w:lineRule="atLeast"/>
        <w:rPr>
          <w:sz w:val="16"/>
          <w:szCs w:val="16"/>
        </w:rPr>
      </w:pPr>
      <w:r w:rsidRPr="00C7337C">
        <w:rPr>
          <w:sz w:val="16"/>
          <w:szCs w:val="16"/>
        </w:rPr>
        <w:t>B) Televizyon karşısında daha az vakit geçireceğim.</w:t>
      </w:r>
    </w:p>
    <w:p w:rsidR="00FB4D19" w:rsidRPr="00C7337C" w:rsidRDefault="00FB4D19" w:rsidP="007A6384">
      <w:pPr>
        <w:spacing w:after="0" w:line="120" w:lineRule="atLeast"/>
        <w:rPr>
          <w:sz w:val="16"/>
          <w:szCs w:val="16"/>
        </w:rPr>
      </w:pPr>
      <w:r w:rsidRPr="00C7337C">
        <w:rPr>
          <w:sz w:val="16"/>
          <w:szCs w:val="16"/>
        </w:rPr>
        <w:t>C) Arkadaşlarıma kötü lakap takmayacağım.</w:t>
      </w:r>
    </w:p>
    <w:p w:rsidR="00FB4D19" w:rsidRPr="00C7337C" w:rsidRDefault="00FB4D19" w:rsidP="007A6384">
      <w:pPr>
        <w:spacing w:after="0" w:line="120" w:lineRule="atLeast"/>
        <w:rPr>
          <w:sz w:val="16"/>
          <w:szCs w:val="16"/>
        </w:rPr>
      </w:pPr>
      <w:r w:rsidRPr="00C7337C">
        <w:rPr>
          <w:sz w:val="16"/>
          <w:szCs w:val="16"/>
        </w:rPr>
        <w:t>D) Sıraya yazdığım yazıları temizleyeceğim.</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Bir gün adamın biri Hz. Peygamber’in huzuruna geldi ve kendisinden bir binek hayvanı istedi. Hz. Muhammed (sav.) de ona, “Peki, sana bir dişi deve yavrusu vereyim mi?” diye takıldı. Adamcağız, “Ey Allah’ın Resulü, ben sizden bir binek istiyorum, dişi deve yavrusunu ne yapayım?” dedi. Hz. Peygamber gülerek “Bütün develer, dişi develerin yavrusu değil midir?” diye açıkladıktan sonra adama yardımcı oldu.</w:t>
      </w:r>
    </w:p>
    <w:p w:rsidR="00FB4D19" w:rsidRPr="00C7337C" w:rsidRDefault="00FB4D19" w:rsidP="007A6384">
      <w:pPr>
        <w:spacing w:after="0" w:line="120" w:lineRule="atLeast"/>
        <w:rPr>
          <w:b/>
          <w:bCs/>
          <w:sz w:val="16"/>
          <w:szCs w:val="16"/>
        </w:rPr>
      </w:pPr>
      <w:r w:rsidRPr="00C7337C">
        <w:rPr>
          <w:b/>
          <w:bCs/>
          <w:sz w:val="16"/>
          <w:szCs w:val="16"/>
        </w:rPr>
        <w:t>6.Bu metinden Hz. Muhammed (sav.) ile ilgili</w:t>
      </w:r>
    </w:p>
    <w:p w:rsidR="00FB4D19" w:rsidRPr="00C7337C" w:rsidRDefault="00FB4D19" w:rsidP="007A6384">
      <w:pPr>
        <w:spacing w:after="0" w:line="120" w:lineRule="atLeast"/>
        <w:rPr>
          <w:b/>
          <w:bCs/>
          <w:sz w:val="16"/>
          <w:szCs w:val="16"/>
        </w:rPr>
      </w:pPr>
      <w:r w:rsidRPr="00C7337C">
        <w:rPr>
          <w:b/>
          <w:bCs/>
          <w:sz w:val="16"/>
          <w:szCs w:val="16"/>
        </w:rPr>
        <w:t>aşağıdakilerden hangisine ulaşılamaz?</w:t>
      </w:r>
    </w:p>
    <w:p w:rsidR="00FB4D19" w:rsidRPr="00C7337C" w:rsidRDefault="00FB4D19" w:rsidP="007A6384">
      <w:pPr>
        <w:spacing w:after="0" w:line="120" w:lineRule="atLeast"/>
        <w:rPr>
          <w:sz w:val="16"/>
          <w:szCs w:val="16"/>
        </w:rPr>
      </w:pPr>
      <w:r w:rsidRPr="00C7337C">
        <w:rPr>
          <w:sz w:val="16"/>
          <w:szCs w:val="16"/>
        </w:rPr>
        <w:t>A) İnsanlara değer verirdi.</w:t>
      </w:r>
    </w:p>
    <w:p w:rsidR="00FB4D19" w:rsidRPr="00C7337C" w:rsidRDefault="00FB4D19" w:rsidP="007A6384">
      <w:pPr>
        <w:spacing w:after="0" w:line="120" w:lineRule="atLeast"/>
        <w:rPr>
          <w:sz w:val="16"/>
          <w:szCs w:val="16"/>
        </w:rPr>
      </w:pPr>
      <w:r w:rsidRPr="00C7337C">
        <w:rPr>
          <w:sz w:val="16"/>
          <w:szCs w:val="16"/>
        </w:rPr>
        <w:t>B) Şaka yaparken bile yalandan kaçınırdı.</w:t>
      </w:r>
    </w:p>
    <w:p w:rsidR="00FB4D19" w:rsidRPr="00C7337C" w:rsidRDefault="00FB4D19" w:rsidP="007A6384">
      <w:pPr>
        <w:spacing w:after="0" w:line="120" w:lineRule="atLeast"/>
        <w:rPr>
          <w:sz w:val="16"/>
          <w:szCs w:val="16"/>
        </w:rPr>
      </w:pPr>
      <w:r w:rsidRPr="00C7337C">
        <w:rPr>
          <w:sz w:val="16"/>
          <w:szCs w:val="16"/>
        </w:rPr>
        <w:t>C) İnsanların ihtiyaçlarını karşılamayı severdi.</w:t>
      </w:r>
    </w:p>
    <w:p w:rsidR="00FB4D19" w:rsidRPr="00C7337C" w:rsidRDefault="00FB4D19" w:rsidP="007A6384">
      <w:pPr>
        <w:spacing w:after="0" w:line="120" w:lineRule="atLeast"/>
        <w:rPr>
          <w:sz w:val="16"/>
          <w:szCs w:val="16"/>
        </w:rPr>
      </w:pPr>
      <w:r w:rsidRPr="00C7337C">
        <w:rPr>
          <w:sz w:val="16"/>
          <w:szCs w:val="16"/>
        </w:rPr>
        <w:t>D) Kendisine yapılan kaba davranışları affederdi.</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İnsan aklıyla düşünerek iyiyle kötüyü ve doğruyla yanlışı ayırt edebilir. Bu nedenle İslam dini sadece aklî dengesi yerinde olanları Allah’ın emir ve yasaklarından sorumlu</w:t>
      </w:r>
    </w:p>
    <w:p w:rsidR="00FB4D19" w:rsidRPr="00C7337C" w:rsidRDefault="00FB4D19" w:rsidP="007A6384">
      <w:pPr>
        <w:spacing w:after="0" w:line="120" w:lineRule="atLeast"/>
        <w:rPr>
          <w:sz w:val="16"/>
          <w:szCs w:val="16"/>
        </w:rPr>
      </w:pPr>
      <w:r w:rsidRPr="00C7337C">
        <w:rPr>
          <w:sz w:val="16"/>
          <w:szCs w:val="16"/>
        </w:rPr>
        <w:t>tutmuştur.</w:t>
      </w:r>
    </w:p>
    <w:p w:rsidR="00FB4D19" w:rsidRPr="00C7337C" w:rsidRDefault="00FB4D19" w:rsidP="007A6384">
      <w:pPr>
        <w:spacing w:after="0" w:line="120" w:lineRule="atLeast"/>
        <w:rPr>
          <w:b/>
          <w:bCs/>
          <w:sz w:val="16"/>
          <w:szCs w:val="16"/>
        </w:rPr>
      </w:pPr>
      <w:r w:rsidRPr="00C7337C">
        <w:rPr>
          <w:b/>
          <w:bCs/>
          <w:sz w:val="16"/>
          <w:szCs w:val="16"/>
        </w:rPr>
        <w:t>7. Buna göre aşağıdaki ayetlerden hangisi</w:t>
      </w:r>
    </w:p>
    <w:p w:rsidR="00FB4D19" w:rsidRPr="00C7337C" w:rsidRDefault="00FB4D19" w:rsidP="007A6384">
      <w:pPr>
        <w:spacing w:after="0" w:line="120" w:lineRule="atLeast"/>
        <w:rPr>
          <w:b/>
          <w:bCs/>
          <w:sz w:val="16"/>
          <w:szCs w:val="16"/>
        </w:rPr>
      </w:pPr>
      <w:r w:rsidRPr="00C7337C">
        <w:rPr>
          <w:b/>
          <w:bCs/>
          <w:sz w:val="16"/>
          <w:szCs w:val="16"/>
        </w:rPr>
        <w:t>konuyla ilgili değildir?</w:t>
      </w:r>
    </w:p>
    <w:p w:rsidR="00FB4D19" w:rsidRPr="00C7337C" w:rsidRDefault="00FB4D19" w:rsidP="007A6384">
      <w:pPr>
        <w:spacing w:after="0" w:line="120" w:lineRule="atLeast"/>
        <w:rPr>
          <w:sz w:val="16"/>
          <w:szCs w:val="16"/>
        </w:rPr>
      </w:pPr>
      <w:r w:rsidRPr="00C7337C">
        <w:rPr>
          <w:sz w:val="16"/>
          <w:szCs w:val="16"/>
        </w:rPr>
        <w:t>A) “(Resulüm!) Sana bu Mübarek Kitab’ı, ayetlerini düşünsünler ve aklı olanlar öğüt alsınlar diye indirdik.”</w:t>
      </w:r>
    </w:p>
    <w:p w:rsidR="00FB4D19" w:rsidRPr="00C7337C" w:rsidRDefault="00FB4D19" w:rsidP="007A6384">
      <w:pPr>
        <w:spacing w:after="0" w:line="120" w:lineRule="atLeast"/>
        <w:rPr>
          <w:sz w:val="16"/>
          <w:szCs w:val="16"/>
        </w:rPr>
      </w:pPr>
      <w:r w:rsidRPr="00C7337C">
        <w:rPr>
          <w:sz w:val="16"/>
          <w:szCs w:val="16"/>
        </w:rPr>
        <w:t>B) “Şüphesiz yerde ve gökte Allah’a hiçbir şey gizli kalmaz.”</w:t>
      </w:r>
    </w:p>
    <w:p w:rsidR="00FB4D19" w:rsidRPr="00C7337C" w:rsidRDefault="00FB4D19" w:rsidP="007A6384">
      <w:pPr>
        <w:spacing w:after="0" w:line="120" w:lineRule="atLeast"/>
        <w:rPr>
          <w:sz w:val="16"/>
          <w:szCs w:val="16"/>
        </w:rPr>
      </w:pPr>
      <w:r w:rsidRPr="00C7337C">
        <w:rPr>
          <w:sz w:val="16"/>
          <w:szCs w:val="16"/>
        </w:rPr>
        <w:t>C) “... Doğrusu ancak akıl sahipleri öğüt alır.”</w:t>
      </w:r>
    </w:p>
    <w:p w:rsidR="00FB4D19" w:rsidRPr="00C7337C" w:rsidRDefault="00FB4D19" w:rsidP="007A6384">
      <w:pPr>
        <w:spacing w:after="0" w:line="120" w:lineRule="atLeast"/>
        <w:rPr>
          <w:sz w:val="16"/>
          <w:szCs w:val="16"/>
        </w:rPr>
      </w:pPr>
      <w:r w:rsidRPr="00C7337C">
        <w:rPr>
          <w:sz w:val="16"/>
          <w:szCs w:val="16"/>
        </w:rPr>
        <w:t>D) “... İşte size Allah bunu emretti ki aklınızı kullanasınız.”</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104A1E">
      <w:pPr>
        <w:spacing w:after="0" w:line="120" w:lineRule="atLeast"/>
        <w:rPr>
          <w:sz w:val="16"/>
          <w:szCs w:val="16"/>
        </w:rPr>
      </w:pPr>
      <w:r w:rsidRPr="00C7337C">
        <w:rPr>
          <w:sz w:val="16"/>
          <w:szCs w:val="16"/>
        </w:rPr>
        <w:t>• Hindistan’da ortaya çıkmıştır.</w:t>
      </w:r>
    </w:p>
    <w:p w:rsidR="00FB4D19" w:rsidRPr="00C7337C" w:rsidRDefault="00FB4D19" w:rsidP="00104A1E">
      <w:pPr>
        <w:spacing w:after="0" w:line="120" w:lineRule="atLeast"/>
        <w:rPr>
          <w:sz w:val="16"/>
          <w:szCs w:val="16"/>
        </w:rPr>
      </w:pPr>
      <w:r w:rsidRPr="00C7337C">
        <w:rPr>
          <w:sz w:val="16"/>
          <w:szCs w:val="16"/>
        </w:rPr>
        <w:t xml:space="preserve">• Kurucusunun asıl adı Sidhartha Guatama’dır. </w:t>
      </w:r>
    </w:p>
    <w:p w:rsidR="00FB4D19" w:rsidRPr="00C7337C" w:rsidRDefault="00FB4D19" w:rsidP="00104A1E">
      <w:pPr>
        <w:spacing w:after="0" w:line="120" w:lineRule="atLeast"/>
        <w:rPr>
          <w:sz w:val="16"/>
          <w:szCs w:val="16"/>
        </w:rPr>
      </w:pPr>
      <w:r w:rsidRPr="00C7337C">
        <w:rPr>
          <w:sz w:val="16"/>
          <w:szCs w:val="16"/>
        </w:rPr>
        <w:t xml:space="preserve">• Mutlu olmak için “Nirvana”ya ulaşılması gerekir. </w:t>
      </w:r>
    </w:p>
    <w:p w:rsidR="00FB4D19" w:rsidRPr="00C7337C" w:rsidRDefault="00FB4D19" w:rsidP="00104A1E">
      <w:pPr>
        <w:spacing w:after="0" w:line="120" w:lineRule="atLeast"/>
        <w:rPr>
          <w:sz w:val="16"/>
          <w:szCs w:val="16"/>
        </w:rPr>
      </w:pPr>
      <w:r w:rsidRPr="00C7337C">
        <w:rPr>
          <w:sz w:val="16"/>
          <w:szCs w:val="16"/>
        </w:rPr>
        <w:t xml:space="preserve">• Kutsal metinlerine Tipitaka (üç sepet) adı verilir. </w:t>
      </w:r>
    </w:p>
    <w:p w:rsidR="00FB4D19" w:rsidRPr="00C7337C" w:rsidRDefault="00FB4D19" w:rsidP="00104A1E">
      <w:pPr>
        <w:spacing w:after="0" w:line="120" w:lineRule="atLeast"/>
        <w:rPr>
          <w:b/>
          <w:bCs/>
          <w:sz w:val="16"/>
          <w:szCs w:val="16"/>
        </w:rPr>
      </w:pPr>
      <w:r w:rsidRPr="00C7337C">
        <w:rPr>
          <w:b/>
          <w:bCs/>
          <w:sz w:val="16"/>
          <w:szCs w:val="16"/>
        </w:rPr>
        <w:t xml:space="preserve">8.Hakkında bilgi verilen din aşağıdakilerden hangisidir? </w:t>
      </w:r>
    </w:p>
    <w:p w:rsidR="00FB4D19" w:rsidRPr="00C7337C" w:rsidRDefault="00FB4D19" w:rsidP="00104A1E">
      <w:pPr>
        <w:spacing w:after="0" w:line="120" w:lineRule="atLeast"/>
        <w:rPr>
          <w:sz w:val="16"/>
          <w:szCs w:val="16"/>
        </w:rPr>
      </w:pPr>
      <w:r w:rsidRPr="00C7337C">
        <w:rPr>
          <w:sz w:val="16"/>
          <w:szCs w:val="16"/>
        </w:rPr>
        <w:t>A) Budizm B) Hristiyanlık C) Hinduizm D) Yahudilik</w:t>
      </w:r>
    </w:p>
    <w:p w:rsidR="00FB4D19" w:rsidRPr="00C7337C" w:rsidRDefault="00FB4D19" w:rsidP="007A6384">
      <w:pPr>
        <w:spacing w:after="0" w:line="120" w:lineRule="atLeast"/>
        <w:rPr>
          <w:sz w:val="16"/>
          <w:szCs w:val="16"/>
        </w:rPr>
      </w:pPr>
      <w:r w:rsidRPr="00C7337C">
        <w:rPr>
          <w:sz w:val="16"/>
          <w:szCs w:val="16"/>
        </w:rPr>
        <w:t>Hz. Muhammed (sav.), mescitte arkadaşlarıyla oturuyordu. Biraz sonra bir arkadaşının oğlu babasının yanına geldi. Adam, oğlunu öpüp dizine oturttu. Bir süre sonra bu kez adamın kızı geldi. Onu ise hemen yanında bir yere oturttu. Bunun üzerine Hz. Muhammed (sav.) “Çocuklarının ikisini bir tutsana.” Buyurarak onu uyardı.</w:t>
      </w:r>
    </w:p>
    <w:p w:rsidR="00FB4D19" w:rsidRPr="00C7337C" w:rsidRDefault="00FB4D19" w:rsidP="007A6384">
      <w:pPr>
        <w:spacing w:after="0" w:line="120" w:lineRule="atLeast"/>
        <w:rPr>
          <w:b/>
          <w:bCs/>
          <w:sz w:val="16"/>
          <w:szCs w:val="16"/>
        </w:rPr>
      </w:pPr>
      <w:r w:rsidRPr="00C7337C">
        <w:rPr>
          <w:b/>
          <w:bCs/>
          <w:sz w:val="16"/>
          <w:szCs w:val="16"/>
        </w:rPr>
        <w:t>9. Bu olayda Hz. Muhammed’in (sav.) tavsiye</w:t>
      </w:r>
    </w:p>
    <w:p w:rsidR="00FB4D19" w:rsidRPr="00C7337C" w:rsidRDefault="00FB4D19" w:rsidP="007A6384">
      <w:pPr>
        <w:spacing w:after="0" w:line="120" w:lineRule="atLeast"/>
        <w:rPr>
          <w:b/>
          <w:bCs/>
          <w:sz w:val="16"/>
          <w:szCs w:val="16"/>
        </w:rPr>
      </w:pPr>
      <w:r w:rsidRPr="00C7337C">
        <w:rPr>
          <w:b/>
          <w:bCs/>
          <w:sz w:val="16"/>
          <w:szCs w:val="16"/>
        </w:rPr>
        <w:t>ettiği değer aşağıdakilerden hangisidir?</w:t>
      </w:r>
    </w:p>
    <w:p w:rsidR="00FB4D19" w:rsidRPr="00C7337C" w:rsidRDefault="00FB4D19" w:rsidP="007A6384">
      <w:pPr>
        <w:spacing w:after="0" w:line="120" w:lineRule="atLeast"/>
        <w:rPr>
          <w:sz w:val="16"/>
          <w:szCs w:val="16"/>
        </w:rPr>
      </w:pPr>
      <w:r w:rsidRPr="00C7337C">
        <w:rPr>
          <w:sz w:val="16"/>
          <w:szCs w:val="16"/>
        </w:rPr>
        <w:t>A) Sabır B) Adalet C) Güven D) Hoşgörü</w:t>
      </w:r>
    </w:p>
    <w:p w:rsidR="00FB4D19" w:rsidRPr="00C7337C" w:rsidRDefault="00FB4D19" w:rsidP="00104A1E">
      <w:pPr>
        <w:spacing w:after="0" w:line="120" w:lineRule="atLeast"/>
        <w:rPr>
          <w:b/>
          <w:bCs/>
          <w:sz w:val="16"/>
          <w:szCs w:val="16"/>
        </w:rPr>
      </w:pPr>
    </w:p>
    <w:p w:rsidR="00FB4D19" w:rsidRPr="00C7337C" w:rsidRDefault="00FB4D19" w:rsidP="00104A1E">
      <w:pPr>
        <w:spacing w:after="0" w:line="120" w:lineRule="atLeast"/>
        <w:rPr>
          <w:b/>
          <w:bCs/>
          <w:sz w:val="16"/>
          <w:szCs w:val="16"/>
        </w:rPr>
      </w:pPr>
      <w:r w:rsidRPr="00C7337C">
        <w:rPr>
          <w:b/>
          <w:bCs/>
          <w:sz w:val="16"/>
          <w:szCs w:val="16"/>
        </w:rPr>
        <w:t>10. On Emir ve Cumartesi günü hangi dinle ilgilidir?</w:t>
      </w:r>
    </w:p>
    <w:p w:rsidR="00FB4D19" w:rsidRPr="00C7337C" w:rsidRDefault="00FB4D19" w:rsidP="00104A1E">
      <w:pPr>
        <w:spacing w:after="0" w:line="120" w:lineRule="atLeast"/>
        <w:rPr>
          <w:sz w:val="16"/>
          <w:szCs w:val="16"/>
        </w:rPr>
      </w:pPr>
      <w:r w:rsidRPr="00C7337C">
        <w:rPr>
          <w:sz w:val="16"/>
          <w:szCs w:val="16"/>
        </w:rPr>
        <w:t>a) Hinduizm   b) Yahudilik</w:t>
      </w:r>
      <w:r w:rsidRPr="00C7337C">
        <w:rPr>
          <w:sz w:val="16"/>
          <w:szCs w:val="16"/>
        </w:rPr>
        <w:tab/>
        <w:t>c) Hıristiyanlık   d) İslam</w:t>
      </w:r>
    </w:p>
    <w:p w:rsidR="00FB4D19" w:rsidRPr="00C7337C" w:rsidRDefault="00FB4D19" w:rsidP="00104A1E">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Doğru bilgi; gerçek, güvenilir ve kesin olmalıdır. Zan ve tahmine dayalı olmamalıdır.</w:t>
      </w:r>
    </w:p>
    <w:p w:rsidR="00FB4D19" w:rsidRPr="00C7337C" w:rsidRDefault="00FB4D19" w:rsidP="007A6384">
      <w:pPr>
        <w:spacing w:after="0" w:line="120" w:lineRule="atLeast"/>
        <w:rPr>
          <w:b/>
          <w:bCs/>
          <w:sz w:val="16"/>
          <w:szCs w:val="16"/>
        </w:rPr>
      </w:pPr>
      <w:r w:rsidRPr="00C7337C">
        <w:rPr>
          <w:b/>
          <w:bCs/>
          <w:sz w:val="16"/>
          <w:szCs w:val="16"/>
        </w:rPr>
        <w:t>11. Bu ifadeye göre aşağıdaki davranışlardan</w:t>
      </w:r>
    </w:p>
    <w:p w:rsidR="00FB4D19" w:rsidRPr="00C7337C" w:rsidRDefault="00FB4D19" w:rsidP="007A6384">
      <w:pPr>
        <w:spacing w:after="0" w:line="120" w:lineRule="atLeast"/>
        <w:rPr>
          <w:b/>
          <w:bCs/>
          <w:sz w:val="16"/>
          <w:szCs w:val="16"/>
        </w:rPr>
      </w:pPr>
      <w:r w:rsidRPr="00C7337C">
        <w:rPr>
          <w:b/>
          <w:bCs/>
          <w:sz w:val="16"/>
          <w:szCs w:val="16"/>
        </w:rPr>
        <w:t>hangisi yanlıştır?</w:t>
      </w:r>
    </w:p>
    <w:p w:rsidR="00FB4D19" w:rsidRPr="00C7337C" w:rsidRDefault="00FB4D19" w:rsidP="007A6384">
      <w:pPr>
        <w:spacing w:after="0" w:line="120" w:lineRule="atLeast"/>
        <w:rPr>
          <w:sz w:val="16"/>
          <w:szCs w:val="16"/>
        </w:rPr>
      </w:pPr>
      <w:r w:rsidRPr="00C7337C">
        <w:rPr>
          <w:sz w:val="16"/>
          <w:szCs w:val="16"/>
        </w:rPr>
        <w:t>A) Sosyal medyada okuduğu bir haberin doğruluğunu araştırmak</w:t>
      </w:r>
    </w:p>
    <w:p w:rsidR="00FB4D19" w:rsidRPr="00C7337C" w:rsidRDefault="00FB4D19" w:rsidP="007A6384">
      <w:pPr>
        <w:spacing w:after="0" w:line="120" w:lineRule="atLeast"/>
        <w:rPr>
          <w:sz w:val="16"/>
          <w:szCs w:val="16"/>
        </w:rPr>
      </w:pPr>
      <w:r w:rsidRPr="00C7337C">
        <w:rPr>
          <w:sz w:val="16"/>
          <w:szCs w:val="16"/>
        </w:rPr>
        <w:t>B) Hakkında, mahkeme tarafından karar verilmemiş bir zanlıyı suçlu kabul etmemek</w:t>
      </w:r>
    </w:p>
    <w:p w:rsidR="00FB4D19" w:rsidRPr="00C7337C" w:rsidRDefault="00FB4D19" w:rsidP="007A6384">
      <w:pPr>
        <w:spacing w:after="0" w:line="120" w:lineRule="atLeast"/>
        <w:rPr>
          <w:sz w:val="16"/>
          <w:szCs w:val="16"/>
        </w:rPr>
      </w:pPr>
      <w:r w:rsidRPr="00C7337C">
        <w:rPr>
          <w:sz w:val="16"/>
          <w:szCs w:val="16"/>
        </w:rPr>
        <w:t>C) Bir tartışmada, her iki tarafı ve şahitleri dinleyerek karar vermek</w:t>
      </w:r>
    </w:p>
    <w:p w:rsidR="00FB4D19" w:rsidRPr="00C7337C" w:rsidRDefault="00FB4D19" w:rsidP="007A6384">
      <w:pPr>
        <w:spacing w:after="0" w:line="120" w:lineRule="atLeast"/>
        <w:rPr>
          <w:sz w:val="16"/>
          <w:szCs w:val="16"/>
        </w:rPr>
      </w:pPr>
      <w:r w:rsidRPr="00C7337C">
        <w:rPr>
          <w:sz w:val="16"/>
          <w:szCs w:val="16"/>
        </w:rPr>
        <w:t>D) Oturduğu apartmanın önünde bulduğu paranın kendisine ait olduğunu düşünerek sahiplenmek</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Hz. Ali şöyle bir olay anlatır: “Hz. Peygamber bize ziyarete gelmişti. O gece bizde kaldı. Hasan ve Hüseyin de uyuyorlardı. Bir ara Hasan uyanıp su istedi. Hz. Peygamber hemen kalktı ve su kabından bir bardak su aldı. Hasan’a vermek için getirmişti ki Hüseyin de uyandı. Hüseyin bardağa uzandı ve su içmek istedi. Hz. Peygamber ise suyu Hüseyin’e değil önce Hasan’a verdi. Bunun üzerine Hz. Fatma ‘Babacığım Hasan’ı Hüseyin’den çok seviyorsunuz herhâlde.’ dedi. Hz. Peygamber ‘Hayır, suyu önce Hasan istedi.’ buyurdu.”</w:t>
      </w:r>
    </w:p>
    <w:p w:rsidR="00FB4D19" w:rsidRPr="00C7337C" w:rsidRDefault="00FB4D19" w:rsidP="007A6384">
      <w:pPr>
        <w:spacing w:after="0" w:line="120" w:lineRule="atLeast"/>
        <w:rPr>
          <w:b/>
          <w:bCs/>
          <w:sz w:val="16"/>
          <w:szCs w:val="16"/>
        </w:rPr>
      </w:pPr>
      <w:r w:rsidRPr="00C7337C">
        <w:rPr>
          <w:b/>
          <w:bCs/>
          <w:sz w:val="16"/>
          <w:szCs w:val="16"/>
        </w:rPr>
        <w:t>12. Bu olaydan Hz. Muhammed (sav.) ile ilgili aşağıdakilerden hangisine ulaşılamaz?</w:t>
      </w:r>
    </w:p>
    <w:p w:rsidR="00FB4D19" w:rsidRPr="00C7337C" w:rsidRDefault="00FB4D19" w:rsidP="007A6384">
      <w:pPr>
        <w:spacing w:after="0" w:line="120" w:lineRule="atLeast"/>
        <w:rPr>
          <w:sz w:val="16"/>
          <w:szCs w:val="16"/>
        </w:rPr>
      </w:pPr>
      <w:r w:rsidRPr="00C7337C">
        <w:rPr>
          <w:sz w:val="16"/>
          <w:szCs w:val="16"/>
        </w:rPr>
        <w:t>A) Danışarak iş yapardı.</w:t>
      </w:r>
    </w:p>
    <w:p w:rsidR="00FB4D19" w:rsidRPr="00C7337C" w:rsidRDefault="00FB4D19" w:rsidP="007A6384">
      <w:pPr>
        <w:spacing w:after="0" w:line="120" w:lineRule="atLeast"/>
        <w:rPr>
          <w:sz w:val="16"/>
          <w:szCs w:val="16"/>
        </w:rPr>
      </w:pPr>
      <w:r w:rsidRPr="00C7337C">
        <w:rPr>
          <w:sz w:val="16"/>
          <w:szCs w:val="16"/>
        </w:rPr>
        <w:t>B) Ailesiyle yakından ilgilenirdi.</w:t>
      </w:r>
    </w:p>
    <w:p w:rsidR="00FB4D19" w:rsidRPr="00C7337C" w:rsidRDefault="00FB4D19" w:rsidP="007A6384">
      <w:pPr>
        <w:spacing w:after="0" w:line="120" w:lineRule="atLeast"/>
        <w:rPr>
          <w:sz w:val="16"/>
          <w:szCs w:val="16"/>
        </w:rPr>
      </w:pPr>
      <w:r w:rsidRPr="00C7337C">
        <w:rPr>
          <w:sz w:val="16"/>
          <w:szCs w:val="16"/>
        </w:rPr>
        <w:t>C) Çocuklara karşı merhametliydi.</w:t>
      </w:r>
    </w:p>
    <w:p w:rsidR="00FB4D19" w:rsidRPr="00C7337C" w:rsidRDefault="00FB4D19" w:rsidP="007A6384">
      <w:pPr>
        <w:spacing w:after="0" w:line="120" w:lineRule="atLeast"/>
        <w:rPr>
          <w:sz w:val="16"/>
          <w:szCs w:val="16"/>
        </w:rPr>
      </w:pPr>
      <w:r w:rsidRPr="00C7337C">
        <w:rPr>
          <w:sz w:val="16"/>
          <w:szCs w:val="16"/>
        </w:rPr>
        <w:t>D) Davranışlarında adaletten ayrılmazdı.</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Hz. Hatice, Hz. Muhammed’e (sav.) hitaben şöyle söylüyordu: “Allah seni katiyyen utandırmaz. Çünkü sen akrabalarına iyi davranan, çaresizlerin yardımına koşan, yoksulu himaye eden, misafirlerine ikram edersin.”</w:t>
      </w:r>
    </w:p>
    <w:p w:rsidR="00FB4D19" w:rsidRPr="00C7337C" w:rsidRDefault="00FB4D19" w:rsidP="007A6384">
      <w:pPr>
        <w:spacing w:after="0" w:line="120" w:lineRule="atLeast"/>
        <w:rPr>
          <w:b/>
          <w:bCs/>
          <w:sz w:val="16"/>
          <w:szCs w:val="16"/>
        </w:rPr>
      </w:pPr>
      <w:r w:rsidRPr="00C7337C">
        <w:rPr>
          <w:b/>
          <w:bCs/>
          <w:sz w:val="16"/>
          <w:szCs w:val="16"/>
        </w:rPr>
        <w:t>13. Buna göre Hz. Hatice, Hz. Muhammed’in (sav.) aşağıdaki özelliklerinden hangisini vurgulamıştır?</w:t>
      </w:r>
    </w:p>
    <w:p w:rsidR="00FB4D19" w:rsidRPr="00C7337C" w:rsidRDefault="00FB4D19" w:rsidP="007A6384">
      <w:pPr>
        <w:spacing w:after="0" w:line="120" w:lineRule="atLeast"/>
        <w:rPr>
          <w:sz w:val="16"/>
          <w:szCs w:val="16"/>
        </w:rPr>
      </w:pPr>
      <w:r w:rsidRPr="00C7337C">
        <w:rPr>
          <w:sz w:val="16"/>
          <w:szCs w:val="16"/>
        </w:rPr>
        <w:t>A) Yardımseverliğini     B) Hoşgörüsünü</w:t>
      </w:r>
    </w:p>
    <w:p w:rsidR="00FB4D19" w:rsidRPr="00C7337C" w:rsidRDefault="00FB4D19" w:rsidP="007A6384">
      <w:pPr>
        <w:spacing w:after="0" w:line="120" w:lineRule="atLeast"/>
        <w:rPr>
          <w:sz w:val="16"/>
          <w:szCs w:val="16"/>
        </w:rPr>
      </w:pPr>
      <w:r w:rsidRPr="00C7337C">
        <w:rPr>
          <w:sz w:val="16"/>
          <w:szCs w:val="16"/>
        </w:rPr>
        <w:t>C) Affediciliğini           D) Adaletini</w:t>
      </w:r>
    </w:p>
    <w:p w:rsidR="00FB4D19" w:rsidRPr="00C7337C" w:rsidRDefault="00FB4D19" w:rsidP="007A6384">
      <w:pPr>
        <w:spacing w:after="0" w:line="120" w:lineRule="atLeast"/>
        <w:rPr>
          <w:sz w:val="16"/>
          <w:szCs w:val="16"/>
        </w:rPr>
      </w:pPr>
    </w:p>
    <w:p w:rsidR="00FB4D19" w:rsidRPr="00C7337C" w:rsidRDefault="00FB4D19" w:rsidP="00473BD8">
      <w:pPr>
        <w:spacing w:after="0" w:line="120" w:lineRule="atLeast"/>
        <w:rPr>
          <w:b/>
          <w:bCs/>
          <w:sz w:val="16"/>
          <w:szCs w:val="16"/>
        </w:rPr>
      </w:pPr>
      <w:r w:rsidRPr="00C7337C">
        <w:rPr>
          <w:b/>
          <w:bCs/>
          <w:sz w:val="16"/>
          <w:szCs w:val="16"/>
        </w:rPr>
        <w:t>14.Aşağıdakilerden hangisi kötü alışkanlıkların küçük yaşta başlamasını önlemeye yönelik davranışlar arasında yer almaz?</w:t>
      </w:r>
    </w:p>
    <w:p w:rsidR="00FB4D19" w:rsidRPr="00C7337C" w:rsidRDefault="00FB4D19" w:rsidP="00473BD8">
      <w:pPr>
        <w:spacing w:after="0" w:line="120" w:lineRule="atLeast"/>
        <w:rPr>
          <w:sz w:val="16"/>
          <w:szCs w:val="16"/>
        </w:rPr>
      </w:pPr>
      <w:r w:rsidRPr="00C7337C">
        <w:rPr>
          <w:sz w:val="16"/>
          <w:szCs w:val="16"/>
        </w:rPr>
        <w:t>A) Çocuklara iyi örnek olmak</w:t>
      </w:r>
    </w:p>
    <w:p w:rsidR="00FB4D19" w:rsidRPr="00C7337C" w:rsidRDefault="00FB4D19" w:rsidP="00473BD8">
      <w:pPr>
        <w:spacing w:after="0" w:line="120" w:lineRule="atLeast"/>
        <w:rPr>
          <w:sz w:val="16"/>
          <w:szCs w:val="16"/>
        </w:rPr>
      </w:pPr>
      <w:r w:rsidRPr="00C7337C">
        <w:rPr>
          <w:sz w:val="16"/>
          <w:szCs w:val="16"/>
        </w:rPr>
        <w:t>B) Okullarda çocukları bilgilendirmek</w:t>
      </w:r>
    </w:p>
    <w:p w:rsidR="00FB4D19" w:rsidRPr="00C7337C" w:rsidRDefault="00FB4D19" w:rsidP="00473BD8">
      <w:pPr>
        <w:spacing w:after="0" w:line="120" w:lineRule="atLeast"/>
        <w:rPr>
          <w:sz w:val="16"/>
          <w:szCs w:val="16"/>
        </w:rPr>
      </w:pPr>
      <w:r w:rsidRPr="00C7337C">
        <w:rPr>
          <w:sz w:val="16"/>
          <w:szCs w:val="16"/>
        </w:rPr>
        <w:t>C) Çocukların her istediğini yerine getirmek</w:t>
      </w:r>
    </w:p>
    <w:p w:rsidR="00FB4D19" w:rsidRPr="00C7337C" w:rsidRDefault="00FB4D19" w:rsidP="00473BD8">
      <w:pPr>
        <w:spacing w:after="0" w:line="120" w:lineRule="atLeast"/>
        <w:rPr>
          <w:sz w:val="16"/>
          <w:szCs w:val="16"/>
        </w:rPr>
      </w:pPr>
      <w:r w:rsidRPr="00C7337C">
        <w:rPr>
          <w:sz w:val="16"/>
          <w:szCs w:val="16"/>
        </w:rPr>
        <w:t>D) Çocuklara huzurlu bir aile ortamı oluşturmak</w:t>
      </w:r>
    </w:p>
    <w:p w:rsidR="00FB4D19" w:rsidRPr="00C7337C" w:rsidRDefault="00FB4D19" w:rsidP="007A6384">
      <w:pPr>
        <w:spacing w:after="0" w:line="120" w:lineRule="atLeast"/>
        <w:rPr>
          <w:sz w:val="16"/>
          <w:szCs w:val="16"/>
        </w:rPr>
      </w:pPr>
    </w:p>
    <w:p w:rsidR="00FB4D19" w:rsidRPr="00C7337C" w:rsidRDefault="00FB4D19" w:rsidP="00D622DF">
      <w:pPr>
        <w:spacing w:after="0" w:line="120" w:lineRule="atLeast"/>
        <w:rPr>
          <w:b/>
          <w:bCs/>
          <w:sz w:val="16"/>
          <w:szCs w:val="16"/>
        </w:rPr>
      </w:pPr>
      <w:r w:rsidRPr="00C7337C">
        <w:rPr>
          <w:b/>
          <w:bCs/>
          <w:sz w:val="16"/>
          <w:szCs w:val="16"/>
        </w:rPr>
        <w:t xml:space="preserve">15.Yahudilik ile ilgili aşağıda verilen bilgilerden hangisi </w:t>
      </w:r>
      <w:r w:rsidRPr="00C7337C">
        <w:rPr>
          <w:b/>
          <w:bCs/>
          <w:sz w:val="16"/>
          <w:szCs w:val="16"/>
          <w:u w:val="single"/>
        </w:rPr>
        <w:t>yanlıştır</w:t>
      </w:r>
      <w:r w:rsidRPr="00C7337C">
        <w:rPr>
          <w:b/>
          <w:bCs/>
          <w:sz w:val="16"/>
          <w:szCs w:val="16"/>
        </w:rPr>
        <w:t>?</w:t>
      </w:r>
    </w:p>
    <w:p w:rsidR="00FB4D19" w:rsidRPr="00C7337C" w:rsidRDefault="00FB4D19" w:rsidP="00D622DF">
      <w:pPr>
        <w:spacing w:after="0" w:line="120" w:lineRule="atLeast"/>
        <w:rPr>
          <w:sz w:val="16"/>
          <w:szCs w:val="16"/>
        </w:rPr>
      </w:pPr>
      <w:r w:rsidRPr="00C7337C">
        <w:rPr>
          <w:sz w:val="16"/>
          <w:szCs w:val="16"/>
        </w:rPr>
        <w:t>A) Vahye dayalı dinlerin en eskisidir</w:t>
      </w:r>
    </w:p>
    <w:p w:rsidR="00FB4D19" w:rsidRPr="00C7337C" w:rsidRDefault="00FB4D19" w:rsidP="00D622DF">
      <w:pPr>
        <w:spacing w:after="0" w:line="120" w:lineRule="atLeast"/>
        <w:rPr>
          <w:sz w:val="16"/>
          <w:szCs w:val="16"/>
        </w:rPr>
      </w:pPr>
      <w:r w:rsidRPr="00C7337C">
        <w:rPr>
          <w:sz w:val="16"/>
          <w:szCs w:val="16"/>
        </w:rPr>
        <w:t>B) Tanrıya “Yahova” adını verirler.</w:t>
      </w:r>
    </w:p>
    <w:p w:rsidR="00FB4D19" w:rsidRPr="00C7337C" w:rsidRDefault="00FB4D19" w:rsidP="00D622DF">
      <w:pPr>
        <w:spacing w:after="0" w:line="120" w:lineRule="atLeast"/>
        <w:rPr>
          <w:sz w:val="16"/>
          <w:szCs w:val="16"/>
        </w:rPr>
      </w:pPr>
      <w:r w:rsidRPr="00C7337C">
        <w:rPr>
          <w:sz w:val="16"/>
          <w:szCs w:val="16"/>
        </w:rPr>
        <w:t>C) Kutsal kitapları Tevrat’tır.</w:t>
      </w:r>
    </w:p>
    <w:p w:rsidR="00FB4D19" w:rsidRPr="00C7337C" w:rsidRDefault="00FB4D19" w:rsidP="00D622DF">
      <w:pPr>
        <w:spacing w:after="0" w:line="120" w:lineRule="atLeast"/>
        <w:rPr>
          <w:sz w:val="16"/>
          <w:szCs w:val="16"/>
        </w:rPr>
      </w:pPr>
      <w:r w:rsidRPr="00C7337C">
        <w:rPr>
          <w:sz w:val="16"/>
          <w:szCs w:val="16"/>
        </w:rPr>
        <w:t>D) İbadet yerleri kilisedir</w:t>
      </w: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r w:rsidRPr="00C7337C">
        <w:rPr>
          <w:sz w:val="16"/>
          <w:szCs w:val="16"/>
        </w:rPr>
        <w:t xml:space="preserve">Yüce Allah ilk insandan itibaren peygamberler ve kitaplar göndermiştir. Nitekim insanların ellerinde bulunan ilahi kitaplar dinin tarihinin insanlık tarihiyle başladığını göstermektedir. Ayrıca eski yerleşim alanlarında yapılan kazı ve incelemelerde pek çok tapınak ve dinî sembole de rastlanmıştır. </w:t>
      </w:r>
    </w:p>
    <w:p w:rsidR="00FB4D19" w:rsidRPr="00C7337C" w:rsidRDefault="00FB4D19" w:rsidP="007A6384">
      <w:pPr>
        <w:spacing w:after="0" w:line="120" w:lineRule="atLeast"/>
        <w:rPr>
          <w:sz w:val="16"/>
          <w:szCs w:val="16"/>
        </w:rPr>
      </w:pPr>
      <w:r w:rsidRPr="00C7337C">
        <w:rPr>
          <w:b/>
          <w:bCs/>
          <w:sz w:val="16"/>
          <w:szCs w:val="16"/>
        </w:rPr>
        <w:t xml:space="preserve">16. Bu metinde vurgulanan asıl düşünce aşağıdakilerden hangisidir? </w:t>
      </w:r>
    </w:p>
    <w:p w:rsidR="00FB4D19" w:rsidRPr="00C7337C" w:rsidRDefault="00FB4D19" w:rsidP="007A6384">
      <w:pPr>
        <w:spacing w:after="0" w:line="120" w:lineRule="atLeast"/>
        <w:rPr>
          <w:sz w:val="16"/>
          <w:szCs w:val="16"/>
        </w:rPr>
      </w:pPr>
      <w:r w:rsidRPr="00C7337C">
        <w:rPr>
          <w:sz w:val="16"/>
          <w:szCs w:val="16"/>
        </w:rPr>
        <w:t xml:space="preserve">A) Toplumlar ibadethanelere önem vermiştir. </w:t>
      </w:r>
    </w:p>
    <w:p w:rsidR="00FB4D19" w:rsidRPr="00C7337C" w:rsidRDefault="00FB4D19" w:rsidP="007A6384">
      <w:pPr>
        <w:spacing w:after="0" w:line="120" w:lineRule="atLeast"/>
        <w:rPr>
          <w:sz w:val="16"/>
          <w:szCs w:val="16"/>
        </w:rPr>
      </w:pPr>
      <w:r w:rsidRPr="00C7337C">
        <w:rPr>
          <w:sz w:val="16"/>
          <w:szCs w:val="16"/>
        </w:rPr>
        <w:t xml:space="preserve">B) İlk insan aynı zamanda ilk peygamberdir. </w:t>
      </w:r>
    </w:p>
    <w:p w:rsidR="00FB4D19" w:rsidRPr="00C7337C" w:rsidRDefault="00FB4D19" w:rsidP="007A6384">
      <w:pPr>
        <w:spacing w:after="0" w:line="120" w:lineRule="atLeast"/>
        <w:rPr>
          <w:sz w:val="16"/>
          <w:szCs w:val="16"/>
        </w:rPr>
      </w:pPr>
      <w:r w:rsidRPr="00C7337C">
        <w:rPr>
          <w:sz w:val="16"/>
          <w:szCs w:val="16"/>
        </w:rPr>
        <w:t xml:space="preserve">C) Her dinin bir kutsal kitabı vardır. </w:t>
      </w:r>
    </w:p>
    <w:p w:rsidR="00FB4D19" w:rsidRPr="00C7337C" w:rsidRDefault="00FB4D19" w:rsidP="007A6384">
      <w:pPr>
        <w:spacing w:after="0" w:line="120" w:lineRule="atLeast"/>
        <w:rPr>
          <w:sz w:val="16"/>
          <w:szCs w:val="16"/>
        </w:rPr>
      </w:pPr>
      <w:r w:rsidRPr="00C7337C">
        <w:rPr>
          <w:sz w:val="16"/>
          <w:szCs w:val="16"/>
        </w:rPr>
        <w:t>D) Din evrensel bir gerçekliktir</w:t>
      </w:r>
    </w:p>
    <w:p w:rsidR="00FB4D19" w:rsidRPr="00C7337C" w:rsidRDefault="00FB4D19" w:rsidP="007A6384">
      <w:pPr>
        <w:spacing w:after="0" w:line="120" w:lineRule="atLeast"/>
        <w:rPr>
          <w:sz w:val="16"/>
          <w:szCs w:val="16"/>
        </w:rPr>
      </w:pPr>
    </w:p>
    <w:p w:rsidR="00FB4D19" w:rsidRPr="00C7337C" w:rsidRDefault="00FB4D19" w:rsidP="007533CD">
      <w:pPr>
        <w:spacing w:after="0" w:line="120" w:lineRule="atLeast"/>
        <w:rPr>
          <w:b/>
          <w:bCs/>
          <w:sz w:val="16"/>
          <w:szCs w:val="16"/>
        </w:rPr>
      </w:pPr>
      <w:r w:rsidRPr="00C7337C">
        <w:rPr>
          <w:b/>
          <w:bCs/>
          <w:sz w:val="16"/>
          <w:szCs w:val="16"/>
        </w:rPr>
        <w:t>17- Ölümden sonra ruhun başka bir varlıkta yeniden dünyaya geleceği anlamına gelen reenkarnasyon (ruh göçü)  inancı hangi dinlerde vardır?</w:t>
      </w:r>
    </w:p>
    <w:p w:rsidR="00FB4D19" w:rsidRPr="00C7337C" w:rsidRDefault="00FB4D19" w:rsidP="007533CD">
      <w:pPr>
        <w:spacing w:after="0" w:line="120" w:lineRule="atLeast"/>
        <w:rPr>
          <w:sz w:val="16"/>
          <w:szCs w:val="16"/>
        </w:rPr>
      </w:pPr>
      <w:r w:rsidRPr="00C7337C">
        <w:rPr>
          <w:sz w:val="16"/>
          <w:szCs w:val="16"/>
        </w:rPr>
        <w:t>A) Budizm- Hristiyanlık           B) Budizm – Hinduizm</w:t>
      </w:r>
    </w:p>
    <w:p w:rsidR="00FB4D19" w:rsidRPr="00C7337C" w:rsidRDefault="00FB4D19" w:rsidP="007533CD">
      <w:pPr>
        <w:spacing w:after="0" w:line="120" w:lineRule="atLeast"/>
        <w:rPr>
          <w:sz w:val="16"/>
          <w:szCs w:val="16"/>
        </w:rPr>
      </w:pPr>
      <w:r w:rsidRPr="00C7337C">
        <w:rPr>
          <w:sz w:val="16"/>
          <w:szCs w:val="16"/>
        </w:rPr>
        <w:t xml:space="preserve">C) Yahudilik – Hinduizm           D) Hristiyanlık - Yahudilik </w:t>
      </w:r>
    </w:p>
    <w:p w:rsidR="00FB4D19" w:rsidRPr="00C7337C" w:rsidRDefault="00FB4D19" w:rsidP="00CA5C41">
      <w:pPr>
        <w:spacing w:after="0" w:line="120" w:lineRule="atLeast"/>
        <w:rPr>
          <w:sz w:val="16"/>
          <w:szCs w:val="16"/>
        </w:rPr>
      </w:pPr>
    </w:p>
    <w:p w:rsidR="00FB4D19" w:rsidRPr="00C7337C" w:rsidRDefault="00FB4D19" w:rsidP="00CA5C41">
      <w:pPr>
        <w:spacing w:after="0" w:line="120" w:lineRule="atLeast"/>
        <w:rPr>
          <w:b/>
          <w:bCs/>
          <w:sz w:val="16"/>
          <w:szCs w:val="16"/>
        </w:rPr>
      </w:pPr>
      <w:r w:rsidRPr="00C7337C">
        <w:rPr>
          <w:b/>
          <w:bCs/>
          <w:sz w:val="16"/>
          <w:szCs w:val="16"/>
        </w:rPr>
        <w:t xml:space="preserve">18.Aşağıdakilerden hangisi İlahi dinlerden </w:t>
      </w:r>
      <w:r w:rsidRPr="00C7337C">
        <w:rPr>
          <w:b/>
          <w:bCs/>
          <w:sz w:val="16"/>
          <w:szCs w:val="16"/>
          <w:u w:val="single"/>
        </w:rPr>
        <w:t>değildir?</w:t>
      </w:r>
    </w:p>
    <w:p w:rsidR="00FB4D19" w:rsidRPr="00C7337C" w:rsidRDefault="00FB4D19" w:rsidP="00CA5C41">
      <w:pPr>
        <w:spacing w:after="0" w:line="120" w:lineRule="atLeast"/>
        <w:rPr>
          <w:sz w:val="16"/>
          <w:szCs w:val="16"/>
        </w:rPr>
      </w:pPr>
      <w:r w:rsidRPr="00C7337C">
        <w:rPr>
          <w:sz w:val="16"/>
          <w:szCs w:val="16"/>
        </w:rPr>
        <w:t>A) Hinduizm  B) İslam    C) Yahudilik    D) Hıristiyanlık</w:t>
      </w:r>
    </w:p>
    <w:p w:rsidR="00FB4D19" w:rsidRPr="00C7337C" w:rsidRDefault="00FB4D19" w:rsidP="007A6384">
      <w:pPr>
        <w:spacing w:after="0" w:line="120" w:lineRule="atLeast"/>
        <w:rPr>
          <w:sz w:val="16"/>
          <w:szCs w:val="16"/>
        </w:rPr>
      </w:pPr>
    </w:p>
    <w:p w:rsidR="00FB4D19" w:rsidRPr="00C7337C" w:rsidRDefault="00FB4D19" w:rsidP="00CA5C41">
      <w:pPr>
        <w:spacing w:after="0" w:line="120" w:lineRule="atLeast"/>
        <w:rPr>
          <w:b/>
          <w:bCs/>
          <w:sz w:val="16"/>
          <w:szCs w:val="16"/>
        </w:rPr>
      </w:pPr>
      <w:r w:rsidRPr="00C7337C">
        <w:rPr>
          <w:b/>
          <w:bCs/>
          <w:sz w:val="16"/>
          <w:szCs w:val="16"/>
        </w:rPr>
        <w:t>19.</w:t>
      </w:r>
      <w:r w:rsidRPr="00C7337C">
        <w:rPr>
          <w:sz w:val="16"/>
          <w:szCs w:val="16"/>
        </w:rPr>
        <w:t xml:space="preserve"> </w:t>
      </w:r>
      <w:r w:rsidRPr="00C7337C">
        <w:rPr>
          <w:b/>
          <w:bCs/>
          <w:sz w:val="16"/>
          <w:szCs w:val="16"/>
        </w:rPr>
        <w:t xml:space="preserve">İslamiyet, Yahudilik ve Hıristiyanlığın kutsal günleri </w:t>
      </w:r>
      <w:r w:rsidRPr="00C7337C">
        <w:rPr>
          <w:b/>
          <w:bCs/>
          <w:sz w:val="16"/>
          <w:szCs w:val="16"/>
          <w:u w:val="single"/>
        </w:rPr>
        <w:t>sırasıyla</w:t>
      </w:r>
      <w:r w:rsidRPr="00C7337C">
        <w:rPr>
          <w:b/>
          <w:bCs/>
          <w:sz w:val="16"/>
          <w:szCs w:val="16"/>
        </w:rPr>
        <w:t xml:space="preserve"> aşağıdakilerden hangisinde doğru olarak verilmiştir?</w:t>
      </w:r>
    </w:p>
    <w:p w:rsidR="00FB4D19" w:rsidRPr="00C7337C" w:rsidRDefault="00FB4D19" w:rsidP="00CA5C41">
      <w:pPr>
        <w:spacing w:after="0" w:line="120" w:lineRule="atLeast"/>
        <w:rPr>
          <w:sz w:val="16"/>
          <w:szCs w:val="16"/>
        </w:rPr>
      </w:pPr>
      <w:r w:rsidRPr="00C7337C">
        <w:rPr>
          <w:sz w:val="16"/>
          <w:szCs w:val="16"/>
        </w:rPr>
        <w:t>A) Perşembe - Cuma – Cumartesi</w:t>
      </w:r>
      <w:r w:rsidRPr="00C7337C">
        <w:rPr>
          <w:sz w:val="16"/>
          <w:szCs w:val="16"/>
        </w:rPr>
        <w:tab/>
      </w:r>
    </w:p>
    <w:p w:rsidR="00FB4D19" w:rsidRPr="00C7337C" w:rsidRDefault="00FB4D19" w:rsidP="00CA5C41">
      <w:pPr>
        <w:spacing w:after="0" w:line="120" w:lineRule="atLeast"/>
        <w:rPr>
          <w:sz w:val="16"/>
          <w:szCs w:val="16"/>
        </w:rPr>
      </w:pPr>
      <w:r w:rsidRPr="00C7337C">
        <w:rPr>
          <w:sz w:val="16"/>
          <w:szCs w:val="16"/>
        </w:rPr>
        <w:t>B) Cuma - Cumartesi – Pazar</w:t>
      </w:r>
    </w:p>
    <w:p w:rsidR="00FB4D19" w:rsidRPr="00C7337C" w:rsidRDefault="00FB4D19" w:rsidP="00CA5C41">
      <w:pPr>
        <w:spacing w:after="0" w:line="120" w:lineRule="atLeast"/>
        <w:rPr>
          <w:sz w:val="16"/>
          <w:szCs w:val="16"/>
        </w:rPr>
      </w:pPr>
      <w:r w:rsidRPr="00C7337C">
        <w:rPr>
          <w:sz w:val="16"/>
          <w:szCs w:val="16"/>
        </w:rPr>
        <w:t>C) Pazar – Cumartesi - Cuma</w:t>
      </w:r>
    </w:p>
    <w:p w:rsidR="00FB4D19" w:rsidRPr="00C7337C" w:rsidRDefault="00FB4D19" w:rsidP="00CA5C41">
      <w:pPr>
        <w:spacing w:after="0" w:line="120" w:lineRule="atLeast"/>
        <w:rPr>
          <w:sz w:val="16"/>
          <w:szCs w:val="16"/>
        </w:rPr>
      </w:pPr>
      <w:r w:rsidRPr="00C7337C">
        <w:rPr>
          <w:sz w:val="16"/>
          <w:szCs w:val="16"/>
        </w:rPr>
        <w:t xml:space="preserve">D) Pazartesi – Salı - Pazar </w:t>
      </w:r>
    </w:p>
    <w:p w:rsidR="00FB4D19" w:rsidRPr="00C7337C" w:rsidRDefault="00FB4D19" w:rsidP="007A6384">
      <w:pPr>
        <w:spacing w:after="0" w:line="120" w:lineRule="atLeast"/>
        <w:rPr>
          <w:sz w:val="16"/>
          <w:szCs w:val="16"/>
        </w:rPr>
      </w:pPr>
    </w:p>
    <w:p w:rsidR="00FB4D19" w:rsidRPr="00C7337C" w:rsidRDefault="00FB4D19" w:rsidP="00CA5C41">
      <w:pPr>
        <w:spacing w:after="0" w:line="120" w:lineRule="atLeast"/>
        <w:rPr>
          <w:b/>
          <w:bCs/>
          <w:sz w:val="16"/>
          <w:szCs w:val="16"/>
        </w:rPr>
      </w:pPr>
      <w:r w:rsidRPr="00C7337C">
        <w:rPr>
          <w:b/>
          <w:bCs/>
          <w:sz w:val="16"/>
          <w:szCs w:val="16"/>
        </w:rPr>
        <w:t>20.Yahudilik ve Hinduizm’in en önemli ortak özelliği aşağıdakilerden hangisidir?</w:t>
      </w:r>
    </w:p>
    <w:p w:rsidR="00FB4D19" w:rsidRPr="00C7337C" w:rsidRDefault="00FB4D19" w:rsidP="00CA5C41">
      <w:pPr>
        <w:spacing w:after="0" w:line="120" w:lineRule="atLeast"/>
        <w:rPr>
          <w:sz w:val="16"/>
          <w:szCs w:val="16"/>
        </w:rPr>
      </w:pPr>
      <w:r w:rsidRPr="00C7337C">
        <w:rPr>
          <w:sz w:val="16"/>
          <w:szCs w:val="16"/>
        </w:rPr>
        <w:t>A) İkisi de ilahi dinlerdendir</w:t>
      </w:r>
    </w:p>
    <w:p w:rsidR="00FB4D19" w:rsidRPr="00C7337C" w:rsidRDefault="00FB4D19" w:rsidP="00CA5C41">
      <w:pPr>
        <w:spacing w:after="0" w:line="120" w:lineRule="atLeast"/>
        <w:rPr>
          <w:sz w:val="16"/>
          <w:szCs w:val="16"/>
        </w:rPr>
      </w:pPr>
      <w:r w:rsidRPr="00C7337C">
        <w:rPr>
          <w:sz w:val="16"/>
          <w:szCs w:val="16"/>
        </w:rPr>
        <w:t>B) İkisinde de peygamber inancı vardır</w:t>
      </w:r>
    </w:p>
    <w:p w:rsidR="00FB4D19" w:rsidRPr="00C7337C" w:rsidRDefault="00FB4D19" w:rsidP="00CA5C41">
      <w:pPr>
        <w:spacing w:after="0" w:line="120" w:lineRule="atLeast"/>
        <w:rPr>
          <w:sz w:val="16"/>
          <w:szCs w:val="16"/>
        </w:rPr>
      </w:pPr>
      <w:r w:rsidRPr="00C7337C">
        <w:rPr>
          <w:sz w:val="16"/>
          <w:szCs w:val="16"/>
        </w:rPr>
        <w:t>C) İkisi de milli dindir</w:t>
      </w:r>
    </w:p>
    <w:p w:rsidR="00FB4D19" w:rsidRDefault="00FB4D19" w:rsidP="007A6384">
      <w:pPr>
        <w:spacing w:after="0" w:line="120" w:lineRule="atLeast"/>
        <w:rPr>
          <w:sz w:val="16"/>
          <w:szCs w:val="16"/>
        </w:rPr>
      </w:pPr>
      <w:r w:rsidRPr="00C7337C">
        <w:rPr>
          <w:sz w:val="16"/>
          <w:szCs w:val="16"/>
        </w:rPr>
        <w:t xml:space="preserve">D) İki dinin de ibadet yerleri havradır </w:t>
      </w:r>
    </w:p>
    <w:p w:rsidR="00FB4D19" w:rsidRDefault="00FB4D19" w:rsidP="007A6384">
      <w:pPr>
        <w:spacing w:after="0" w:line="120" w:lineRule="atLeast"/>
        <w:rPr>
          <w:sz w:val="16"/>
          <w:szCs w:val="16"/>
        </w:rPr>
      </w:pPr>
    </w:p>
    <w:p w:rsidR="00FB4D19" w:rsidRDefault="00FB4D19" w:rsidP="007A6384">
      <w:pPr>
        <w:spacing w:after="0" w:line="120" w:lineRule="atLeast"/>
        <w:rPr>
          <w:sz w:val="16"/>
          <w:szCs w:val="16"/>
        </w:rPr>
      </w:pPr>
    </w:p>
    <w:p w:rsidR="00FB4D19" w:rsidRDefault="00FB4D19" w:rsidP="007A6384">
      <w:pPr>
        <w:spacing w:after="0" w:line="120" w:lineRule="atLeast"/>
        <w:rPr>
          <w:sz w:val="16"/>
          <w:szCs w:val="16"/>
        </w:rPr>
      </w:pPr>
    </w:p>
    <w:p w:rsidR="00FB4D19" w:rsidRDefault="00FB4D19" w:rsidP="007A6384">
      <w:pPr>
        <w:spacing w:after="0" w:line="120" w:lineRule="atLeast"/>
        <w:rPr>
          <w:sz w:val="16"/>
          <w:szCs w:val="16"/>
        </w:rPr>
      </w:pPr>
    </w:p>
    <w:p w:rsidR="00FB4D19" w:rsidRDefault="00FB4D19" w:rsidP="007A6384">
      <w:pPr>
        <w:spacing w:after="0" w:line="120" w:lineRule="atLeast"/>
        <w:rPr>
          <w:sz w:val="16"/>
          <w:szCs w:val="16"/>
        </w:rPr>
      </w:pPr>
    </w:p>
    <w:p w:rsidR="00FB4D19"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7A6384">
      <w:pPr>
        <w:spacing w:after="0" w:line="120" w:lineRule="atLeast"/>
        <w:rPr>
          <w:sz w:val="16"/>
          <w:szCs w:val="16"/>
        </w:rPr>
      </w:pPr>
    </w:p>
    <w:p w:rsidR="00FB4D19" w:rsidRPr="00C7337C" w:rsidRDefault="00FB4D19" w:rsidP="00027A31">
      <w:pPr>
        <w:spacing w:after="0" w:line="120" w:lineRule="atLeast"/>
        <w:rPr>
          <w:b/>
          <w:bCs/>
          <w:i/>
          <w:iCs/>
          <w:sz w:val="16"/>
          <w:szCs w:val="16"/>
        </w:rPr>
      </w:pPr>
      <w:r w:rsidRPr="00C7337C">
        <w:rPr>
          <w:b/>
          <w:bCs/>
          <w:i/>
          <w:iCs/>
          <w:sz w:val="16"/>
          <w:szCs w:val="16"/>
        </w:rPr>
        <w:t xml:space="preserve">C-) Aşağıdaki surelerle ilgili istenenleri yazınız. </w:t>
      </w:r>
    </w:p>
    <w:p w:rsidR="00FB4D19" w:rsidRPr="00C7337C" w:rsidRDefault="00FB4D19" w:rsidP="007A6384">
      <w:pPr>
        <w:spacing w:after="0" w:line="120" w:lineRule="atLeast"/>
        <w:rPr>
          <w:sz w:val="16"/>
          <w:szCs w:val="16"/>
        </w:rPr>
      </w:pPr>
    </w:p>
    <w:p w:rsidR="00FB4D19" w:rsidRPr="00C7337C" w:rsidRDefault="00FB4D19" w:rsidP="008F24FA">
      <w:pPr>
        <w:pStyle w:val="ListParagraph"/>
        <w:numPr>
          <w:ilvl w:val="0"/>
          <w:numId w:val="1"/>
        </w:numPr>
        <w:spacing w:after="0" w:line="120" w:lineRule="atLeast"/>
        <w:rPr>
          <w:sz w:val="16"/>
          <w:szCs w:val="16"/>
        </w:rPr>
      </w:pPr>
      <w:r w:rsidRPr="00C7337C">
        <w:rPr>
          <w:sz w:val="16"/>
          <w:szCs w:val="16"/>
        </w:rPr>
        <w:t>Ayetel Kürsi’yi Yazınız.      ( 1*10=10 Puan )</w:t>
      </w: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Default="00FB4D19" w:rsidP="00BD0E07">
      <w:hyperlink r:id="rId5" w:history="1">
        <w:r>
          <w:rPr>
            <w:rStyle w:val="Hyperlink"/>
          </w:rPr>
          <w:t>http://www.sorubak.com</w:t>
        </w:r>
      </w:hyperlink>
      <w:r>
        <w:t xml:space="preserve"> </w:t>
      </w: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8F24FA">
      <w:pPr>
        <w:pStyle w:val="ListParagraph"/>
        <w:numPr>
          <w:ilvl w:val="0"/>
          <w:numId w:val="1"/>
        </w:numPr>
        <w:spacing w:after="0" w:line="120" w:lineRule="atLeast"/>
        <w:rPr>
          <w:sz w:val="16"/>
          <w:szCs w:val="16"/>
        </w:rPr>
      </w:pPr>
      <w:r w:rsidRPr="00C7337C">
        <w:rPr>
          <w:sz w:val="16"/>
          <w:szCs w:val="16"/>
        </w:rPr>
        <w:t>Ayetel Kürsi’nin Anlamını Yazınız.      ( 1*10=10 Puan )</w:t>
      </w:r>
    </w:p>
    <w:p w:rsidR="00FB4D19" w:rsidRPr="00C7337C" w:rsidRDefault="00FB4D19" w:rsidP="008F24FA">
      <w:pPr>
        <w:spacing w:after="0" w:line="120" w:lineRule="atLeast"/>
        <w:rPr>
          <w:sz w:val="16"/>
          <w:szCs w:val="16"/>
        </w:rPr>
      </w:pPr>
    </w:p>
    <w:p w:rsidR="00FB4D19" w:rsidRPr="00C7337C" w:rsidRDefault="00FB4D19" w:rsidP="00027A31">
      <w:pPr>
        <w:spacing w:after="0" w:line="120" w:lineRule="atLeast"/>
        <w:rPr>
          <w:sz w:val="16"/>
          <w:szCs w:val="16"/>
        </w:rPr>
      </w:pPr>
    </w:p>
    <w:p w:rsidR="00FB4D19" w:rsidRPr="00C7337C" w:rsidRDefault="00FB4D19" w:rsidP="00027A31">
      <w:pPr>
        <w:spacing w:after="0" w:line="120" w:lineRule="atLeast"/>
        <w:rPr>
          <w:sz w:val="16"/>
          <w:szCs w:val="16"/>
        </w:rPr>
      </w:pPr>
    </w:p>
    <w:sectPr w:rsidR="00FB4D19" w:rsidRPr="00C7337C" w:rsidSect="00C737D5">
      <w:type w:val="continuous"/>
      <w:pgSz w:w="11906" w:h="16838"/>
      <w:pgMar w:top="720" w:right="340" w:bottom="720" w:left="340" w:header="709" w:footer="709" w:gutter="0"/>
      <w:cols w:num="2"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3FB25F8E"/>
    <w:multiLevelType w:val="hybridMultilevel"/>
    <w:tmpl w:val="3C9C9CAC"/>
    <w:lvl w:ilvl="0" w:tplc="99385F6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64D456E3"/>
    <w:multiLevelType w:val="hybridMultilevel"/>
    <w:tmpl w:val="6FA0AB9A"/>
    <w:lvl w:ilvl="0" w:tplc="27E26574">
      <w:start w:val="5"/>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384"/>
    <w:rsid w:val="00027A31"/>
    <w:rsid w:val="000760BA"/>
    <w:rsid w:val="000A4668"/>
    <w:rsid w:val="000C1F91"/>
    <w:rsid w:val="00104A1E"/>
    <w:rsid w:val="00206241"/>
    <w:rsid w:val="00231EFA"/>
    <w:rsid w:val="003A2381"/>
    <w:rsid w:val="003B490E"/>
    <w:rsid w:val="00452F4A"/>
    <w:rsid w:val="0047389F"/>
    <w:rsid w:val="00473BD8"/>
    <w:rsid w:val="004B5780"/>
    <w:rsid w:val="005D7D29"/>
    <w:rsid w:val="0067573B"/>
    <w:rsid w:val="007533CD"/>
    <w:rsid w:val="0075667E"/>
    <w:rsid w:val="007A6384"/>
    <w:rsid w:val="007F1FC9"/>
    <w:rsid w:val="008966A2"/>
    <w:rsid w:val="008F24FA"/>
    <w:rsid w:val="009C4D47"/>
    <w:rsid w:val="00A14946"/>
    <w:rsid w:val="00A26F0C"/>
    <w:rsid w:val="00A51393"/>
    <w:rsid w:val="00B838C7"/>
    <w:rsid w:val="00BD0E07"/>
    <w:rsid w:val="00C7337C"/>
    <w:rsid w:val="00C737D5"/>
    <w:rsid w:val="00CA5C41"/>
    <w:rsid w:val="00CF43B9"/>
    <w:rsid w:val="00D1586E"/>
    <w:rsid w:val="00D55A14"/>
    <w:rsid w:val="00D604AC"/>
    <w:rsid w:val="00D622DF"/>
    <w:rsid w:val="00D63AF1"/>
    <w:rsid w:val="00D90331"/>
    <w:rsid w:val="00DE4FBB"/>
    <w:rsid w:val="00EA4197"/>
    <w:rsid w:val="00F015AD"/>
    <w:rsid w:val="00F05BB6"/>
    <w:rsid w:val="00F258A1"/>
    <w:rsid w:val="00FB4D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38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06241"/>
    <w:pPr>
      <w:ind w:left="720"/>
    </w:pPr>
  </w:style>
  <w:style w:type="table" w:styleId="TableGrid">
    <w:name w:val="Table Grid"/>
    <w:basedOn w:val="TableNormal"/>
    <w:uiPriority w:val="99"/>
    <w:rsid w:val="00A26F0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BD0E07"/>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8277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1385</Words>
  <Characters>7899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http://www.sorubak.com; davutkeskin</dc:creator>
  <cp:keywords>http:/www.sorubak.com</cp:keywords>
  <dc:description/>
  <cp:lastModifiedBy>Edanur</cp:lastModifiedBy>
  <cp:revision>7</cp:revision>
  <dcterms:created xsi:type="dcterms:W3CDTF">2017-05-19T11:49:00Z</dcterms:created>
  <dcterms:modified xsi:type="dcterms:W3CDTF">2017-05-22T15:20:00Z</dcterms:modified>
</cp:coreProperties>
</file>