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C1" w:rsidRDefault="003722C1">
      <w:r>
        <w:rPr>
          <w:noProof/>
          <w:lang w:eastAsia="tr-TR"/>
        </w:rPr>
        <w:pict>
          <v:group id="Grup 2" o:spid="_x0000_s1026" style="position:absolute;margin-left:1.5pt;margin-top:1.8pt;width:570pt;height:1in;z-index:-251661312" coordsize="65150,9663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strokecolor="#0d0d0d" strokeweight="2.25pt">
              <v:textbox>
                <w:txbxContent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2015-2016 EĞİTİM ÖĞRETİM YILI ..................................... ORTAOKULU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strokecolor="#0d0d0d" strokeweight="2.25pt">
              <v:textbox>
                <w:txbxContent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:8/                      TARİH:.......................</w:t>
                    </w:r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strokeweight="1.75pt">
              <v:stroke joinstyle="miter"/>
            </v:line>
            <v:line id="Düz Bağlayıcı 8" o:spid="_x0000_s1030" style="position:absolute;visibility:visible" from="40957,7176" to="40957,9663" o:connectortype="straight" strokeweight="1.75pt">
              <v:stroke joinstyle="miter"/>
            </v:line>
            <v:line id="Düz Bağlayıcı 9" o:spid="_x0000_s1031" style="position:absolute;visibility:visible" from="49053,6984" to="49053,9472" o:connectortype="straight" strokeweight="1.75pt">
              <v:stroke joinstyle="miter"/>
            </v:line>
          </v:group>
        </w:pict>
      </w:r>
    </w:p>
    <w:p w:rsidR="003722C1" w:rsidRDefault="003722C1"/>
    <w:p w:rsidR="003722C1" w:rsidRDefault="003722C1"/>
    <w:p w:rsidR="003722C1" w:rsidRDefault="003722C1">
      <w:r>
        <w:rPr>
          <w:noProof/>
          <w:lang w:eastAsia="tr-TR"/>
        </w:rPr>
        <w:pict>
          <v:shape id="Metin Kutusu 26" o:spid="_x0000_s1032" type="#_x0000_t202" style="position:absolute;margin-left:9pt;margin-top:12.35pt;width:549pt;height:26.25pt;z-index:251659264;visibility:visible" stroked="f" strokeweight="2.25pt">
            <v:stroke dashstyle="3 1"/>
            <v:textbox>
              <w:txbxContent>
                <w:p w:rsidR="003722C1" w:rsidRPr="00AB0C36" w:rsidRDefault="003722C1" w:rsidP="00AE2E70">
                  <w:pPr>
                    <w:jc w:val="center"/>
                    <w:rPr>
                      <w:rStyle w:val="IntenseEmphasis"/>
                      <w:color w:val="000000"/>
                    </w:rPr>
                  </w:pPr>
                  <w:r w:rsidRPr="00AB0C36">
                    <w:rPr>
                      <w:rStyle w:val="IntenseEmphasis"/>
                      <w:color w:val="000000"/>
                    </w:rPr>
                    <w:t>Lütfen bulduğunuz seçenekleri arka sayfadaki kısma</w:t>
                  </w:r>
                  <w:r w:rsidRPr="00AB0C36">
                    <w:rPr>
                      <w:rStyle w:val="IntenseEmphasis"/>
                      <w:color w:val="000000"/>
                      <w:u w:val="single"/>
                    </w:rPr>
                    <w:t xml:space="preserve"> kodlayınız</w:t>
                  </w:r>
                  <w:r w:rsidRPr="00AB0C36">
                    <w:rPr>
                      <w:rStyle w:val="IntenseEmphasis"/>
                      <w:color w:val="000000"/>
                    </w:rPr>
                    <w:t>. Tüm sorular 5 Puan değerindedir. Başarılar...</w:t>
                  </w:r>
                </w:p>
              </w:txbxContent>
            </v:textbox>
          </v:shape>
        </w:pict>
      </w:r>
    </w:p>
    <w:p w:rsidR="003722C1" w:rsidRDefault="003722C1" w:rsidP="003A4798">
      <w:pPr>
        <w:rPr>
          <w:b/>
          <w:bCs/>
          <w:sz w:val="28"/>
          <w:szCs w:val="28"/>
        </w:rPr>
      </w:pPr>
    </w:p>
    <w:p w:rsidR="003722C1" w:rsidRDefault="003722C1" w:rsidP="003A4798">
      <w:pPr>
        <w:rPr>
          <w:sz w:val="24"/>
          <w:szCs w:val="24"/>
        </w:rPr>
      </w:pPr>
      <w:r w:rsidRPr="003A4798">
        <w:rPr>
          <w:b/>
          <w:bCs/>
          <w:sz w:val="28"/>
          <w:szCs w:val="28"/>
        </w:rPr>
        <w:t>1)</w:t>
      </w: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-2</w:t>
      </w:r>
      <w:r>
        <w:rPr>
          <w:sz w:val="24"/>
          <w:szCs w:val="24"/>
        </w:rPr>
        <w:t xml:space="preserve"> sayısı aşağıdakilerden hangisine eşittir?</w:t>
      </w:r>
    </w:p>
    <w:p w:rsidR="003722C1" w:rsidRPr="00466590" w:rsidRDefault="003722C1" w:rsidP="003A4798">
      <w:pPr>
        <w:rPr>
          <w:sz w:val="24"/>
          <w:szCs w:val="24"/>
        </w:rPr>
      </w:pPr>
      <w:r w:rsidRPr="00466590">
        <w:rPr>
          <w:sz w:val="24"/>
          <w:szCs w:val="24"/>
        </w:rPr>
        <w:t>A) 9            B)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.75pt;height:54.75pt">
            <v:imagedata r:id="rId4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26" type="#_x0000_t75" style="width:27.75pt;height:54.75pt">
            <v:imagedata r:id="rId4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>C)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27" type="#_x0000_t75" style="width:17.25pt;height:22.5pt">
            <v:imagedata r:id="rId5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28" type="#_x0000_t75" style="width:17.25pt;height:22.5pt">
            <v:imagedata r:id="rId5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 xml:space="preserve">D)-9 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466590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rStyle w:val="A33"/>
          <w:b/>
          <w:bCs/>
          <w:sz w:val="28"/>
          <w:szCs w:val="28"/>
        </w:rPr>
        <w:t>2)</w:t>
      </w:r>
      <w:r w:rsidRPr="00466590">
        <w:rPr>
          <w:rStyle w:val="A33"/>
          <w:sz w:val="24"/>
          <w:szCs w:val="24"/>
        </w:rPr>
        <w:t>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>.5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 xml:space="preserve"> işleminin sonucu aşağıdakilerden hangisine eşittir?</w:t>
      </w:r>
    </w:p>
    <w:p w:rsidR="003722C1" w:rsidRPr="00466590" w:rsidRDefault="003722C1" w:rsidP="005C114F">
      <w:pPr>
        <w:rPr>
          <w:rStyle w:val="A33"/>
          <w:sz w:val="24"/>
          <w:szCs w:val="24"/>
        </w:rPr>
      </w:pPr>
    </w:p>
    <w:p w:rsidR="003722C1" w:rsidRPr="00466590" w:rsidRDefault="003722C1" w:rsidP="005C114F">
      <w:pPr>
        <w:rPr>
          <w:rStyle w:val="A33"/>
          <w:sz w:val="24"/>
          <w:szCs w:val="24"/>
        </w:rPr>
      </w:pPr>
      <w:r w:rsidRPr="00466590">
        <w:rPr>
          <w:rStyle w:val="A33"/>
          <w:sz w:val="24"/>
          <w:szCs w:val="24"/>
        </w:rPr>
        <w:t>A) 5</w:t>
      </w:r>
      <w:r w:rsidRPr="00466590">
        <w:rPr>
          <w:rStyle w:val="A33"/>
          <w:sz w:val="24"/>
          <w:szCs w:val="24"/>
          <w:vertAlign w:val="superscript"/>
        </w:rPr>
        <w:t>9</w:t>
      </w:r>
      <w:r w:rsidRPr="00466590">
        <w:rPr>
          <w:rStyle w:val="A33"/>
          <w:sz w:val="24"/>
          <w:szCs w:val="24"/>
        </w:rPr>
        <w:t xml:space="preserve">    B) 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C) 25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            D) 25</w:t>
      </w:r>
      <w:r w:rsidRPr="00466590">
        <w:rPr>
          <w:rStyle w:val="A33"/>
          <w:sz w:val="24"/>
          <w:szCs w:val="24"/>
          <w:vertAlign w:val="superscript"/>
        </w:rPr>
        <w:t>9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BA0B06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b/>
          <w:bCs/>
          <w:sz w:val="28"/>
          <w:szCs w:val="28"/>
        </w:rPr>
        <w:t>3)</w:t>
      </w:r>
      <w:r>
        <w:rPr>
          <w:sz w:val="24"/>
          <w:szCs w:val="24"/>
        </w:rPr>
        <w:t>(0,5)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ifadesi aşağıdakilerden hangisine eşittir?</w:t>
      </w:r>
    </w:p>
    <w:p w:rsidR="003722C1" w:rsidRDefault="003722C1" w:rsidP="005C114F">
      <w:pPr>
        <w:rPr>
          <w:sz w:val="24"/>
          <w:szCs w:val="24"/>
        </w:rPr>
      </w:pPr>
    </w:p>
    <w:p w:rsidR="003722C1" w:rsidRPr="00BA0B06" w:rsidRDefault="003722C1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A) 125  B)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29" type="#_x0000_t75" style="width:45.75pt;height:87.75pt">
            <v:imagedata r:id="rId6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30" type="#_x0000_t75" style="width:45.75pt;height:87.75pt">
            <v:imagedata r:id="rId6" o:title="" chromakey="white"/>
          </v:shape>
        </w:pict>
      </w:r>
      <w:r w:rsidRPr="00AB0C3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C) 8    D)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31" type="#_x0000_t75" style="width:27.75pt;height:54.75pt">
            <v:imagedata r:id="rId4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32" type="#_x0000_t75" style="width:27.75pt;height:54.75pt">
            <v:imagedata r:id="rId4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7027FA">
      <w:pPr>
        <w:rPr>
          <w:rStyle w:val="A33"/>
          <w:sz w:val="24"/>
          <w:szCs w:val="24"/>
        </w:rPr>
      </w:pPr>
      <w:r w:rsidRPr="00AD4E85">
        <w:rPr>
          <w:rStyle w:val="A33"/>
          <w:b/>
          <w:bCs/>
          <w:sz w:val="28"/>
          <w:szCs w:val="28"/>
        </w:rPr>
        <w:t>4)</w:t>
      </w:r>
      <w:r>
        <w:rPr>
          <w:rStyle w:val="A33"/>
          <w:sz w:val="24"/>
          <w:szCs w:val="24"/>
        </w:rPr>
        <w:t>0,0000000000026 sayısının bilimsel gösterimi aşağıdakilerden hangisidir?</w:t>
      </w:r>
    </w:p>
    <w:p w:rsidR="003722C1" w:rsidRPr="00BA0B06" w:rsidRDefault="003722C1" w:rsidP="007027FA">
      <w:pPr>
        <w:rPr>
          <w:rStyle w:val="A33"/>
          <w:sz w:val="24"/>
          <w:szCs w:val="24"/>
        </w:rPr>
      </w:pPr>
    </w:p>
    <w:p w:rsidR="003722C1" w:rsidRPr="00BA0B06" w:rsidRDefault="003722C1" w:rsidP="007027FA">
      <w:pPr>
        <w:rPr>
          <w:rStyle w:val="A14"/>
          <w:sz w:val="24"/>
          <w:szCs w:val="24"/>
        </w:rPr>
      </w:pPr>
      <w:r w:rsidRPr="00BA0B06">
        <w:rPr>
          <w:rStyle w:val="A33"/>
          <w:sz w:val="24"/>
          <w:szCs w:val="24"/>
        </w:rPr>
        <w:t xml:space="preserve">A) </w:t>
      </w:r>
      <w:r>
        <w:rPr>
          <w:rStyle w:val="A33"/>
          <w:sz w:val="24"/>
          <w:szCs w:val="24"/>
        </w:rPr>
        <w:t>0,</w:t>
      </w:r>
      <w:r w:rsidRPr="00BA0B06">
        <w:rPr>
          <w:rStyle w:val="A33"/>
          <w:sz w:val="24"/>
          <w:szCs w:val="24"/>
        </w:rPr>
        <w:t>26.10</w:t>
      </w:r>
      <w:r w:rsidRPr="00BA0B06">
        <w:rPr>
          <w:rStyle w:val="A33"/>
          <w:sz w:val="24"/>
          <w:szCs w:val="24"/>
          <w:vertAlign w:val="superscript"/>
        </w:rPr>
        <w:t>-</w:t>
      </w:r>
      <w:r>
        <w:rPr>
          <w:rStyle w:val="A33"/>
          <w:sz w:val="24"/>
          <w:szCs w:val="24"/>
          <w:vertAlign w:val="superscript"/>
        </w:rPr>
        <w:t>11</w:t>
      </w:r>
      <w:r>
        <w:rPr>
          <w:rStyle w:val="A33"/>
          <w:sz w:val="24"/>
          <w:szCs w:val="24"/>
        </w:rPr>
        <w:t xml:space="preserve"> B) 2</w:t>
      </w:r>
      <w:r w:rsidRPr="00BA0B06">
        <w:rPr>
          <w:rStyle w:val="A33"/>
          <w:sz w:val="24"/>
          <w:szCs w:val="24"/>
        </w:rPr>
        <w:t>6.10</w:t>
      </w:r>
      <w:r w:rsidRPr="00BA0B06">
        <w:rPr>
          <w:rStyle w:val="A33"/>
          <w:sz w:val="24"/>
          <w:szCs w:val="24"/>
          <w:vertAlign w:val="superscript"/>
        </w:rPr>
        <w:t>-1</w:t>
      </w:r>
      <w:r>
        <w:rPr>
          <w:rStyle w:val="A33"/>
          <w:sz w:val="24"/>
          <w:szCs w:val="24"/>
          <w:vertAlign w:val="superscript"/>
        </w:rPr>
        <w:t>2</w:t>
      </w:r>
    </w:p>
    <w:p w:rsidR="003722C1" w:rsidRPr="00BA0B06" w:rsidRDefault="003722C1" w:rsidP="00DB2526">
      <w:pPr>
        <w:rPr>
          <w:rStyle w:val="A14"/>
          <w:sz w:val="24"/>
          <w:szCs w:val="24"/>
          <w:vertAlign w:val="superscript"/>
        </w:rPr>
      </w:pPr>
      <w:r w:rsidRPr="00BA0B06">
        <w:rPr>
          <w:rStyle w:val="A14"/>
          <w:sz w:val="24"/>
          <w:szCs w:val="24"/>
        </w:rPr>
        <w:t>C) 2,6.10</w:t>
      </w:r>
      <w:r w:rsidRPr="00BA0B06">
        <w:rPr>
          <w:rStyle w:val="A14"/>
          <w:sz w:val="24"/>
          <w:szCs w:val="24"/>
          <w:vertAlign w:val="superscript"/>
        </w:rPr>
        <w:t>-11</w:t>
      </w:r>
      <w:r w:rsidRPr="00BA0B06">
        <w:rPr>
          <w:rStyle w:val="A14"/>
          <w:sz w:val="24"/>
          <w:szCs w:val="24"/>
        </w:rPr>
        <w:t xml:space="preserve">  D) 2,6.10</w:t>
      </w:r>
      <w:r w:rsidRPr="00BA0B06">
        <w:rPr>
          <w:rStyle w:val="A14"/>
          <w:sz w:val="24"/>
          <w:szCs w:val="24"/>
          <w:vertAlign w:val="superscript"/>
        </w:rPr>
        <w:t>-12</w:t>
      </w:r>
    </w:p>
    <w:p w:rsidR="003722C1" w:rsidRDefault="003722C1" w:rsidP="00DB2526">
      <w:pPr>
        <w:rPr>
          <w:rStyle w:val="A14"/>
          <w:sz w:val="22"/>
          <w:szCs w:val="22"/>
        </w:rPr>
      </w:pPr>
    </w:p>
    <w:p w:rsidR="003722C1" w:rsidRDefault="003722C1" w:rsidP="00DB2526">
      <w:pPr>
        <w:rPr>
          <w:rStyle w:val="A14"/>
          <w:sz w:val="22"/>
          <w:szCs w:val="22"/>
        </w:rPr>
      </w:pPr>
    </w:p>
    <w:p w:rsidR="003722C1" w:rsidRPr="0093141E" w:rsidRDefault="003722C1" w:rsidP="00DB2526">
      <w:pPr>
        <w:rPr>
          <w:rStyle w:val="A14"/>
          <w:sz w:val="22"/>
          <w:szCs w:val="22"/>
        </w:rPr>
      </w:pPr>
    </w:p>
    <w:p w:rsidR="003722C1" w:rsidRPr="0041513E" w:rsidRDefault="003722C1" w:rsidP="005C114F">
      <w:pPr>
        <w:rPr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5)</w:t>
      </w:r>
      <w:r>
        <w:rPr>
          <w:rStyle w:val="A14"/>
          <w:sz w:val="24"/>
          <w:szCs w:val="24"/>
        </w:rPr>
        <w:t xml:space="preserve">Aşağıdakisayılardan hangisi tam kare sayı </w:t>
      </w:r>
      <w:r w:rsidRPr="00BA0B06">
        <w:rPr>
          <w:b/>
          <w:bCs/>
          <w:sz w:val="24"/>
          <w:szCs w:val="24"/>
          <w:u w:val="single"/>
        </w:rPr>
        <w:t>değildir</w:t>
      </w:r>
      <w:r w:rsidRPr="00BA0B06">
        <w:rPr>
          <w:sz w:val="24"/>
          <w:szCs w:val="24"/>
        </w:rPr>
        <w:t>?</w:t>
      </w:r>
    </w:p>
    <w:p w:rsidR="003722C1" w:rsidRDefault="003722C1" w:rsidP="005C114F"/>
    <w:p w:rsidR="003722C1" w:rsidRPr="000A2B7D" w:rsidRDefault="003722C1" w:rsidP="005C114F">
      <w:pPr>
        <w:rPr>
          <w:sz w:val="24"/>
          <w:szCs w:val="24"/>
        </w:rPr>
      </w:pPr>
      <w:r w:rsidRPr="000A2B7D">
        <w:rPr>
          <w:sz w:val="24"/>
          <w:szCs w:val="24"/>
        </w:rPr>
        <w:t>A) 20                     B) 36                 C) 64                     D) 81</w:t>
      </w:r>
    </w:p>
    <w:p w:rsidR="003722C1" w:rsidRDefault="003722C1" w:rsidP="005C114F"/>
    <w:p w:rsidR="003722C1" w:rsidRDefault="003722C1" w:rsidP="005C114F"/>
    <w:p w:rsidR="003722C1" w:rsidRDefault="003722C1" w:rsidP="005C114F"/>
    <w:p w:rsidR="003722C1" w:rsidRDefault="003722C1" w:rsidP="005C114F"/>
    <w:p w:rsidR="003722C1" w:rsidRDefault="003722C1" w:rsidP="005C114F"/>
    <w:p w:rsidR="003722C1" w:rsidRDefault="003722C1" w:rsidP="005C114F"/>
    <w:p w:rsidR="003722C1" w:rsidRDefault="003722C1" w:rsidP="007027FA">
      <w:pPr>
        <w:rPr>
          <w:b/>
          <w:bCs/>
          <w:sz w:val="28"/>
          <w:szCs w:val="28"/>
        </w:rPr>
      </w:pPr>
      <w:r>
        <w:rPr>
          <w:noProof/>
          <w:lang w:eastAsia="tr-TR"/>
        </w:rPr>
        <w:pict>
          <v:shape id="Resim 12" o:spid="_x0000_s1033" type="#_x0000_t75" style="position:absolute;margin-left:22.3pt;margin-top:26.05pt;width:130.5pt;height:127.3pt;z-index:-251659264;visibility:visible">
            <v:imagedata r:id="rId7" o:title="" cropbottom="25023f" cropleft="7816f" cropright="22848f"/>
          </v:shape>
        </w:pict>
      </w:r>
    </w:p>
    <w:p w:rsidR="003722C1" w:rsidRPr="00AE2E70" w:rsidRDefault="003722C1" w:rsidP="007027FA">
      <w:r w:rsidRPr="00AD4E85">
        <w:rPr>
          <w:b/>
          <w:bCs/>
          <w:sz w:val="28"/>
          <w:szCs w:val="28"/>
        </w:rPr>
        <w:t>6)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rStyle w:val="A14"/>
          <w:b/>
          <w:bCs/>
          <w:color w:val="auto"/>
          <w:sz w:val="28"/>
          <w:szCs w:val="28"/>
        </w:rPr>
      </w:pPr>
    </w:p>
    <w:p w:rsidR="003722C1" w:rsidRPr="00BA0B06" w:rsidRDefault="003722C1" w:rsidP="005C114F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>Kareli zeminde verilen yukarıdaki şeklin alanı 52 cm</w:t>
      </w:r>
      <w:r>
        <w:rPr>
          <w:rStyle w:val="A14"/>
          <w:sz w:val="24"/>
          <w:szCs w:val="24"/>
          <w:vertAlign w:val="superscript"/>
        </w:rPr>
        <w:t>2</w:t>
      </w:r>
      <w:r>
        <w:rPr>
          <w:rStyle w:val="A14"/>
          <w:sz w:val="24"/>
          <w:szCs w:val="24"/>
        </w:rPr>
        <w:t>dir.Buna göre IABI kaç santimetredir?</w:t>
      </w:r>
    </w:p>
    <w:p w:rsidR="003722C1" w:rsidRPr="007B559D" w:rsidRDefault="003722C1" w:rsidP="005C114F">
      <w:pPr>
        <w:rPr>
          <w:rStyle w:val="A14"/>
          <w:sz w:val="24"/>
          <w:szCs w:val="24"/>
        </w:rPr>
      </w:pPr>
      <w:r w:rsidRPr="007B559D">
        <w:rPr>
          <w:rStyle w:val="A14"/>
          <w:sz w:val="24"/>
          <w:szCs w:val="24"/>
        </w:rPr>
        <w:t>A) 2               B)3              C)4           D)6</w:t>
      </w:r>
    </w:p>
    <w:p w:rsidR="003722C1" w:rsidRDefault="003722C1" w:rsidP="005C114F">
      <w:pPr>
        <w:rPr>
          <w:rStyle w:val="A14"/>
          <w:b/>
          <w:bCs/>
          <w:sz w:val="28"/>
          <w:szCs w:val="28"/>
        </w:rPr>
      </w:pP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7)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33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34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sayısı aşağıdakilerden hangisine eşittir?</w:t>
      </w: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03667F">
        <w:rPr>
          <w:rStyle w:val="A14"/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35" type="#_x0000_t75" style="width:18.75pt;height:15pt">
            <v:imagedata r:id="rId9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36" type="#_x0000_t75" style="width:18.75pt;height:15pt">
            <v:imagedata r:id="rId9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      B)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37" type="#_x0000_t75" style="width:25.5pt;height:15pt">
            <v:imagedata r:id="rId10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38" type="#_x0000_t75" style="width:25.5pt;height:15pt">
            <v:imagedata r:id="rId10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C)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39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40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41" type="#_x0000_t75" style="width:25.5pt;height:15pt">
            <v:imagedata r:id="rId12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42" type="#_x0000_t75" style="width:25.5pt;height:15pt">
            <v:imagedata r:id="rId12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sz w:val="28"/>
          <w:szCs w:val="28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8)</w:t>
      </w:r>
      <w:r w:rsidRPr="0003667F">
        <w:rPr>
          <w:rStyle w:val="A14"/>
          <w:rFonts w:ascii="Calibri" w:hAnsi="Calibri" w:cs="Calibri"/>
          <w:sz w:val="24"/>
          <w:szCs w:val="24"/>
        </w:rPr>
        <w:t>Aşağıdaki eşitliklerden hangisi doğrudur?</w:t>
      </w:r>
    </w:p>
    <w:p w:rsidR="003722C1" w:rsidRPr="0003667F" w:rsidRDefault="003722C1" w:rsidP="007027FA">
      <w:pPr>
        <w:rPr>
          <w:sz w:val="28"/>
          <w:szCs w:val="28"/>
        </w:rPr>
      </w:pP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43" type="#_x0000_t75" style="width:25.5pt;height:15pt">
            <v:imagedata r:id="rId13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44" type="#_x0000_t75" style="width:25.5pt;height:15pt">
            <v:imagedata r:id="rId13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45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46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B)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47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48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49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50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C)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51" type="#_x0000_t75" style="width:25.5pt;height:15pt">
            <v:imagedata r:id="rId14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52" type="#_x0000_t75" style="width:25.5pt;height:15pt">
            <v:imagedata r:id="rId14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53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54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D)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55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56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57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58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3722C1" w:rsidRPr="00AD4E85" w:rsidRDefault="003722C1" w:rsidP="00F9548E">
      <w:pPr>
        <w:pStyle w:val="Pa263"/>
        <w:spacing w:before="280"/>
        <w:jc w:val="both"/>
        <w:rPr>
          <w:rStyle w:val="A14"/>
          <w:sz w:val="28"/>
          <w:szCs w:val="28"/>
        </w:rPr>
      </w:pPr>
      <w:r>
        <w:rPr>
          <w:noProof/>
          <w:lang w:eastAsia="tr-TR"/>
        </w:rPr>
        <w:pict>
          <v:group id="Grup 24" o:spid="_x0000_s1034" style="position:absolute;left:0;text-align:left;margin-left:22.3pt;margin-top:6.2pt;width:225.75pt;height:19.5pt;z-index:251658240" coordsize="28670,4095">
            <v:shape id="Resim 16" o:spid="_x0000_s1035" type="#_x0000_t75" alt="karınca ile ilgili görsel sonucu" style="position:absolute;left:14763;width:5906;height:4095;visibility:visible">
              <v:imagedata r:id="rId15" o:title=""/>
              <v:path arrowok="t"/>
            </v:shape>
            <v:line id="Düz Bağlayıcı 20" o:spid="_x0000_s1036" style="position:absolute;visibility:visible" from="0,4095" to="28670,4095" o:connectortype="straight" strokeweight=".5pt">
              <v:stroke joinstyle="miter"/>
            </v:line>
          </v:group>
        </w:pict>
      </w: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9)</w:t>
      </w:r>
    </w:p>
    <w:p w:rsidR="003722C1" w:rsidRPr="00AF2C36" w:rsidRDefault="003722C1" w:rsidP="00F9548E">
      <w:pPr>
        <w:rPr>
          <w:sz w:val="24"/>
          <w:szCs w:val="24"/>
        </w:rPr>
      </w:pPr>
      <w:r w:rsidRPr="00AF2C36">
        <w:rPr>
          <w:sz w:val="24"/>
          <w:szCs w:val="24"/>
        </w:rPr>
        <w:t xml:space="preserve">Bir karınca 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59" type="#_x0000_t75" style="width:25.5pt;height:15pt">
            <v:imagedata r:id="rId16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60" type="#_x0000_t75" style="width:25.5pt;height:15pt">
            <v:imagedata r:id="rId16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metrelik yolun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61" type="#_x0000_t75" style="width:25.5pt;height:15pt">
            <v:imagedata r:id="rId14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62" type="#_x0000_t75" style="width:25.5pt;height:15pt">
            <v:imagedata r:id="rId14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metresini yürümüştür. Geriye kaç metrelik yolu kalmıştır?</w:t>
      </w:r>
    </w:p>
    <w:p w:rsidR="003722C1" w:rsidRDefault="003722C1" w:rsidP="00F9548E">
      <w:pPr>
        <w:rPr>
          <w:sz w:val="28"/>
          <w:szCs w:val="28"/>
        </w:rPr>
      </w:pPr>
    </w:p>
    <w:p w:rsidR="003722C1" w:rsidRPr="0003667F" w:rsidRDefault="003722C1" w:rsidP="00F9548E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63" type="#_x0000_t75" style="width:25.5pt;height:15pt">
            <v:imagedata r:id="rId17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64" type="#_x0000_t75" style="width:25.5pt;height:15pt">
            <v:imagedata r:id="rId17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B)     C)          D)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65" type="#_x0000_t75" style="width:18.75pt;height:15pt">
            <v:imagedata r:id="rId1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66" type="#_x0000_t75" style="width:18.75pt;height:15pt">
            <v:imagedata r:id="rId18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3722C1" w:rsidRPr="0003667F" w:rsidRDefault="003722C1" w:rsidP="0003667F">
      <w:pPr>
        <w:pStyle w:val="Pa85"/>
        <w:spacing w:before="220"/>
        <w:jc w:val="both"/>
        <w:rPr>
          <w:rFonts w:ascii="Calibri" w:hAnsi="Calibri" w:cs="Calibri"/>
          <w:color w:val="000000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10)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Aşağıdaki sayılardan hangisi </w:t>
      </w:r>
      <w:r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Pr="00AB0C36">
        <w:pict>
          <v:shape id="_x0000_i1067" type="#_x0000_t75" style="width:18.75pt;height:15pt">
            <v:imagedata r:id="rId18" o:title="" chromakey="white"/>
          </v:shape>
        </w:pict>
      </w:r>
      <w:r w:rsidRPr="00AB0C36">
        <w:rPr>
          <w:rFonts w:ascii="Calibri" w:hAnsi="Calibri" w:cs="Calibri"/>
        </w:rPr>
        <w:instrText xml:space="preserve"> </w:instrText>
      </w:r>
      <w:r w:rsidRPr="00AB0C36">
        <w:rPr>
          <w:rFonts w:ascii="Calibri" w:hAnsi="Calibri" w:cs="Calibri"/>
        </w:rPr>
        <w:fldChar w:fldCharType="separate"/>
      </w:r>
      <w:r w:rsidRPr="00AB0C36">
        <w:pict>
          <v:shape id="_x0000_i1068" type="#_x0000_t75" style="width:18.75pt;height:15pt">
            <v:imagedata r:id="rId18" o:title="" chromakey="white"/>
          </v:shape>
        </w:pict>
      </w:r>
      <w:r w:rsidRPr="00AB0C36">
        <w:rPr>
          <w:rFonts w:ascii="Calibri" w:hAnsi="Calibri" w:cs="Calibri"/>
        </w:rPr>
        <w:fldChar w:fldCharType="end"/>
      </w:r>
      <w:r w:rsidRPr="0003667F">
        <w:rPr>
          <w:rFonts w:ascii="Calibri" w:hAnsi="Calibri" w:cs="Calibri"/>
        </w:rPr>
        <w:t xml:space="preserve">İle bölündüğünde sonuç tam sayı </w:t>
      </w:r>
      <w:r w:rsidRPr="0003667F">
        <w:rPr>
          <w:rFonts w:ascii="Calibri" w:hAnsi="Calibri" w:cs="Calibri"/>
          <w:b/>
          <w:bCs/>
          <w:u w:val="single"/>
        </w:rPr>
        <w:t>olmaz</w:t>
      </w:r>
      <w:r w:rsidRPr="0003667F">
        <w:rPr>
          <w:rFonts w:ascii="Calibri" w:hAnsi="Calibri" w:cs="Calibri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7027FA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69" type="#_x0000_t75" style="width:25.5pt;height:15pt">
            <v:imagedata r:id="rId19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70" type="#_x0000_t75" style="width:25.5pt;height:15pt">
            <v:imagedata r:id="rId19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71" type="#_x0000_t75" style="width:25.5pt;height:15pt">
            <v:imagedata r:id="rId16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72" type="#_x0000_t75" style="width:25.5pt;height:15pt">
            <v:imagedata r:id="rId16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73" type="#_x0000_t75" style="width:27.75pt;height:14.25pt">
            <v:imagedata r:id="rId20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74" type="#_x0000_t75" style="width:27.75pt;height:14.25pt">
            <v:imagedata r:id="rId20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75" type="#_x0000_t75" style="width:32.25pt;height:15pt">
            <v:imagedata r:id="rId21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76" type="#_x0000_t75" style="width:32.25pt;height:15pt">
            <v:imagedata r:id="rId21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64"/>
        <w:spacing w:before="160"/>
        <w:jc w:val="both"/>
        <w:rPr>
          <w:rStyle w:val="A33"/>
          <w:rFonts w:ascii="Calibri" w:hAnsi="Calibri" w:cs="Calibri"/>
          <w:sz w:val="24"/>
          <w:szCs w:val="24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11)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Elif Naz’ın evi ile okulu arasındaki mesafe 5km’den fazla 6km’den azdır. Buna göre, Sena’nın evi ile okulu arasındaki mesafe kaç kilometre </w:t>
      </w:r>
      <w:r w:rsidRPr="0003667F">
        <w:rPr>
          <w:rStyle w:val="A33"/>
          <w:rFonts w:ascii="Calibri" w:hAnsi="Calibri" w:cs="Calibri"/>
          <w:b/>
          <w:bCs/>
          <w:sz w:val="24"/>
          <w:szCs w:val="24"/>
          <w:u w:val="single"/>
        </w:rPr>
        <w:t>olabilir</w:t>
      </w:r>
      <w:r w:rsidRPr="0003667F">
        <w:rPr>
          <w:rStyle w:val="A33"/>
          <w:rFonts w:ascii="Calibri" w:hAnsi="Calibri" w:cs="Calibri"/>
          <w:sz w:val="24"/>
          <w:szCs w:val="24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77" type="#_x0000_t75" style="width:25.5pt;height:15pt">
            <v:imagedata r:id="rId22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78" type="#_x0000_t75" style="width:25.5pt;height:15pt">
            <v:imagedata r:id="rId22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79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80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81" type="#_x0000_t75" style="width:21pt;height:14.25pt">
            <v:imagedata r:id="rId23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82" type="#_x0000_t75" style="width:21pt;height:14.25pt">
            <v:imagedata r:id="rId23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83" type="#_x0000_t75" style="width:25.5pt;height:15pt">
            <v:imagedata r:id="rId24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84" type="#_x0000_t75" style="width:25.5pt;height:15pt">
            <v:imagedata r:id="rId24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12)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085" type="#_x0000_t75" style="width:25.5pt;height:15pt">
            <v:imagedata r:id="rId1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086" type="#_x0000_t75" style="width:25.5pt;height:15pt">
            <v:imagedata r:id="rId1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>+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087" type="#_x0000_t75" style="width:25.5pt;height:15pt">
            <v:imagedata r:id="rId25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088" type="#_x0000_t75" style="width:25.5pt;height:15pt">
            <v:imagedata r:id="rId25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işleminin sonucu, aşağıdakilerden hangisi ile çarpılırsa bir tam sayı elde edilir?</w:t>
      </w: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89" type="#_x0000_t75" style="width:25.5pt;height:15pt">
            <v:imagedata r:id="rId26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90" type="#_x0000_t75" style="width:25.5pt;height:15pt">
            <v:imagedata r:id="rId26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B)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91" type="#_x0000_t75" style="width:18.75pt;height:15pt">
            <v:imagedata r:id="rId1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92" type="#_x0000_t75" style="width:18.75pt;height:15pt">
            <v:imagedata r:id="rId1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93" type="#_x0000_t75" style="width:14.25pt;height:13.5pt">
            <v:imagedata r:id="rId27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94" type="#_x0000_t75" style="width:14.25pt;height:13.5pt">
            <v:imagedata r:id="rId27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095" type="#_x0000_t75" style="width:18.75pt;height:15pt">
            <v:imagedata r:id="rId9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096" type="#_x0000_t75" style="width:18.75pt;height:15pt">
            <v:imagedata r:id="rId9" o:title="" chromakey="white"/>
          </v:shape>
        </w:pict>
      </w:r>
      <w:r w:rsidRPr="00AB0C36">
        <w:rPr>
          <w:sz w:val="24"/>
          <w:szCs w:val="24"/>
        </w:rPr>
        <w:fldChar w:fldCharType="end"/>
      </w:r>
    </w:p>
    <w:p w:rsidR="003722C1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  <w:vertAlign w:val="superscript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13)</w:t>
      </w:r>
      <w:r w:rsidRPr="0003667F">
        <w:rPr>
          <w:rStyle w:val="A15"/>
          <w:rFonts w:ascii="Calibri" w:hAnsi="Calibri" w:cs="Calibri"/>
          <w:sz w:val="24"/>
          <w:szCs w:val="24"/>
        </w:rPr>
        <w:t xml:space="preserve">Aşağıdaki seçeneklerden hangisindeki sayıların çarpımı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097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098" type="#_x0000_t75" style="width:25.5pt;height:15pt">
            <v:imagedata r:id="rId11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eder?    </w:t>
      </w:r>
    </w:p>
    <w:p w:rsidR="003722C1" w:rsidRPr="0003667F" w:rsidRDefault="003722C1" w:rsidP="00587E37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03667F">
        <w:rPr>
          <w:rStyle w:val="A84"/>
          <w:rFonts w:ascii="Calibri" w:hAnsi="Calibri" w:cs="Calibri"/>
          <w:sz w:val="24"/>
          <w:szCs w:val="24"/>
        </w:rPr>
        <w:t xml:space="preserve">A) 2 ve 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099" type="#_x0000_t75" style="width:18.75pt;height:15pt">
            <v:imagedata r:id="rId28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100" type="#_x0000_t75" style="width:18.75pt;height:15pt">
            <v:imagedata r:id="rId28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B) 3 ve 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101" type="#_x0000_t75" style="width:18.75pt;height:15pt">
            <v:imagedata r:id="rId2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102" type="#_x0000_t75" style="width:18.75pt;height:15pt">
            <v:imagedata r:id="rId2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>
        <w:rPr>
          <w:rStyle w:val="A84"/>
          <w:rFonts w:ascii="Calibri" w:hAnsi="Calibri" w:cs="Calibri"/>
          <w:sz w:val="24"/>
          <w:szCs w:val="24"/>
        </w:rPr>
        <w:t>C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) </w:t>
      </w:r>
      <w:r>
        <w:rPr>
          <w:rStyle w:val="A84"/>
          <w:rFonts w:ascii="Calibri" w:hAnsi="Calibri" w:cs="Calibri"/>
          <w:sz w:val="24"/>
          <w:szCs w:val="24"/>
        </w:rPr>
        <w:t>6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 ve 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103" type="#_x0000_t75" style="width:18.75pt;height:15pt">
            <v:imagedata r:id="rId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104" type="#_x0000_t75" style="width:18.75pt;height:15pt">
            <v:imagedata r:id="rId9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D) 8 ve 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105" type="#_x0000_t75" style="width:18.75pt;height:15pt">
            <v:imagedata r:id="rId30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106" type="#_x0000_t75" style="width:18.75pt;height:15pt">
            <v:imagedata r:id="rId30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/>
    <w:p w:rsidR="003722C1" w:rsidRPr="0003667F" w:rsidRDefault="003722C1" w:rsidP="0003667F"/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Style w:val="A84"/>
          <w:rFonts w:ascii="Calibri" w:hAnsi="Calibri" w:cs="Calibri"/>
          <w:b/>
          <w:bCs/>
          <w:sz w:val="28"/>
          <w:szCs w:val="28"/>
        </w:rPr>
        <w:t>14)</w:t>
      </w:r>
      <w:r w:rsidRPr="00DF3902">
        <w:rPr>
          <w:rStyle w:val="A33"/>
          <w:rFonts w:ascii="Calibri" w:hAnsi="Calibri" w:cs="Calibri"/>
          <w:sz w:val="24"/>
          <w:szCs w:val="24"/>
        </w:rPr>
        <w:t>Aşağıda</w:t>
      </w:r>
      <w:r>
        <w:rPr>
          <w:rStyle w:val="A33"/>
          <w:rFonts w:ascii="Calibri" w:hAnsi="Calibri" w:cs="Calibri"/>
          <w:sz w:val="24"/>
          <w:szCs w:val="24"/>
        </w:rPr>
        <w:t xml:space="preserve"> eşit aralıklara bölünmüş sayı d</w:t>
      </w:r>
      <w:r w:rsidRPr="00DF3902">
        <w:rPr>
          <w:rStyle w:val="A33"/>
          <w:rFonts w:ascii="Calibri" w:hAnsi="Calibri" w:cs="Calibri"/>
          <w:sz w:val="24"/>
          <w:szCs w:val="24"/>
        </w:rPr>
        <w:t xml:space="preserve">oğrusu üzerinde A,B,C,D noktaları işaretlenmiştir. Bu noktalardan hangisi </w: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Pr="00AB0C36">
        <w:pict>
          <v:shape id="_x0000_i1107" type="#_x0000_t75" style="width:25.5pt;height:15pt">
            <v:imagedata r:id="rId31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Pr="00AB0C36">
        <w:pict>
          <v:shape id="_x0000_i1108" type="#_x0000_t75" style="width:25.5pt;height:15pt">
            <v:imagedata r:id="rId31" o:title="" chromakey="white"/>
          </v:shape>
        </w:pict>
      </w:r>
      <w:r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ile eşleşen noktaya </w:t>
      </w:r>
      <w:r w:rsidRPr="00DF3902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en yakın</w:t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konumdadır?</w:t>
      </w:r>
    </w:p>
    <w:p w:rsidR="003722C1" w:rsidRDefault="003722C1" w:rsidP="007027FA">
      <w:pPr>
        <w:rPr>
          <w:sz w:val="28"/>
          <w:szCs w:val="28"/>
        </w:rPr>
      </w:pPr>
      <w:r>
        <w:rPr>
          <w:noProof/>
          <w:lang w:eastAsia="tr-TR"/>
        </w:rPr>
        <w:pict>
          <v:shape id="Resim 58" o:spid="_x0000_s1037" type="#_x0000_t75" style="position:absolute;margin-left:25.5pt;margin-top:-.3pt;width:232.35pt;height:53.25pt;z-index:-251660288;visibility:visible">
            <v:imagedata r:id="rId32" o:title="" croptop="29648f" cropbottom="13731f"/>
          </v:shape>
        </w:pict>
      </w:r>
    </w:p>
    <w:p w:rsidR="003722C1" w:rsidRDefault="003722C1" w:rsidP="007027FA">
      <w:pPr>
        <w:rPr>
          <w:sz w:val="24"/>
          <w:szCs w:val="24"/>
        </w:rPr>
      </w:pPr>
    </w:p>
    <w:p w:rsidR="003722C1" w:rsidRDefault="003722C1" w:rsidP="007027FA">
      <w:pPr>
        <w:rPr>
          <w:sz w:val="24"/>
          <w:szCs w:val="24"/>
        </w:rPr>
      </w:pPr>
    </w:p>
    <w:p w:rsidR="003722C1" w:rsidRPr="00DF3902" w:rsidRDefault="003722C1" w:rsidP="00DF3902">
      <w:pPr>
        <w:rPr>
          <w:rStyle w:val="A15"/>
          <w:color w:val="auto"/>
          <w:sz w:val="24"/>
          <w:szCs w:val="24"/>
        </w:rPr>
      </w:pPr>
      <w:r w:rsidRPr="00DF3902">
        <w:rPr>
          <w:sz w:val="24"/>
          <w:szCs w:val="24"/>
        </w:rPr>
        <w:t>A) A                B) B               C) C                D) D</w:t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A2B7D" w:rsidRDefault="003722C1" w:rsidP="000A2B7D"/>
    <w:p w:rsidR="003722C1" w:rsidRDefault="003722C1" w:rsidP="000A2B7D">
      <w:pPr>
        <w:pStyle w:val="Pa164"/>
        <w:spacing w:before="160"/>
        <w:jc w:val="both"/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15)</w:t>
      </w:r>
      <w:r>
        <w:t xml:space="preserve">Aşağıdaki sayılardan hangisi </w:t>
      </w:r>
      <w:r w:rsidRPr="0045619F">
        <w:t xml:space="preserve"> daha</w:t>
      </w:r>
      <w:r w:rsidRPr="0045619F">
        <w:rPr>
          <w:b/>
          <w:bCs/>
          <w:u w:val="single"/>
        </w:rPr>
        <w:t>büyüktü</w:t>
      </w:r>
      <w:r w:rsidRPr="0045619F">
        <w:t>r?</w:t>
      </w:r>
    </w:p>
    <w:p w:rsidR="003722C1" w:rsidRDefault="003722C1" w:rsidP="000A2B7D"/>
    <w:p w:rsidR="003722C1" w:rsidRPr="000A2B7D" w:rsidRDefault="003722C1" w:rsidP="000A2B7D"/>
    <w:p w:rsidR="003722C1" w:rsidRDefault="003722C1" w:rsidP="00587E37">
      <w:pPr>
        <w:rPr>
          <w:rStyle w:val="A14"/>
          <w:sz w:val="24"/>
          <w:szCs w:val="24"/>
        </w:rPr>
      </w:pPr>
      <w:r>
        <w:rPr>
          <w:sz w:val="28"/>
          <w:szCs w:val="28"/>
        </w:rPr>
        <w:t>A</w:t>
      </w:r>
      <w:r w:rsidRPr="00DF3902">
        <w:rPr>
          <w:sz w:val="24"/>
          <w:szCs w:val="24"/>
        </w:rPr>
        <w:t xml:space="preserve">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09" type="#_x0000_t75" style="width:25.5pt;height:15pt">
            <v:imagedata r:id="rId33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10" type="#_x0000_t75" style="width:25.5pt;height:15pt">
            <v:imagedata r:id="rId33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B)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11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12" type="#_x0000_t75" style="width:39pt;height:66.75pt">
            <v:imagedata r:id="rId8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C)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13" type="#_x0000_t75" style="width:45.75pt;height:66.75pt">
            <v:imagedata r:id="rId34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14" type="#_x0000_t75" style="width:45.75pt;height:66.75pt">
            <v:imagedata r:id="rId34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  D)</w:t>
      </w:r>
      <w:r>
        <w:rPr>
          <w:rStyle w:val="A14"/>
          <w:sz w:val="24"/>
          <w:szCs w:val="24"/>
        </w:rPr>
        <w:t>5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15" type="#_x0000_t75" style="width:18.75pt;height:15pt">
            <v:imagedata r:id="rId30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16" type="#_x0000_t75" style="width:18.75pt;height:15pt">
            <v:imagedata r:id="rId30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587E37">
      <w:pPr>
        <w:rPr>
          <w:rStyle w:val="A14"/>
          <w:sz w:val="24"/>
          <w:szCs w:val="24"/>
        </w:rPr>
      </w:pPr>
    </w:p>
    <w:p w:rsidR="003722C1" w:rsidRPr="00AD4E85" w:rsidRDefault="003722C1" w:rsidP="007027FA">
      <w:pPr>
        <w:rPr>
          <w:sz w:val="28"/>
          <w:szCs w:val="28"/>
        </w:rPr>
      </w:pPr>
      <w:bookmarkStart w:id="0" w:name="_GoBack"/>
      <w:bookmarkEnd w:id="0"/>
      <w:r w:rsidRPr="00AD4E85">
        <w:rPr>
          <w:rStyle w:val="A15"/>
          <w:b/>
          <w:bCs/>
          <w:sz w:val="28"/>
          <w:szCs w:val="28"/>
        </w:rPr>
        <w:t>16)</w:t>
      </w:r>
      <w:r w:rsidRPr="00724EE7">
        <w:rPr>
          <w:rStyle w:val="A15"/>
          <w:sz w:val="24"/>
          <w:szCs w:val="24"/>
        </w:rPr>
        <w:t>2</w:t>
      </w:r>
      <w:r>
        <w:rPr>
          <w:rStyle w:val="A15"/>
          <w:sz w:val="24"/>
          <w:szCs w:val="24"/>
          <w:vertAlign w:val="superscript"/>
        </w:rPr>
        <w:t xml:space="preserve">12 </w:t>
      </w:r>
      <w:r w:rsidRPr="00724EE7">
        <w:rPr>
          <w:rStyle w:val="A15"/>
          <w:sz w:val="24"/>
          <w:szCs w:val="24"/>
        </w:rPr>
        <w:t xml:space="preserve"> tane elma </w:t>
      </w:r>
      <w:r>
        <w:rPr>
          <w:rStyle w:val="A15"/>
          <w:sz w:val="24"/>
          <w:szCs w:val="24"/>
        </w:rPr>
        <w:t>4</w:t>
      </w:r>
      <w:r w:rsidRPr="00724EE7">
        <w:rPr>
          <w:rStyle w:val="A15"/>
          <w:sz w:val="24"/>
          <w:szCs w:val="24"/>
        </w:rPr>
        <w:t xml:space="preserve"> kişi tarafından eşit şekilde paylaşıldığında her bir kişiye kaç elma düşer ?</w:t>
      </w:r>
    </w:p>
    <w:p w:rsidR="003722C1" w:rsidRDefault="003722C1" w:rsidP="00D91FAE">
      <w:pPr>
        <w:rPr>
          <w:sz w:val="24"/>
          <w:szCs w:val="24"/>
        </w:rPr>
      </w:pPr>
    </w:p>
    <w:p w:rsidR="003722C1" w:rsidRPr="00724EE7" w:rsidRDefault="003722C1" w:rsidP="00D91FAE">
      <w:pPr>
        <w:rPr>
          <w:sz w:val="24"/>
          <w:szCs w:val="24"/>
          <w:vertAlign w:val="superscript"/>
        </w:rPr>
      </w:pPr>
      <w:r w:rsidRPr="00724EE7">
        <w:rPr>
          <w:sz w:val="24"/>
          <w:szCs w:val="24"/>
        </w:rPr>
        <w:t>A) 2</w:t>
      </w:r>
      <w:r w:rsidRPr="00724EE7">
        <w:rPr>
          <w:sz w:val="24"/>
          <w:szCs w:val="24"/>
          <w:vertAlign w:val="superscript"/>
        </w:rPr>
        <w:t>3</w:t>
      </w:r>
      <w:r w:rsidRPr="00724EE7">
        <w:rPr>
          <w:sz w:val="24"/>
          <w:szCs w:val="24"/>
        </w:rPr>
        <w:t xml:space="preserve">     B) 2</w:t>
      </w:r>
      <w:r w:rsidRPr="00724EE7">
        <w:rPr>
          <w:sz w:val="24"/>
          <w:szCs w:val="24"/>
          <w:vertAlign w:val="superscript"/>
        </w:rPr>
        <w:t>6</w:t>
      </w:r>
      <w:r w:rsidRPr="00724EE7">
        <w:rPr>
          <w:sz w:val="24"/>
          <w:szCs w:val="24"/>
        </w:rPr>
        <w:t xml:space="preserve">   C) 2</w:t>
      </w:r>
      <w:r w:rsidRPr="00724EE7">
        <w:rPr>
          <w:sz w:val="24"/>
          <w:szCs w:val="24"/>
          <w:vertAlign w:val="superscript"/>
        </w:rPr>
        <w:t>8</w:t>
      </w:r>
      <w:r w:rsidRPr="00724EE7">
        <w:rPr>
          <w:sz w:val="24"/>
          <w:szCs w:val="24"/>
        </w:rPr>
        <w:t xml:space="preserve">   D) 2</w:t>
      </w:r>
      <w:r w:rsidRPr="00724EE7">
        <w:rPr>
          <w:sz w:val="24"/>
          <w:szCs w:val="24"/>
          <w:vertAlign w:val="superscript"/>
        </w:rPr>
        <w:t>10</w:t>
      </w:r>
    </w:p>
    <w:p w:rsidR="003722C1" w:rsidRPr="00AD4E85" w:rsidRDefault="003722C1" w:rsidP="00D91FAE">
      <w:pPr>
        <w:rPr>
          <w:sz w:val="28"/>
          <w:szCs w:val="28"/>
        </w:rPr>
      </w:pPr>
    </w:p>
    <w:p w:rsidR="003722C1" w:rsidRPr="00AD4E85" w:rsidRDefault="003722C1" w:rsidP="00D91FAE">
      <w:pPr>
        <w:rPr>
          <w:b/>
          <w:bCs/>
          <w:sz w:val="28"/>
          <w:szCs w:val="28"/>
        </w:rPr>
      </w:pPr>
      <w:r w:rsidRPr="00AD4E85">
        <w:rPr>
          <w:b/>
          <w:bCs/>
          <w:sz w:val="28"/>
          <w:szCs w:val="28"/>
        </w:rPr>
        <w:t xml:space="preserve">17) </w:t>
      </w:r>
      <w:r w:rsidRPr="00724EE7">
        <w:rPr>
          <w:sz w:val="24"/>
          <w:szCs w:val="24"/>
        </w:rPr>
        <w:t>Aş</w:t>
      </w:r>
      <w:r>
        <w:rPr>
          <w:sz w:val="24"/>
          <w:szCs w:val="24"/>
        </w:rPr>
        <w:t xml:space="preserve">ağıda kenar uzunlukları verilen </w:t>
      </w:r>
      <w:r w:rsidRPr="00724EE7">
        <w:rPr>
          <w:sz w:val="24"/>
          <w:szCs w:val="24"/>
        </w:rPr>
        <w:t xml:space="preserve">dikdörtgenlerden hangisinin alanı </w:t>
      </w:r>
      <w:r w:rsidRPr="00724EE7">
        <w:rPr>
          <w:b/>
          <w:bCs/>
          <w:sz w:val="24"/>
          <w:szCs w:val="24"/>
          <w:u w:val="single"/>
        </w:rPr>
        <w:t>en büyüktür</w:t>
      </w:r>
      <w:r w:rsidRPr="00724EE7">
        <w:rPr>
          <w:sz w:val="24"/>
          <w:szCs w:val="24"/>
        </w:rPr>
        <w:t>?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A)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17" type="#_x0000_t75" style="width:18.75pt;height:15pt">
            <v:imagedata r:id="rId18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18" type="#_x0000_t75" style="width:18.75pt;height:15pt">
            <v:imagedata r:id="rId18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19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20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>B)2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21" type="#_x0000_t75" style="width:18.75pt;height:15pt">
            <v:imagedata r:id="rId9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22" type="#_x0000_t75" style="width:18.75pt;height:15pt">
            <v:imagedata r:id="rId9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23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24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C)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25" type="#_x0000_t75" style="width:18.75pt;height:15pt">
            <v:imagedata r:id="rId30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26" type="#_x0000_t75" style="width:18.75pt;height:15pt">
            <v:imagedata r:id="rId30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27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28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 xml:space="preserve">D) </w:t>
      </w:r>
      <w:r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Pr="00AB0C36">
        <w:pict>
          <v:shape id="_x0000_i1129" type="#_x0000_t75" style="width:18.75pt;height:15pt">
            <v:imagedata r:id="rId35" o:title="" chromakey="white"/>
          </v:shape>
        </w:pict>
      </w:r>
      <w:r w:rsidRPr="00AB0C36">
        <w:rPr>
          <w:sz w:val="24"/>
          <w:szCs w:val="24"/>
        </w:rPr>
        <w:instrText xml:space="preserve"> </w:instrText>
      </w:r>
      <w:r w:rsidRPr="00AB0C36">
        <w:rPr>
          <w:sz w:val="24"/>
          <w:szCs w:val="24"/>
        </w:rPr>
        <w:fldChar w:fldCharType="separate"/>
      </w:r>
      <w:r w:rsidRPr="00AB0C36">
        <w:pict>
          <v:shape id="_x0000_i1130" type="#_x0000_t75" style="width:18.75pt;height:15pt">
            <v:imagedata r:id="rId35" o:title="" chromakey="white"/>
          </v:shape>
        </w:pict>
      </w:r>
      <w:r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31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32" type="#_x0000_t75" style="width:39pt;height:66.75pt">
            <v:imagedata r:id="rId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AD4E85" w:rsidRDefault="003722C1" w:rsidP="00587E37">
      <w:pPr>
        <w:rPr>
          <w:sz w:val="28"/>
          <w:szCs w:val="28"/>
        </w:rPr>
      </w:pPr>
    </w:p>
    <w:p w:rsidR="003722C1" w:rsidRPr="007C6BBA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18</w:t>
      </w:r>
      <w:r w:rsidRPr="007C6BBA">
        <w:rPr>
          <w:rFonts w:ascii="Calibri" w:hAnsi="Calibri" w:cs="Calibri"/>
          <w:b/>
          <w:bCs/>
        </w:rPr>
        <w:t>)</w:t>
      </w:r>
      <w:r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Pr="00AB0C36">
        <w:pict>
          <v:shape id="_x0000_i1133" type="#_x0000_t75" style="width:45.75pt;height:87.75pt">
            <v:imagedata r:id="rId6" o:title="" chromakey="white"/>
          </v:shape>
        </w:pict>
      </w:r>
      <w:r w:rsidRPr="00AB0C36">
        <w:rPr>
          <w:rFonts w:ascii="Calibri" w:hAnsi="Calibri" w:cs="Calibri"/>
        </w:rPr>
        <w:instrText xml:space="preserve"> </w:instrText>
      </w:r>
      <w:r w:rsidRPr="00AB0C36">
        <w:rPr>
          <w:rFonts w:ascii="Calibri" w:hAnsi="Calibri" w:cs="Calibri"/>
        </w:rPr>
        <w:fldChar w:fldCharType="separate"/>
      </w:r>
      <w:r w:rsidRPr="00AB0C36">
        <w:pict>
          <v:shape id="_x0000_i1134" type="#_x0000_t75" style="width:45.75pt;height:87.75pt">
            <v:imagedata r:id="rId6" o:title="" chromakey="white"/>
          </v:shape>
        </w:pict>
      </w:r>
      <w:r w:rsidRPr="00AB0C36">
        <w:rPr>
          <w:rFonts w:ascii="Calibri" w:hAnsi="Calibri" w:cs="Calibri"/>
        </w:rPr>
        <w:fldChar w:fldCharType="end"/>
      </w:r>
      <w:r w:rsidRPr="007C6BBA">
        <w:rPr>
          <w:rFonts w:ascii="Calibri" w:hAnsi="Calibri" w:cs="Calibri"/>
        </w:rPr>
        <w:t xml:space="preserve"> =3</w:t>
      </w:r>
      <w:r w:rsidRPr="007C6BBA">
        <w:rPr>
          <w:rFonts w:ascii="Calibri" w:hAnsi="Calibri" w:cs="Calibri"/>
          <w:vertAlign w:val="superscript"/>
        </w:rPr>
        <w:t>m</w:t>
      </w:r>
      <w:r w:rsidRPr="007C6BBA">
        <w:rPr>
          <w:rFonts w:ascii="Calibri" w:hAnsi="Calibri" w:cs="Calibri"/>
        </w:rPr>
        <w:t xml:space="preserve"> olduğuna göre m kaçtır?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7C6BBA" w:rsidRDefault="003722C1" w:rsidP="007027FA">
      <w:pPr>
        <w:rPr>
          <w:sz w:val="24"/>
          <w:szCs w:val="24"/>
        </w:rPr>
      </w:pPr>
      <w:r w:rsidRPr="007C6BBA">
        <w:rPr>
          <w:sz w:val="24"/>
          <w:szCs w:val="24"/>
        </w:rPr>
        <w:t>A) -5                 B) -4           C)5           D)7</w:t>
      </w:r>
    </w:p>
    <w:p w:rsidR="003722C1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7C6BBA" w:rsidRDefault="003722C1" w:rsidP="007C6BBA">
      <w:pPr>
        <w:pStyle w:val="Pa103"/>
        <w:spacing w:before="160"/>
        <w:jc w:val="both"/>
        <w:rPr>
          <w:sz w:val="32"/>
          <w:szCs w:val="32"/>
        </w:rPr>
      </w:pPr>
      <w:r>
        <w:rPr>
          <w:rStyle w:val="A14"/>
          <w:rFonts w:ascii="Calibri" w:hAnsi="Calibri" w:cs="Calibri"/>
          <w:b/>
          <w:bCs/>
          <w:sz w:val="28"/>
          <w:szCs w:val="28"/>
        </w:rPr>
        <w:t>19)</w:t>
      </w:r>
      <w:r w:rsidRPr="007C6BBA">
        <w:rPr>
          <w:rStyle w:val="A14"/>
          <w:rFonts w:ascii="Calibri" w:hAnsi="Calibri" w:cs="Calibri"/>
          <w:sz w:val="24"/>
          <w:szCs w:val="24"/>
        </w:rPr>
        <w:t xml:space="preserve">Aşağıdakilerden hangisinin değeri diğerlerinden </w:t>
      </w:r>
      <w:r w:rsidRPr="007C6BBA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farklıdır</w:t>
      </w:r>
      <w:r w:rsidRPr="007C6BBA">
        <w:rPr>
          <w:rStyle w:val="A14"/>
          <w:rFonts w:ascii="Calibri" w:hAnsi="Calibri" w:cs="Calibri"/>
          <w:sz w:val="24"/>
          <w:szCs w:val="24"/>
        </w:rPr>
        <w:t>?</w:t>
      </w:r>
    </w:p>
    <w:p w:rsidR="003722C1" w:rsidRPr="007C6BBA" w:rsidRDefault="003722C1" w:rsidP="007027FA">
      <w:pPr>
        <w:rPr>
          <w:sz w:val="32"/>
          <w:szCs w:val="32"/>
        </w:rPr>
      </w:pP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>A) 8.4</w:t>
      </w:r>
      <w:r w:rsidRPr="007C6BBA">
        <w:rPr>
          <w:rStyle w:val="A14"/>
          <w:sz w:val="24"/>
          <w:szCs w:val="24"/>
          <w:vertAlign w:val="superscript"/>
        </w:rPr>
        <w:t>-2</w:t>
      </w:r>
      <w:r w:rsidRPr="007C6BBA">
        <w:rPr>
          <w:rStyle w:val="A14"/>
          <w:sz w:val="24"/>
          <w:szCs w:val="24"/>
        </w:rPr>
        <w:t xml:space="preserve">                                       B) 8.(-2)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>C) 14.7</w:t>
      </w:r>
      <w:r w:rsidRPr="007C6BBA">
        <w:rPr>
          <w:rStyle w:val="A14"/>
          <w:sz w:val="24"/>
          <w:szCs w:val="24"/>
          <w:vertAlign w:val="superscript"/>
        </w:rPr>
        <w:t xml:space="preserve">-1 </w:t>
      </w:r>
      <w:r w:rsidRPr="007C6BBA">
        <w:rPr>
          <w:rStyle w:val="A14"/>
          <w:sz w:val="24"/>
          <w:szCs w:val="24"/>
        </w:rPr>
        <w:t xml:space="preserve">                                     D)200.10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Default="003722C1" w:rsidP="005D27B4">
      <w:pPr>
        <w:rPr>
          <w:rStyle w:val="A14"/>
          <w:b/>
          <w:bCs/>
          <w:sz w:val="28"/>
          <w:szCs w:val="28"/>
        </w:rPr>
      </w:pPr>
    </w:p>
    <w:p w:rsidR="003722C1" w:rsidRPr="00AD4E85" w:rsidRDefault="003722C1" w:rsidP="005D27B4">
      <w:pPr>
        <w:rPr>
          <w:rStyle w:val="A14"/>
          <w:b/>
          <w:bCs/>
          <w:sz w:val="28"/>
          <w:szCs w:val="28"/>
        </w:rPr>
      </w:pPr>
      <w:r w:rsidRPr="00AD4E85">
        <w:rPr>
          <w:rStyle w:val="A14"/>
          <w:b/>
          <w:bCs/>
          <w:sz w:val="28"/>
          <w:szCs w:val="28"/>
        </w:rPr>
        <w:t>20)</w:t>
      </w:r>
      <w:r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Pr="00AB0C36">
        <w:pict>
          <v:shape id="_x0000_i1135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32"/>
          <w:szCs w:val="32"/>
        </w:rPr>
        <w:instrText xml:space="preserve"> </w:instrText>
      </w:r>
      <w:r w:rsidRPr="00AB0C36">
        <w:rPr>
          <w:rStyle w:val="A14"/>
          <w:sz w:val="32"/>
          <w:szCs w:val="32"/>
        </w:rPr>
        <w:fldChar w:fldCharType="separate"/>
      </w:r>
      <w:r w:rsidRPr="00AB0C36">
        <w:pict>
          <v:shape id="_x0000_i1136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>.</w:t>
      </w:r>
      <w:r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Pr="00AB0C36">
        <w:pict>
          <v:shape id="_x0000_i1137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32"/>
          <w:szCs w:val="32"/>
        </w:rPr>
        <w:instrText xml:space="preserve"> </w:instrText>
      </w:r>
      <w:r w:rsidRPr="00AB0C36">
        <w:rPr>
          <w:rStyle w:val="A14"/>
          <w:sz w:val="32"/>
          <w:szCs w:val="32"/>
        </w:rPr>
        <w:fldChar w:fldCharType="separate"/>
      </w:r>
      <w:r w:rsidRPr="00AB0C36">
        <w:pict>
          <v:shape id="_x0000_i1138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 xml:space="preserve"> .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39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40" type="#_x0000_t75" style="width:36.75pt;height:87.75pt">
            <v:imagedata r:id="rId36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 w:rsidRPr="007C6BBA">
        <w:rPr>
          <w:rStyle w:val="A14"/>
          <w:sz w:val="24"/>
          <w:szCs w:val="24"/>
        </w:rPr>
        <w:t>İşleminin sonucu kaçtır?</w:t>
      </w:r>
      <w:r>
        <w:rPr>
          <w:rStyle w:val="A14"/>
          <w:sz w:val="24"/>
          <w:szCs w:val="24"/>
        </w:rPr>
        <w:t xml:space="preserve"> </w:t>
      </w:r>
      <w:hyperlink r:id="rId37" w:history="1">
        <w:r>
          <w:rPr>
            <w:rStyle w:val="Hyperlink"/>
            <w:b/>
            <w:bCs/>
            <w:sz w:val="18"/>
            <w:szCs w:val="18"/>
          </w:rPr>
          <w:t>www.sorubak.com</w:t>
        </w:r>
      </w:hyperlink>
    </w:p>
    <w:p w:rsidR="003722C1" w:rsidRPr="00AE2E70" w:rsidRDefault="003722C1" w:rsidP="005D27B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41" type="#_x0000_t75" style="width:56.25pt;height:87.75pt">
            <v:imagedata r:id="rId38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42" type="#_x0000_t75" style="width:56.25pt;height:87.75pt">
            <v:imagedata r:id="rId38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  <w:r>
        <w:rPr>
          <w:rStyle w:val="A14"/>
          <w:sz w:val="24"/>
          <w:szCs w:val="24"/>
        </w:rPr>
        <w:t xml:space="preserve">                  B)           C) </w:t>
      </w:r>
      <w:r w:rsidRPr="00AE2E70">
        <w:rPr>
          <w:rStyle w:val="A14"/>
          <w:sz w:val="32"/>
          <w:szCs w:val="32"/>
        </w:rPr>
        <w:t>(</w:t>
      </w:r>
      <w:r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Pr="00AB0C36">
        <w:pict>
          <v:shape id="_x0000_i1143" type="#_x0000_t75" style="width:27.75pt;height:54.75pt">
            <v:imagedata r:id="rId4" o:title="" chromakey="white"/>
          </v:shape>
        </w:pict>
      </w:r>
      <w:r w:rsidRPr="00AB0C36">
        <w:rPr>
          <w:rStyle w:val="A14"/>
          <w:sz w:val="32"/>
          <w:szCs w:val="32"/>
        </w:rPr>
        <w:instrText xml:space="preserve"> </w:instrText>
      </w:r>
      <w:r w:rsidRPr="00AB0C36">
        <w:rPr>
          <w:rStyle w:val="A14"/>
          <w:sz w:val="32"/>
          <w:szCs w:val="32"/>
        </w:rPr>
        <w:fldChar w:fldCharType="separate"/>
      </w:r>
      <w:r w:rsidRPr="00AB0C36">
        <w:pict>
          <v:shape id="_x0000_i1144" type="#_x0000_t75" style="width:27.75pt;height:54.75pt">
            <v:imagedata r:id="rId4" o:title="" chromakey="white"/>
          </v:shape>
        </w:pict>
      </w:r>
      <w:r w:rsidRPr="00AB0C36">
        <w:rPr>
          <w:rStyle w:val="A14"/>
          <w:sz w:val="32"/>
          <w:szCs w:val="32"/>
        </w:rPr>
        <w:fldChar w:fldCharType="end"/>
      </w:r>
      <w:r w:rsidRPr="00AE2E70">
        <w:rPr>
          <w:rStyle w:val="A14"/>
          <w:sz w:val="32"/>
          <w:szCs w:val="32"/>
        </w:rPr>
        <w:t xml:space="preserve"> )</w:t>
      </w:r>
      <w:r w:rsidRPr="00AE2E70">
        <w:rPr>
          <w:rStyle w:val="A14"/>
          <w:sz w:val="32"/>
          <w:szCs w:val="32"/>
          <w:vertAlign w:val="superscript"/>
        </w:rPr>
        <w:t>3</w:t>
      </w:r>
      <w:r w:rsidRPr="00AE2E70">
        <w:rPr>
          <w:rStyle w:val="A14"/>
          <w:sz w:val="24"/>
          <w:szCs w:val="24"/>
        </w:rPr>
        <w:t xml:space="preserve">D) </w:t>
      </w:r>
      <w:r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Pr="00AB0C36">
        <w:pict>
          <v:shape id="_x0000_i1145" type="#_x0000_t75" style="width:34.5pt;height:54.75pt">
            <v:imagedata r:id="rId39" o:title="" chromakey="white"/>
          </v:shape>
        </w:pict>
      </w:r>
      <w:r w:rsidRPr="00AB0C36">
        <w:rPr>
          <w:rStyle w:val="A14"/>
          <w:sz w:val="24"/>
          <w:szCs w:val="24"/>
        </w:rPr>
        <w:instrText xml:space="preserve"> </w:instrText>
      </w:r>
      <w:r w:rsidRPr="00AB0C36">
        <w:rPr>
          <w:rStyle w:val="A14"/>
          <w:sz w:val="24"/>
          <w:szCs w:val="24"/>
        </w:rPr>
        <w:fldChar w:fldCharType="separate"/>
      </w:r>
      <w:r w:rsidRPr="00AB0C36">
        <w:pict>
          <v:shape id="_x0000_i1146" type="#_x0000_t75" style="width:34.5pt;height:54.75pt">
            <v:imagedata r:id="rId39" o:title="" chromakey="white"/>
          </v:shape>
        </w:pict>
      </w:r>
      <w:r w:rsidRPr="00AB0C36">
        <w:rPr>
          <w:rStyle w:val="A14"/>
          <w:sz w:val="24"/>
          <w:szCs w:val="24"/>
        </w:rPr>
        <w:fldChar w:fldCharType="end"/>
      </w:r>
    </w:p>
    <w:p w:rsidR="003722C1" w:rsidRPr="00170FB6" w:rsidRDefault="003722C1" w:rsidP="005D27B4">
      <w:pPr>
        <w:rPr>
          <w:b/>
          <w:bCs/>
          <w:color w:val="000000"/>
          <w:sz w:val="28"/>
          <w:szCs w:val="28"/>
        </w:rPr>
      </w:pPr>
      <w:r>
        <w:rPr>
          <w:noProof/>
          <w:lang w:eastAsia="tr-TR"/>
        </w:rPr>
        <w:pict>
          <v:shape id="Resim 21" o:spid="_x0000_s1038" type="#_x0000_t75" alt="https://lh3.googleusercontent.com/83UNbDjBbiDrMvc_qGuWRjhJqXny7dZsEqOR7PlGr4zwFoZR2zps0GgA3jkGAaatXf0=h900" style="position:absolute;margin-left:5.05pt;margin-top:4.4pt;width:259.95pt;height:261pt;z-index:-251656192;visibility:visible">
            <v:imagedata r:id="rId40" o:title="" croptop="5168f" cropbottom="777f" cropleft="18814f" cropright="591f"/>
          </v:shape>
        </w:pict>
      </w:r>
    </w:p>
    <w:sectPr w:rsidR="003722C1" w:rsidRPr="00170FB6" w:rsidSect="0041513E">
      <w:pgSz w:w="11906" w:h="16838"/>
      <w:pgMar w:top="204" w:right="215" w:bottom="204" w:left="2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14F"/>
    <w:rsid w:val="0003667F"/>
    <w:rsid w:val="000A2B7D"/>
    <w:rsid w:val="00170FB6"/>
    <w:rsid w:val="00192EF0"/>
    <w:rsid w:val="001E36F8"/>
    <w:rsid w:val="00290B65"/>
    <w:rsid w:val="002D3BB0"/>
    <w:rsid w:val="0033599C"/>
    <w:rsid w:val="003722C1"/>
    <w:rsid w:val="003A4798"/>
    <w:rsid w:val="0041513E"/>
    <w:rsid w:val="0045619F"/>
    <w:rsid w:val="00466590"/>
    <w:rsid w:val="00466D8C"/>
    <w:rsid w:val="004B267A"/>
    <w:rsid w:val="004D3085"/>
    <w:rsid w:val="00524C22"/>
    <w:rsid w:val="00587E37"/>
    <w:rsid w:val="005C114F"/>
    <w:rsid w:val="005D27B4"/>
    <w:rsid w:val="005E28AA"/>
    <w:rsid w:val="005E54CA"/>
    <w:rsid w:val="006213DA"/>
    <w:rsid w:val="006A6E70"/>
    <w:rsid w:val="007027FA"/>
    <w:rsid w:val="00724EE7"/>
    <w:rsid w:val="007B0F7C"/>
    <w:rsid w:val="007B559D"/>
    <w:rsid w:val="007C6BBA"/>
    <w:rsid w:val="00805AD9"/>
    <w:rsid w:val="009044AD"/>
    <w:rsid w:val="0093141E"/>
    <w:rsid w:val="00946743"/>
    <w:rsid w:val="00955559"/>
    <w:rsid w:val="00961D5D"/>
    <w:rsid w:val="00A20C6F"/>
    <w:rsid w:val="00A556F5"/>
    <w:rsid w:val="00AB0C36"/>
    <w:rsid w:val="00AB36B4"/>
    <w:rsid w:val="00AD4E85"/>
    <w:rsid w:val="00AE2E70"/>
    <w:rsid w:val="00AF2C36"/>
    <w:rsid w:val="00B949AC"/>
    <w:rsid w:val="00BA0B06"/>
    <w:rsid w:val="00BB24E4"/>
    <w:rsid w:val="00BE5B58"/>
    <w:rsid w:val="00C416B4"/>
    <w:rsid w:val="00CD3C1F"/>
    <w:rsid w:val="00D91FAE"/>
    <w:rsid w:val="00DB2526"/>
    <w:rsid w:val="00DF3902"/>
    <w:rsid w:val="00E13F09"/>
    <w:rsid w:val="00E55019"/>
    <w:rsid w:val="00ED51B0"/>
    <w:rsid w:val="00F919BB"/>
    <w:rsid w:val="00F9548E"/>
    <w:rsid w:val="00FF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8C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C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eGrid">
    <w:name w:val="Table Grid"/>
    <w:basedOn w:val="TableNormal"/>
    <w:uiPriority w:val="99"/>
    <w:rsid w:val="005C114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customStyle="1" w:styleId="A15">
    <w:name w:val="A1+5"/>
    <w:uiPriority w:val="99"/>
    <w:rsid w:val="00F9548E"/>
    <w:rPr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IntenseEmphasis">
    <w:name w:val="Intense Emphasis"/>
    <w:basedOn w:val="DefaultParagraphFont"/>
    <w:uiPriority w:val="99"/>
    <w:qFormat/>
    <w:rsid w:val="00AE2E70"/>
    <w:rPr>
      <w:b/>
      <w:bCs/>
      <w:i/>
      <w:iCs/>
      <w:color w:val="auto"/>
    </w:rPr>
  </w:style>
  <w:style w:type="character" w:styleId="Hyperlink">
    <w:name w:val="Hyperlink"/>
    <w:basedOn w:val="DefaultParagraphFont"/>
    <w:uiPriority w:val="99"/>
    <w:rsid w:val="00AB3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0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hyperlink" Target="http://www.sorubak.com/" TargetMode="External"/><Relationship Id="rId40" Type="http://schemas.openxmlformats.org/officeDocument/2006/relationships/image" Target="media/image36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60</TotalTime>
  <Pages>3</Pages>
  <Words>492</Words>
  <Characters>2811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edanur</cp:lastModifiedBy>
  <cp:revision>19</cp:revision>
  <cp:lastPrinted>2015-10-25T20:20:00Z</cp:lastPrinted>
  <dcterms:created xsi:type="dcterms:W3CDTF">2015-10-25T20:00:00Z</dcterms:created>
  <dcterms:modified xsi:type="dcterms:W3CDTF">2015-11-16T19:46:00Z</dcterms:modified>
</cp:coreProperties>
</file>