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40"/>
      </w:tblGrid>
      <w:tr w:rsidR="00BF4F79" w:rsidRPr="0021498E">
        <w:trPr>
          <w:trHeight w:val="1079"/>
        </w:trPr>
        <w:tc>
          <w:tcPr>
            <w:tcW w:w="10940" w:type="dxa"/>
          </w:tcPr>
          <w:p w:rsidR="00BF4F79" w:rsidRPr="0021498E" w:rsidRDefault="00BF4F79" w:rsidP="002D448B">
            <w:pPr>
              <w:pStyle w:val="NoSpacing"/>
              <w:jc w:val="both"/>
              <w:rPr>
                <w:i/>
                <w:iCs/>
                <w:sz w:val="18"/>
                <w:szCs w:val="18"/>
              </w:rPr>
            </w:pPr>
          </w:p>
          <w:p w:rsidR="00BF4F79" w:rsidRPr="0021498E" w:rsidRDefault="00BF4F79" w:rsidP="00E674CC">
            <w:pPr>
              <w:pStyle w:val="NoSpacing"/>
              <w:jc w:val="center"/>
              <w:rPr>
                <w:b/>
                <w:bCs/>
                <w:i/>
                <w:iCs/>
              </w:rPr>
            </w:pPr>
            <w:r w:rsidRPr="0021498E">
              <w:rPr>
                <w:b/>
                <w:bCs/>
                <w:i/>
                <w:iCs/>
              </w:rPr>
              <w:t>Toki Şehit Ömer Faruk Adaş Ortaokulu 2016 - 2017 Eğitim-Öğretim Yılı</w:t>
            </w:r>
          </w:p>
          <w:p w:rsidR="00BF4F79" w:rsidRPr="0021498E" w:rsidRDefault="00BF4F79" w:rsidP="00E674CC">
            <w:pPr>
              <w:pStyle w:val="NoSpacing"/>
              <w:jc w:val="center"/>
              <w:rPr>
                <w:b/>
                <w:bCs/>
                <w:i/>
                <w:iCs/>
              </w:rPr>
            </w:pPr>
            <w:r w:rsidRPr="0021498E">
              <w:rPr>
                <w:b/>
                <w:bCs/>
                <w:i/>
                <w:iCs/>
              </w:rPr>
              <w:t>Matematik Dersi 1.Dönem 1.Kazanım Sınavı</w:t>
            </w:r>
          </w:p>
          <w:p w:rsidR="00BF4F79" w:rsidRPr="0021498E" w:rsidRDefault="00BF4F79" w:rsidP="002D448B">
            <w:pPr>
              <w:pStyle w:val="NoSpacing"/>
              <w:jc w:val="both"/>
              <w:rPr>
                <w:b/>
                <w:bCs/>
                <w:i/>
                <w:iCs/>
              </w:rPr>
            </w:pPr>
          </w:p>
        </w:tc>
      </w:tr>
      <w:tr w:rsidR="00BF4F79" w:rsidRPr="0021498E">
        <w:trPr>
          <w:trHeight w:val="420"/>
        </w:trPr>
        <w:tc>
          <w:tcPr>
            <w:tcW w:w="10940" w:type="dxa"/>
          </w:tcPr>
          <w:p w:rsidR="00BF4F79" w:rsidRPr="0021498E" w:rsidRDefault="00BF4F79" w:rsidP="00AE0F23">
            <w:pPr>
              <w:pStyle w:val="NoSpacing"/>
              <w:jc w:val="both"/>
              <w:rPr>
                <w:b/>
                <w:bCs/>
                <w:i/>
                <w:iCs/>
                <w:u w:val="single"/>
              </w:rPr>
            </w:pPr>
            <w:r w:rsidRPr="0021498E">
              <w:rPr>
                <w:b/>
                <w:bCs/>
                <w:i/>
                <w:iCs/>
              </w:rPr>
              <w:t>Adı-Soyadı:                                                                                                             No :</w:t>
            </w:r>
            <w:r w:rsidRPr="0021498E">
              <w:rPr>
                <w:i/>
                <w:iCs/>
              </w:rPr>
              <w:t xml:space="preserve"> </w:t>
            </w:r>
          </w:p>
        </w:tc>
      </w:tr>
    </w:tbl>
    <w:p w:rsidR="00BF4F79" w:rsidRDefault="00BF4F79" w:rsidP="00D25F5C">
      <w:pPr>
        <w:rPr>
          <w:rFonts w:ascii="Maiandra GD" w:hAnsi="Maiandra GD" w:cs="Maiandra GD"/>
          <w:sz w:val="18"/>
          <w:szCs w:val="18"/>
        </w:rPr>
      </w:pPr>
      <w:r w:rsidRPr="00516F5E">
        <w:rPr>
          <w:b/>
          <w:bCs/>
        </w:rPr>
        <w:t xml:space="preserve">1)  </w:t>
      </w:r>
      <w:r>
        <w:t xml:space="preserve"> </w:t>
      </w:r>
      <w:r>
        <w:rPr>
          <w:rFonts w:ascii="Maiandra GD" w:hAnsi="Maiandra GD" w:cs="Maiandra GD"/>
          <w:sz w:val="18"/>
          <w:szCs w:val="18"/>
        </w:rPr>
        <w:t xml:space="preserve"> </w:t>
      </w:r>
      <w:r w:rsidRPr="0021498E">
        <w:rPr>
          <w:rFonts w:ascii="Maiandra GD" w:hAnsi="Maiandra GD" w:cs="Maiandra GD"/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65.5pt;height:84pt;visibility:visible">
            <v:imagedata r:id="rId5" o:title=""/>
          </v:shape>
        </w:pict>
      </w:r>
    </w:p>
    <w:p w:rsidR="00BF4F79" w:rsidRPr="006C05A9" w:rsidRDefault="00BF4F79" w:rsidP="00D25F5C">
      <w:pPr>
        <w:rPr>
          <w:rFonts w:ascii="Maiandra GD" w:hAnsi="Maiandra GD" w:cs="Maiandra GD"/>
          <w:sz w:val="18"/>
          <w:szCs w:val="18"/>
        </w:rPr>
      </w:pPr>
    </w:p>
    <w:p w:rsidR="00BF4F79" w:rsidRDefault="00BF4F79" w:rsidP="00D25F5C">
      <w:pPr>
        <w:rPr>
          <w:b/>
          <w:bCs/>
        </w:rPr>
      </w:pPr>
      <w:r w:rsidRPr="00516F5E">
        <w:rPr>
          <w:b/>
          <w:bCs/>
        </w:rPr>
        <w:t xml:space="preserve">2)  </w:t>
      </w:r>
    </w:p>
    <w:p w:rsidR="00BF4F79" w:rsidRDefault="00BF4F79" w:rsidP="00D25F5C">
      <w:pPr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2" o:spid="_x0000_i1026" type="#_x0000_t75" style="width:269.25pt;height:209.25pt;visibility:visible">
            <v:imagedata r:id="rId6" o:title=""/>
          </v:shape>
        </w:pict>
      </w:r>
    </w:p>
    <w:p w:rsidR="00BF4F79" w:rsidRDefault="00BF4F79" w:rsidP="00D25F5C">
      <w:pPr>
        <w:rPr>
          <w:b/>
          <w:bCs/>
        </w:rPr>
      </w:pPr>
    </w:p>
    <w:p w:rsidR="00BF4F79" w:rsidRDefault="00BF4F79" w:rsidP="00D25F5C">
      <w:pPr>
        <w:rPr>
          <w:b/>
          <w:bCs/>
        </w:rPr>
      </w:pPr>
    </w:p>
    <w:p w:rsidR="00BF4F79" w:rsidRDefault="00BF4F79" w:rsidP="00D25F5C">
      <w:r w:rsidRPr="00516F5E">
        <w:rPr>
          <w:b/>
          <w:bCs/>
        </w:rPr>
        <w:t xml:space="preserve">3)  </w:t>
      </w:r>
      <w:r w:rsidRPr="00926A6A">
        <w:rPr>
          <w:noProof/>
          <w:lang w:eastAsia="tr-TR"/>
        </w:rPr>
        <w:pict>
          <v:shape id="Resim 3" o:spid="_x0000_i1027" type="#_x0000_t75" style="width:267pt;height:239.25pt;visibility:visible">
            <v:imagedata r:id="rId7" o:title=""/>
          </v:shape>
        </w:pict>
      </w:r>
    </w:p>
    <w:p w:rsidR="00BF4F79" w:rsidRPr="00980C11" w:rsidRDefault="00BF4F79" w:rsidP="00D25F5C">
      <w:pPr>
        <w:rPr>
          <w:rFonts w:ascii="Cambria Math" w:hAnsi="Cambria Math" w:cs="Cambria Math"/>
          <w:sz w:val="24"/>
          <w:szCs w:val="24"/>
        </w:rPr>
      </w:pPr>
      <w:r w:rsidRPr="00516F5E">
        <w:rPr>
          <w:b/>
          <w:bCs/>
        </w:rPr>
        <w:t xml:space="preserve">4)  </w:t>
      </w:r>
      <w:r w:rsidRPr="00980C11">
        <w:rPr>
          <w:rFonts w:ascii="Cambria Math" w:hAnsi="Cambria Math" w:cs="Cambria Math"/>
          <w:sz w:val="24"/>
          <w:szCs w:val="24"/>
        </w:rPr>
        <w:t>A ve B ardışık doğal sayılar ( A &gt; B ) olmak üzere</w:t>
      </w:r>
    </w:p>
    <w:p w:rsidR="00BF4F79" w:rsidRPr="00980C11" w:rsidRDefault="00BF4F79" w:rsidP="00D25F5C">
      <w:pPr>
        <w:rPr>
          <w:rFonts w:ascii="Cambria Math" w:hAnsi="Cambria Math" w:cs="Cambria Math"/>
          <w:sz w:val="24"/>
          <w:szCs w:val="24"/>
        </w:rPr>
      </w:pPr>
      <w:r w:rsidRPr="00980C11">
        <w:rPr>
          <w:rFonts w:ascii="Cambria Math" w:hAnsi="Cambria Math" w:cs="Cambria Math"/>
          <w:sz w:val="24"/>
          <w:szCs w:val="24"/>
        </w:rPr>
        <w:t>EKOK ( A , B ) = 56 ise  A kaçtır ?</w:t>
      </w:r>
    </w:p>
    <w:p w:rsidR="00BF4F79" w:rsidRPr="00980C11" w:rsidRDefault="00BF4F79" w:rsidP="00D25F5C">
      <w:pPr>
        <w:rPr>
          <w:rFonts w:ascii="Cambria Math" w:hAnsi="Cambria Math" w:cs="Cambria Math"/>
          <w:sz w:val="24"/>
          <w:szCs w:val="24"/>
        </w:rPr>
      </w:pPr>
      <w:r w:rsidRPr="00980C11">
        <w:rPr>
          <w:rFonts w:ascii="Cambria Math" w:hAnsi="Cambria Math" w:cs="Cambria Math"/>
          <w:sz w:val="24"/>
          <w:szCs w:val="24"/>
        </w:rPr>
        <w:t>A) 4         B) 7          C) 8          D) 14</w:t>
      </w:r>
    </w:p>
    <w:p w:rsidR="00BF4F79" w:rsidRDefault="00BF4F79" w:rsidP="00D25F5C"/>
    <w:p w:rsidR="00BF4F79" w:rsidRDefault="00BF4F79" w:rsidP="00D25F5C"/>
    <w:p w:rsidR="00BF4F79" w:rsidRDefault="00BF4F79" w:rsidP="00D25F5C"/>
    <w:p w:rsidR="00BF4F79" w:rsidRDefault="00BF4F79" w:rsidP="00854EE0">
      <w:pPr>
        <w:rPr>
          <w:b/>
          <w:bCs/>
        </w:rPr>
      </w:pPr>
      <w:r w:rsidRPr="00516F5E">
        <w:rPr>
          <w:b/>
          <w:bCs/>
        </w:rPr>
        <w:t xml:space="preserve">5) </w:t>
      </w:r>
      <w:r w:rsidRPr="0021498E">
        <w:rPr>
          <w:b/>
          <w:bCs/>
          <w:noProof/>
          <w:lang w:eastAsia="tr-TR"/>
        </w:rPr>
        <w:pict>
          <v:shape id="Resim 5" o:spid="_x0000_i1028" type="#_x0000_t75" style="width:236.25pt;height:210pt;visibility:visible">
            <v:imagedata r:id="rId8" o:title=""/>
          </v:shape>
        </w:pict>
      </w:r>
    </w:p>
    <w:p w:rsidR="00BF4F79" w:rsidRDefault="00BF4F79" w:rsidP="00854EE0">
      <w:pPr>
        <w:rPr>
          <w:b/>
          <w:bCs/>
        </w:rPr>
      </w:pPr>
    </w:p>
    <w:p w:rsidR="00BF4F79" w:rsidRDefault="00BF4F79" w:rsidP="00854EE0">
      <w:pPr>
        <w:rPr>
          <w:b/>
          <w:bCs/>
        </w:rPr>
      </w:pPr>
    </w:p>
    <w:p w:rsidR="00BF4F79" w:rsidRDefault="00BF4F79" w:rsidP="00854EE0">
      <w:pPr>
        <w:rPr>
          <w:b/>
          <w:bCs/>
        </w:rPr>
      </w:pP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  <w:r w:rsidRPr="00516F5E">
        <w:rPr>
          <w:b/>
          <w:bCs/>
        </w:rPr>
        <w:t xml:space="preserve">6)  </w:t>
      </w:r>
      <w:r w:rsidRPr="0021498E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6" o:spid="_x0000_i1029" type="#_x0000_t75" style="width:237pt;height:97.5pt;visibility:visible">
            <v:imagedata r:id="rId9" o:title=""/>
          </v:shape>
        </w:pict>
      </w: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  <w:r>
        <w:rPr>
          <w:b/>
          <w:bCs/>
        </w:rPr>
        <w:t>7</w:t>
      </w:r>
      <w:r w:rsidRPr="00516F5E">
        <w:rPr>
          <w:b/>
          <w:bCs/>
        </w:rPr>
        <w:t xml:space="preserve">)  </w:t>
      </w:r>
      <w:r w:rsidRPr="0021498E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4" o:spid="_x0000_i1030" type="#_x0000_t75" style="width:269.25pt;height:150pt;visibility:visible">
            <v:imagedata r:id="rId10" o:title=""/>
          </v:shape>
        </w:pict>
      </w: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</w:p>
    <w:p w:rsidR="00BF4F79" w:rsidRDefault="00BF4F79" w:rsidP="00854EE0">
      <w:pPr>
        <w:rPr>
          <w:rFonts w:ascii="Maiandra GD" w:hAnsi="Maiandra GD" w:cs="Maiandra GD"/>
          <w:sz w:val="18"/>
          <w:szCs w:val="18"/>
        </w:rPr>
      </w:pPr>
    </w:p>
    <w:p w:rsidR="00BF4F79" w:rsidRDefault="00BF4F79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  <w:r>
        <w:rPr>
          <w:b/>
          <w:bCs/>
        </w:rPr>
        <w:t>8</w:t>
      </w:r>
      <w:r w:rsidRPr="00516F5E">
        <w:rPr>
          <w:b/>
          <w:bCs/>
        </w:rPr>
        <w:t xml:space="preserve">)  </w:t>
      </w:r>
      <w:r>
        <w:rPr>
          <w:rFonts w:ascii="Maiandra GD" w:hAnsi="Maiandra GD" w:cs="Maiandra GD"/>
          <w:sz w:val="18"/>
          <w:szCs w:val="18"/>
        </w:rPr>
        <w:t xml:space="preserve">    </w:t>
      </w:r>
    </w:p>
    <w:p w:rsidR="00BF4F79" w:rsidRDefault="00BF4F79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  <w:r w:rsidRPr="0021498E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7" o:spid="_x0000_i1031" type="#_x0000_t75" style="width:260.25pt;height:96pt;visibility:visible">
            <v:imagedata r:id="rId11" o:title=""/>
          </v:shape>
        </w:pict>
      </w:r>
    </w:p>
    <w:p w:rsidR="00BF4F79" w:rsidRDefault="00BF4F79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BF4F79" w:rsidRDefault="00BF4F79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BF4F79" w:rsidRDefault="00BF4F79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BF4F79" w:rsidRPr="0065241C" w:rsidRDefault="00BF4F79" w:rsidP="0065241C">
      <w:r>
        <w:rPr>
          <w:b/>
          <w:bCs/>
        </w:rPr>
        <w:t>9</w:t>
      </w:r>
      <w:r w:rsidRPr="007059AD">
        <w:rPr>
          <w:b/>
          <w:bCs/>
        </w:rPr>
        <w:t>)</w:t>
      </w:r>
      <w:r w:rsidRPr="00086D0E">
        <w:t xml:space="preserve"> </w:t>
      </w:r>
    </w:p>
    <w:p w:rsidR="00BF4F79" w:rsidRDefault="00BF4F79" w:rsidP="006C05A9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_x0000_i1032" type="#_x0000_t75" style="width:240pt;height:109.5pt;visibility:visible">
            <v:imagedata r:id="rId12" o:title=""/>
          </v:shape>
        </w:pict>
      </w:r>
    </w:p>
    <w:p w:rsidR="00BF4F79" w:rsidRDefault="00BF4F79" w:rsidP="006C05A9">
      <w:pPr>
        <w:tabs>
          <w:tab w:val="left" w:pos="4236"/>
        </w:tabs>
        <w:rPr>
          <w:b/>
          <w:bCs/>
        </w:rPr>
      </w:pPr>
      <w:r w:rsidRPr="007059AD">
        <w:rPr>
          <w:b/>
          <w:bCs/>
        </w:rPr>
        <w:t xml:space="preserve"> </w:t>
      </w:r>
    </w:p>
    <w:p w:rsidR="00BF4F79" w:rsidRDefault="00BF4F79" w:rsidP="006C05A9">
      <w:pPr>
        <w:tabs>
          <w:tab w:val="left" w:pos="4236"/>
        </w:tabs>
        <w:rPr>
          <w:b/>
          <w:bCs/>
        </w:rPr>
      </w:pPr>
    </w:p>
    <w:p w:rsidR="00BF4F79" w:rsidRDefault="00BF4F79" w:rsidP="00414096">
      <w:pPr>
        <w:tabs>
          <w:tab w:val="left" w:pos="4236"/>
        </w:tabs>
        <w:rPr>
          <w:b/>
          <w:bCs/>
        </w:rPr>
      </w:pPr>
      <w:r>
        <w:rPr>
          <w:b/>
          <w:bCs/>
        </w:rPr>
        <w:t>10</w:t>
      </w:r>
      <w:r w:rsidRPr="007059AD">
        <w:rPr>
          <w:b/>
          <w:bCs/>
        </w:rPr>
        <w:t xml:space="preserve">)  </w: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8" o:spid="_x0000_i1033" type="#_x0000_t75" style="width:249pt;height:104.25pt;visibility:visible">
            <v:imagedata r:id="rId13" o:title=""/>
          </v:shape>
        </w:pic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  <w:r>
        <w:rPr>
          <w:b/>
          <w:bCs/>
        </w:rPr>
        <w:t>11</w:t>
      </w:r>
      <w:r w:rsidRPr="007059AD">
        <w:rPr>
          <w:b/>
          <w:bCs/>
        </w:rPr>
        <w:t xml:space="preserve">)  </w: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11" o:spid="_x0000_i1034" type="#_x0000_t75" style="width:180.75pt;height:36.75pt;visibility:visible">
            <v:imagedata r:id="rId14" o:title=""/>
          </v:shape>
        </w:pic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</w:p>
    <w:p w:rsidR="00BF4F79" w:rsidRDefault="00BF4F79" w:rsidP="00414096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12" o:spid="_x0000_i1035" type="#_x0000_t75" style="width:174.75pt;height:42.75pt;visibility:visible">
            <v:imagedata r:id="rId15" o:title=""/>
          </v:shape>
        </w:pic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13" o:spid="_x0000_i1036" type="#_x0000_t75" style="width:150pt;height:21.75pt;visibility:visible">
            <v:imagedata r:id="rId16" o:title=""/>
          </v:shape>
        </w:pic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14" o:spid="_x0000_i1037" type="#_x0000_t75" style="width:237.75pt;height:50.25pt;visibility:visible">
            <v:imagedata r:id="rId17" o:title=""/>
          </v:shape>
        </w:pict>
      </w:r>
    </w:p>
    <w:p w:rsidR="00BF4F79" w:rsidRDefault="00BF4F79" w:rsidP="00414096">
      <w:pPr>
        <w:tabs>
          <w:tab w:val="left" w:pos="4236"/>
        </w:tabs>
        <w:rPr>
          <w:b/>
          <w:bCs/>
        </w:rPr>
      </w:pPr>
    </w:p>
    <w:p w:rsidR="00BF4F79" w:rsidRDefault="00BF4F79" w:rsidP="00414096">
      <w:pPr>
        <w:tabs>
          <w:tab w:val="left" w:pos="4236"/>
        </w:tabs>
        <w:rPr>
          <w:b/>
          <w:bCs/>
        </w:rPr>
      </w:pPr>
    </w:p>
    <w:p w:rsidR="00BF4F79" w:rsidRDefault="00BF4F79" w:rsidP="00414096">
      <w:pPr>
        <w:tabs>
          <w:tab w:val="left" w:pos="4236"/>
        </w:tabs>
        <w:rPr>
          <w:b/>
          <w:bCs/>
        </w:rPr>
      </w:pPr>
    </w:p>
    <w:p w:rsidR="00BF4F79" w:rsidRDefault="00BF4F79" w:rsidP="00414096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12</w:t>
      </w:r>
      <w:r w:rsidRPr="007059AD">
        <w:rPr>
          <w:b/>
          <w:bCs/>
        </w:rPr>
        <w:t xml:space="preserve">) </w: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_x0000_i1038" type="#_x0000_t75" style="width:245.25pt;height:83.25pt;visibility:visible">
            <v:imagedata r:id="rId18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13</w:t>
      </w:r>
      <w:r w:rsidRPr="007059AD">
        <w:rPr>
          <w:b/>
          <w:bCs/>
        </w:rPr>
        <w:t xml:space="preserve">)  </w:t>
      </w:r>
      <w:r w:rsidRPr="0021498E">
        <w:rPr>
          <w:b/>
          <w:bCs/>
          <w:noProof/>
          <w:lang w:eastAsia="tr-TR"/>
        </w:rPr>
        <w:pict>
          <v:shape id="Resim 10" o:spid="_x0000_i1039" type="#_x0000_t75" style="width:246.75pt;height:167.25pt;visibility:visible">
            <v:imagedata r:id="rId19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14</w:t>
      </w:r>
      <w:r w:rsidRPr="007059AD">
        <w:rPr>
          <w:b/>
          <w:bCs/>
        </w:rPr>
        <w:t xml:space="preserve">)  </w:t>
      </w:r>
    </w:p>
    <w:p w:rsidR="00BF4F79" w:rsidRDefault="00BF4F79" w:rsidP="000311D5">
      <w:pPr>
        <w:tabs>
          <w:tab w:val="left" w:pos="4236"/>
        </w:tabs>
      </w:pPr>
      <w:r w:rsidRPr="00926A6A">
        <w:rPr>
          <w:noProof/>
          <w:lang w:eastAsia="tr-TR"/>
        </w:rPr>
        <w:pict>
          <v:shape id="_x0000_i1040" type="#_x0000_t75" style="width:251.25pt;height:77.25pt;visibility:visible">
            <v:imagedata r:id="rId20" o:title=""/>
          </v:shape>
        </w:pict>
      </w:r>
    </w:p>
    <w:p w:rsidR="00BF4F79" w:rsidRDefault="00BF4F79" w:rsidP="000311D5">
      <w:pPr>
        <w:tabs>
          <w:tab w:val="left" w:pos="4236"/>
        </w:tabs>
      </w:pPr>
    </w:p>
    <w:p w:rsidR="00BF4F79" w:rsidRDefault="00BF4F79" w:rsidP="000311D5">
      <w:pPr>
        <w:tabs>
          <w:tab w:val="left" w:pos="4236"/>
        </w:tabs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15</w:t>
      </w:r>
      <w:r w:rsidRPr="007059AD">
        <w:rPr>
          <w:b/>
          <w:bCs/>
        </w:rPr>
        <w:t xml:space="preserve">)  </w:t>
      </w:r>
      <w:r w:rsidRPr="0021498E">
        <w:rPr>
          <w:b/>
          <w:bCs/>
          <w:noProof/>
          <w:lang w:eastAsia="tr-TR"/>
        </w:rPr>
        <w:pict>
          <v:shape id="_x0000_i1041" type="#_x0000_t75" style="width:270.75pt;height:327pt;visibility:visible">
            <v:imagedata r:id="rId21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</w:pPr>
    </w:p>
    <w:p w:rsidR="00BF4F79" w:rsidRDefault="00BF4F79" w:rsidP="000311D5">
      <w:pPr>
        <w:tabs>
          <w:tab w:val="left" w:pos="4236"/>
        </w:tabs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16</w:t>
      </w:r>
      <w:r w:rsidRPr="007059AD">
        <w:rPr>
          <w:b/>
          <w:bCs/>
        </w:rPr>
        <w:t xml:space="preserve">)  </w:t>
      </w:r>
      <w:r w:rsidRPr="0021498E">
        <w:rPr>
          <w:b/>
          <w:bCs/>
          <w:noProof/>
          <w:lang w:eastAsia="tr-TR"/>
        </w:rPr>
        <w:pict>
          <v:shape id="_x0000_i1042" type="#_x0000_t75" style="width:273pt;height:111.75pt;visibility:visible">
            <v:imagedata r:id="rId22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17</w:t>
      </w:r>
      <w:r w:rsidRPr="007059AD">
        <w:rPr>
          <w:b/>
          <w:bCs/>
        </w:rPr>
        <w:t xml:space="preserve">)  </w:t>
      </w:r>
      <w:r w:rsidRPr="0021498E">
        <w:rPr>
          <w:b/>
          <w:bCs/>
          <w:noProof/>
          <w:lang w:eastAsia="tr-TR"/>
        </w:rPr>
        <w:pict>
          <v:shape id="Resim 23" o:spid="_x0000_i1043" type="#_x0000_t75" style="width:246pt;height:325.5pt;visibility:visible">
            <v:imagedata r:id="rId23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18</w:t>
      </w:r>
      <w:r w:rsidRPr="007059AD">
        <w:rPr>
          <w:b/>
          <w:bCs/>
        </w:rPr>
        <w:t xml:space="preserve">)  </w:t>
      </w:r>
      <w:r w:rsidRPr="0021498E">
        <w:rPr>
          <w:b/>
          <w:bCs/>
          <w:noProof/>
          <w:lang w:eastAsia="tr-TR"/>
        </w:rPr>
        <w:pict>
          <v:shape id="Resim 17" o:spid="_x0000_i1044" type="#_x0000_t75" style="width:230.25pt;height:290.25pt;visibility:visible">
            <v:imagedata r:id="rId24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19</w:t>
      </w:r>
      <w:r w:rsidRPr="007059AD">
        <w:rPr>
          <w:b/>
          <w:bCs/>
        </w:rPr>
        <w:t xml:space="preserve">)  </w: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  <w:r w:rsidRPr="0021498E">
        <w:rPr>
          <w:b/>
          <w:bCs/>
          <w:noProof/>
          <w:lang w:eastAsia="tr-TR"/>
        </w:rPr>
        <w:pict>
          <v:shape id="Resim 22" o:spid="_x0000_i1045" type="#_x0000_t75" style="width:261pt;height:96.75pt;visibility:visible">
            <v:imagedata r:id="rId25" o:title=""/>
          </v:shape>
        </w:pict>
      </w: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  <w:rPr>
          <w:b/>
          <w:bCs/>
        </w:rPr>
      </w:pPr>
    </w:p>
    <w:p w:rsidR="00BF4F79" w:rsidRDefault="00BF4F79" w:rsidP="000311D5">
      <w:pPr>
        <w:tabs>
          <w:tab w:val="left" w:pos="4236"/>
        </w:tabs>
      </w:pPr>
      <w:r>
        <w:rPr>
          <w:b/>
          <w:bCs/>
        </w:rPr>
        <w:t>20</w:t>
      </w:r>
      <w:r w:rsidRPr="007059AD">
        <w:rPr>
          <w:b/>
          <w:bCs/>
        </w:rPr>
        <w:t xml:space="preserve">)  </w:t>
      </w:r>
    </w:p>
    <w:p w:rsidR="00BF4F79" w:rsidRDefault="00BF4F79" w:rsidP="00414096">
      <w:pPr>
        <w:tabs>
          <w:tab w:val="left" w:pos="4236"/>
        </w:tabs>
      </w:pPr>
      <w:r w:rsidRPr="00926A6A">
        <w:rPr>
          <w:noProof/>
          <w:lang w:eastAsia="tr-TR"/>
        </w:rPr>
        <w:pict>
          <v:shape id="_x0000_i1046" type="#_x0000_t75" style="width:249.75pt;height:304.5pt;visibility:visible">
            <v:imagedata r:id="rId26" o:title=""/>
          </v:shape>
        </w:pict>
      </w:r>
    </w:p>
    <w:p w:rsidR="00BF4F79" w:rsidRDefault="00BF4F79" w:rsidP="00414096">
      <w:pPr>
        <w:tabs>
          <w:tab w:val="left" w:pos="4236"/>
        </w:tabs>
      </w:pPr>
      <w:r w:rsidRPr="00926A6A">
        <w:rPr>
          <w:noProof/>
          <w:lang w:eastAsia="tr-TR"/>
        </w:rPr>
        <w:pict>
          <v:shape id="_x0000_i1047" type="#_x0000_t75" style="width:238.5pt;height:230.25pt;visibility:visible">
            <v:imagedata r:id="rId27" o:title=""/>
          </v:shape>
        </w:pict>
      </w: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Default="00BF4F79" w:rsidP="00414096">
      <w:pPr>
        <w:tabs>
          <w:tab w:val="left" w:pos="4236"/>
        </w:tabs>
      </w:pPr>
    </w:p>
    <w:p w:rsidR="00BF4F79" w:rsidRPr="00853FC7" w:rsidRDefault="00BF4F79" w:rsidP="00414096">
      <w:pPr>
        <w:tabs>
          <w:tab w:val="left" w:pos="4236"/>
        </w:tabs>
      </w:pPr>
      <w:r w:rsidRPr="00926A6A">
        <w:rPr>
          <w:noProof/>
          <w:lang w:eastAsia="tr-TR"/>
        </w:rPr>
        <w:pict>
          <v:shape id="_x0000_i1048" type="#_x0000_t75" style="width:147.75pt;height:177.75pt;visibility:visible">
            <v:imagedata r:id="rId28" o:title=""/>
          </v:shape>
        </w:pict>
      </w:r>
    </w:p>
    <w:p w:rsidR="00BF4F79" w:rsidRDefault="00BF4F79" w:rsidP="00414096">
      <w:pPr>
        <w:tabs>
          <w:tab w:val="left" w:pos="4236"/>
        </w:tabs>
        <w:rPr>
          <w:rFonts w:ascii="Bradley Hand ITC" w:hAnsi="Bradley Hand ITC" w:cs="Bradley Hand ITC"/>
          <w:b/>
          <w:bCs/>
        </w:rPr>
      </w:pPr>
    </w:p>
    <w:p w:rsidR="00BF4F79" w:rsidRDefault="00BF4F79" w:rsidP="00414096">
      <w:pPr>
        <w:tabs>
          <w:tab w:val="left" w:pos="4236"/>
        </w:tabs>
        <w:rPr>
          <w:rFonts w:ascii="Bradley Hand ITC" w:hAnsi="Bradley Hand ITC" w:cs="Bradley Hand ITC"/>
          <w:b/>
          <w:bCs/>
        </w:rPr>
      </w:pPr>
    </w:p>
    <w:p w:rsidR="00BF4F79" w:rsidRDefault="00BF4F79" w:rsidP="00414096">
      <w:pPr>
        <w:tabs>
          <w:tab w:val="left" w:pos="4236"/>
        </w:tabs>
        <w:rPr>
          <w:rFonts w:ascii="Bradley Hand ITC" w:hAnsi="Bradley Hand ITC" w:cs="Bradley Hand ITC"/>
          <w:b/>
          <w:bCs/>
        </w:rPr>
      </w:pPr>
    </w:p>
    <w:p w:rsidR="00BF4F79" w:rsidRPr="00875CC3" w:rsidRDefault="00BF4F79" w:rsidP="00414096">
      <w:pPr>
        <w:tabs>
          <w:tab w:val="left" w:pos="4236"/>
        </w:tabs>
        <w:rPr>
          <w:rFonts w:ascii="Bradley Hand ITC" w:hAnsi="Bradley Hand ITC" w:cs="Bradley Hand ITC"/>
          <w:b/>
          <w:bCs/>
        </w:rPr>
      </w:pPr>
      <w:r w:rsidRPr="00875CC3">
        <w:rPr>
          <w:rFonts w:ascii="Bradley Hand ITC" w:hAnsi="Bradley Hand ITC" w:cs="Bradley Hand ITC"/>
          <w:b/>
          <w:bCs/>
        </w:rPr>
        <w:t>BA</w:t>
      </w:r>
      <w:r w:rsidRPr="00875CC3">
        <w:rPr>
          <w:b/>
          <w:bCs/>
        </w:rPr>
        <w:t>Ş</w:t>
      </w:r>
      <w:r w:rsidRPr="00875CC3">
        <w:rPr>
          <w:rFonts w:ascii="Bradley Hand ITC" w:hAnsi="Bradley Hand ITC" w:cs="Bradley Hand ITC"/>
          <w:b/>
          <w:bCs/>
        </w:rPr>
        <w:t>ARILAR D</w:t>
      </w:r>
      <w:r w:rsidRPr="00875CC3">
        <w:rPr>
          <w:b/>
          <w:bCs/>
        </w:rPr>
        <w:t>İ</w:t>
      </w:r>
      <w:r w:rsidRPr="00875CC3">
        <w:rPr>
          <w:rFonts w:ascii="Bradley Hand ITC" w:hAnsi="Bradley Hand ITC" w:cs="Bradley Hand ITC"/>
          <w:b/>
          <w:bCs/>
        </w:rPr>
        <w:t>LER</w:t>
      </w:r>
      <w:r w:rsidRPr="00875CC3">
        <w:rPr>
          <w:b/>
          <w:bCs/>
        </w:rPr>
        <w:t>İ</w:t>
      </w:r>
      <w:r w:rsidRPr="00875CC3">
        <w:rPr>
          <w:rFonts w:ascii="Bradley Hand ITC" w:hAnsi="Bradley Hand ITC" w:cs="Bradley Hand ITC"/>
          <w:b/>
          <w:bCs/>
        </w:rPr>
        <w:t xml:space="preserve">M...                                                                                  </w:t>
      </w:r>
      <w:r>
        <w:rPr>
          <w:rFonts w:ascii="Bradley Hand ITC" w:hAnsi="Bradley Hand ITC" w:cs="Bradley Hand ITC"/>
          <w:b/>
          <w:bCs/>
        </w:rPr>
        <w:t xml:space="preserve">  </w:t>
      </w:r>
      <w:r w:rsidRPr="00875CC3">
        <w:rPr>
          <w:rFonts w:ascii="Bradley Hand ITC" w:hAnsi="Bradley Hand ITC" w:cs="Bradley Hand ITC"/>
          <w:b/>
          <w:bCs/>
        </w:rPr>
        <w:t xml:space="preserve">M.OLGUN BOYACI                                  </w:t>
      </w:r>
    </w:p>
    <w:sectPr w:rsidR="00BF4F79" w:rsidRPr="00875CC3" w:rsidSect="000311D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C58"/>
    <w:rsid w:val="00010F29"/>
    <w:rsid w:val="000311D5"/>
    <w:rsid w:val="000372FC"/>
    <w:rsid w:val="000805DC"/>
    <w:rsid w:val="00086D0E"/>
    <w:rsid w:val="000C511F"/>
    <w:rsid w:val="000C5723"/>
    <w:rsid w:val="001029DB"/>
    <w:rsid w:val="00135C3E"/>
    <w:rsid w:val="001572A3"/>
    <w:rsid w:val="00167C64"/>
    <w:rsid w:val="001C1D43"/>
    <w:rsid w:val="0021498E"/>
    <w:rsid w:val="002303C8"/>
    <w:rsid w:val="0024579D"/>
    <w:rsid w:val="00257325"/>
    <w:rsid w:val="00277DA1"/>
    <w:rsid w:val="002D448B"/>
    <w:rsid w:val="00327DA1"/>
    <w:rsid w:val="00330594"/>
    <w:rsid w:val="00343AEA"/>
    <w:rsid w:val="00345E3E"/>
    <w:rsid w:val="003577D0"/>
    <w:rsid w:val="003837F8"/>
    <w:rsid w:val="003904AC"/>
    <w:rsid w:val="003A7E0A"/>
    <w:rsid w:val="003B6CE1"/>
    <w:rsid w:val="003D5A45"/>
    <w:rsid w:val="003E5A87"/>
    <w:rsid w:val="003F6DC2"/>
    <w:rsid w:val="00403766"/>
    <w:rsid w:val="00407CF1"/>
    <w:rsid w:val="00414096"/>
    <w:rsid w:val="00414B06"/>
    <w:rsid w:val="00456700"/>
    <w:rsid w:val="004837AE"/>
    <w:rsid w:val="004A1E8F"/>
    <w:rsid w:val="004E6C1E"/>
    <w:rsid w:val="00516F5E"/>
    <w:rsid w:val="00561CCD"/>
    <w:rsid w:val="00567784"/>
    <w:rsid w:val="005742F1"/>
    <w:rsid w:val="00582881"/>
    <w:rsid w:val="00591789"/>
    <w:rsid w:val="005B27A0"/>
    <w:rsid w:val="005E5251"/>
    <w:rsid w:val="005F234C"/>
    <w:rsid w:val="0065241C"/>
    <w:rsid w:val="00677FAE"/>
    <w:rsid w:val="006B316C"/>
    <w:rsid w:val="006C05A9"/>
    <w:rsid w:val="006D0EA2"/>
    <w:rsid w:val="006F2E23"/>
    <w:rsid w:val="006F72E0"/>
    <w:rsid w:val="007059AD"/>
    <w:rsid w:val="0073326B"/>
    <w:rsid w:val="00756512"/>
    <w:rsid w:val="00787F16"/>
    <w:rsid w:val="007C2D4E"/>
    <w:rsid w:val="007D3D0F"/>
    <w:rsid w:val="007D72F2"/>
    <w:rsid w:val="007E5449"/>
    <w:rsid w:val="007F4EFA"/>
    <w:rsid w:val="0081438B"/>
    <w:rsid w:val="00827EF6"/>
    <w:rsid w:val="00836B5B"/>
    <w:rsid w:val="00853FC7"/>
    <w:rsid w:val="00854473"/>
    <w:rsid w:val="00854EE0"/>
    <w:rsid w:val="00875CC3"/>
    <w:rsid w:val="008C7C58"/>
    <w:rsid w:val="00905040"/>
    <w:rsid w:val="00910C16"/>
    <w:rsid w:val="00917B8D"/>
    <w:rsid w:val="00925B98"/>
    <w:rsid w:val="00926A6A"/>
    <w:rsid w:val="009636CA"/>
    <w:rsid w:val="009705A5"/>
    <w:rsid w:val="00980C11"/>
    <w:rsid w:val="009842CC"/>
    <w:rsid w:val="009D5334"/>
    <w:rsid w:val="00A17ADA"/>
    <w:rsid w:val="00A375DC"/>
    <w:rsid w:val="00A44245"/>
    <w:rsid w:val="00A61E63"/>
    <w:rsid w:val="00A70FF6"/>
    <w:rsid w:val="00AA71B2"/>
    <w:rsid w:val="00AD20BD"/>
    <w:rsid w:val="00AE0F23"/>
    <w:rsid w:val="00AE3291"/>
    <w:rsid w:val="00B0390C"/>
    <w:rsid w:val="00B10424"/>
    <w:rsid w:val="00B325E1"/>
    <w:rsid w:val="00B55899"/>
    <w:rsid w:val="00B72405"/>
    <w:rsid w:val="00B96554"/>
    <w:rsid w:val="00BA1D7D"/>
    <w:rsid w:val="00BA4F71"/>
    <w:rsid w:val="00BB046F"/>
    <w:rsid w:val="00BC061D"/>
    <w:rsid w:val="00BE2C6F"/>
    <w:rsid w:val="00BE5554"/>
    <w:rsid w:val="00BE75D0"/>
    <w:rsid w:val="00BF3285"/>
    <w:rsid w:val="00BF39DD"/>
    <w:rsid w:val="00BF4F79"/>
    <w:rsid w:val="00BF601D"/>
    <w:rsid w:val="00C25A5E"/>
    <w:rsid w:val="00C51349"/>
    <w:rsid w:val="00C6510B"/>
    <w:rsid w:val="00C87633"/>
    <w:rsid w:val="00C941C1"/>
    <w:rsid w:val="00C9456B"/>
    <w:rsid w:val="00CA15AF"/>
    <w:rsid w:val="00CD3B6E"/>
    <w:rsid w:val="00CF35E8"/>
    <w:rsid w:val="00D105B8"/>
    <w:rsid w:val="00D25F5C"/>
    <w:rsid w:val="00D36B3D"/>
    <w:rsid w:val="00D46C2F"/>
    <w:rsid w:val="00D56426"/>
    <w:rsid w:val="00D84290"/>
    <w:rsid w:val="00DA0999"/>
    <w:rsid w:val="00DC3A54"/>
    <w:rsid w:val="00DE4622"/>
    <w:rsid w:val="00DE7DA5"/>
    <w:rsid w:val="00DF6DE2"/>
    <w:rsid w:val="00E01B58"/>
    <w:rsid w:val="00E078B0"/>
    <w:rsid w:val="00E14FD0"/>
    <w:rsid w:val="00E501D6"/>
    <w:rsid w:val="00E567C4"/>
    <w:rsid w:val="00E630C2"/>
    <w:rsid w:val="00E674CC"/>
    <w:rsid w:val="00E75899"/>
    <w:rsid w:val="00EA29AE"/>
    <w:rsid w:val="00EB3C64"/>
    <w:rsid w:val="00F36E8F"/>
    <w:rsid w:val="00F46FA9"/>
    <w:rsid w:val="00F52516"/>
    <w:rsid w:val="00F71305"/>
    <w:rsid w:val="00F86643"/>
    <w:rsid w:val="00F86888"/>
    <w:rsid w:val="00FA7F07"/>
    <w:rsid w:val="00FD0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5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C7C58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8C7C5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33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86888"/>
    <w:rPr>
      <w:color w:val="808080"/>
    </w:rPr>
  </w:style>
  <w:style w:type="table" w:styleId="TableGrid">
    <w:name w:val="Table Grid"/>
    <w:basedOn w:val="TableNormal"/>
    <w:uiPriority w:val="99"/>
    <w:rsid w:val="00677FA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cxsporta">
    <w:name w:val="listeparagrafcxsporta"/>
    <w:basedOn w:val="Normal"/>
    <w:uiPriority w:val="99"/>
    <w:rsid w:val="003B6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emf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110</Words>
  <Characters>633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Toki Şehit Ömer Faruk Adaş Ortaokulu 2016 - 2017 Eğitim-Öğretim Yılı</dc:title>
  <dc:subject/>
  <dc:creator>LENOVO</dc:creator>
  <cp:keywords/>
  <dc:description/>
  <cp:lastModifiedBy>edanur</cp:lastModifiedBy>
  <cp:revision>2</cp:revision>
  <dcterms:created xsi:type="dcterms:W3CDTF">2016-11-08T17:47:00Z</dcterms:created>
  <dcterms:modified xsi:type="dcterms:W3CDTF">2016-11-08T17:47:00Z</dcterms:modified>
</cp:coreProperties>
</file>