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BE" w:rsidRPr="009267B5" w:rsidRDefault="00DB64BE" w:rsidP="00761329">
      <w:pPr>
        <w:pStyle w:val="IntenseQuote"/>
        <w:jc w:val="center"/>
        <w:rPr>
          <w:rStyle w:val="SubtleEmphasis"/>
          <w:color w:val="000000"/>
          <w:sz w:val="24"/>
          <w:szCs w:val="24"/>
        </w:rPr>
      </w:pPr>
      <w:r>
        <w:rPr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8" type="#_x0000_t75" style="position:absolute;left:0;text-align:left;margin-left:-7.55pt;margin-top:-20.85pt;width:74.25pt;height:41.95pt;z-index:-251658240;visibility:visible">
            <v:imagedata r:id="rId6" o:title=""/>
          </v:shape>
        </w:pict>
      </w:r>
      <w:r>
        <w:rPr>
          <w:lang w:eastAsia="tr-TR"/>
        </w:rPr>
        <w:t xml:space="preserve">2016-2017 </w:t>
      </w:r>
      <w:r w:rsidRPr="009267B5">
        <w:rPr>
          <w:rStyle w:val="SubtleEmphasis"/>
          <w:color w:val="000000"/>
          <w:sz w:val="24"/>
          <w:szCs w:val="24"/>
        </w:rPr>
        <w:t xml:space="preserve"> EĞİTİM ÖĞRETİM YILI</w:t>
      </w:r>
      <w:r>
        <w:rPr>
          <w:rStyle w:val="SubtleEmphasis"/>
          <w:color w:val="000000"/>
          <w:sz w:val="24"/>
          <w:szCs w:val="24"/>
        </w:rPr>
        <w:t xml:space="preserve"> HACI MEHMET SAYGIN ORTAOKULU</w:t>
      </w:r>
      <w:r w:rsidRPr="009267B5">
        <w:rPr>
          <w:rStyle w:val="SubtleEmphasis"/>
          <w:color w:val="000000"/>
          <w:sz w:val="24"/>
          <w:szCs w:val="24"/>
        </w:rPr>
        <w:br/>
        <w:t>8.SINIF MATEMATİK DERSİ 1. DÖNEM 1. YAZILI SORULARI</w:t>
      </w:r>
    </w:p>
    <w:p w:rsidR="00DB64BE" w:rsidRDefault="00DB64BE" w:rsidP="00761329">
      <w:pPr>
        <w:sectPr w:rsidR="00DB64BE" w:rsidSect="006E6AC0">
          <w:headerReference w:type="default" r:id="rId7"/>
          <w:headerReference w:type="first" r:id="rId8"/>
          <w:type w:val="continuous"/>
          <w:pgSz w:w="11906" w:h="16838"/>
          <w:pgMar w:top="567" w:right="567" w:bottom="567" w:left="567" w:header="284" w:footer="413" w:gutter="0"/>
          <w:cols w:space="709"/>
          <w:titlePg/>
          <w:docGrid w:linePitch="360"/>
        </w:sectPr>
      </w:pPr>
    </w:p>
    <w:p w:rsidR="00DB64BE" w:rsidRDefault="00DB64BE" w:rsidP="00761329">
      <w:bookmarkStart w:id="0" w:name="_GoBack"/>
      <w:bookmarkEnd w:id="0"/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0"/>
        <w:gridCol w:w="4927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28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" o:spid="_x0000_i1025" type="#_x0000_t75" alt="thismessage://Test6050522684976310930.png" style="width:243.75pt;height:82.5pt;visibility:visible">
                  <v:imagedata r:id="rId9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0"/>
        <w:gridCol w:w="4927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2)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2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" o:spid="_x0000_i1026" type="#_x0000_t75" alt="thismessage://Test4134547021292430718.png" style="width:241.5pt;height:100.5pt;visibility:visible">
                  <v:imagedata r:id="rId10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0"/>
        <w:gridCol w:w="4927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3)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" o:spid="_x0000_i1027" type="#_x0000_t75" alt="thismessage://Test5328407237338016281.png" style="width:241.5pt;height:169.5pt;visibility:visible">
                  <v:imagedata r:id="rId11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0"/>
        <w:gridCol w:w="4927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4)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18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" o:spid="_x0000_i1028" type="#_x0000_t75" alt="thismessage://Test2321897573319309966.png" style="width:241.5pt;height:95.25pt;visibility:visible">
                  <v:imagedata r:id="rId12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1"/>
        <w:gridCol w:w="4926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5)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14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" o:spid="_x0000_i1029" type="#_x0000_t75" alt="thismessage://Test1141310326546832297.png" style="width:238.5pt;height:77.25pt;visibility:visible">
                  <v:imagedata r:id="rId13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0"/>
        <w:gridCol w:w="4927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6)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21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" o:spid="_x0000_i1030" type="#_x0000_t75" alt="thismessage://Test2006883444066703682.png" style="width:241.5pt;height:80.25pt;visibility:visible">
                  <v:imagedata r:id="rId14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0"/>
        <w:gridCol w:w="4927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7)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2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" o:spid="_x0000_i1031" type="#_x0000_t75" alt="thismessage://Test5798459284653637712.png" style="width:241.5pt;height:118.5pt;visibility:visible">
                  <v:imagedata r:id="rId15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0"/>
        <w:gridCol w:w="4927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8)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27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" o:spid="_x0000_i1032" type="#_x0000_t75" alt="thismessage://Test5780322008064915121.png" style="width:241.5pt;height:98.25pt;visibility:visible">
                  <v:imagedata r:id="rId16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0"/>
        <w:gridCol w:w="4927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9)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2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" o:spid="_x0000_i1033" type="#_x0000_t75" alt="thismessage://Test8778651667624765006.png" style="width:241.5pt;height:71.25pt;visibility:visible">
                  <v:imagedata r:id="rId17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0"/>
        <w:gridCol w:w="4799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10)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29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" o:spid="_x0000_i1034" type="#_x0000_t75" alt="thismessage://Test8989337397476781031.png" style="width:236.25pt;height:142.5pt;visibility:visible">
                  <v:imagedata r:id="rId18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0"/>
        <w:gridCol w:w="4799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11)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" o:spid="_x0000_i1035" type="#_x0000_t75" alt="thismessage://Test7340143897675468930.png" style="width:238.5pt;height:68.25pt;visibility:visible">
                  <v:imagedata r:id="rId19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0"/>
        <w:gridCol w:w="4799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12)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13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" o:spid="_x0000_i1036" type="#_x0000_t75" alt="thismessage://Test5192560031952729312.png" style="width:238.5pt;height:88.5pt;visibility:visible">
                  <v:imagedata r:id="rId20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0"/>
        <w:gridCol w:w="4799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13)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31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" o:spid="_x0000_i1037" type="#_x0000_t75" alt="thismessage://Test3676930094201397758.png" style="width:236.25pt;height:156pt;visibility:visible">
                  <v:imagedata r:id="rId21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0"/>
        <w:gridCol w:w="4799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14)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23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" o:spid="_x0000_i1038" type="#_x0000_t75" alt="thismessage://Test3520749025017171816.png" style="width:236.25pt;height:107.25pt;visibility:visible">
                  <v:imagedata r:id="rId22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0"/>
        <w:gridCol w:w="4799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15)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22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" o:spid="_x0000_i1039" type="#_x0000_t75" alt="thismessage://Test8213644895222061782.png" style="width:236.25pt;height:61.5pt;visibility:visible">
                  <v:imagedata r:id="rId23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0"/>
        <w:gridCol w:w="4799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16)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3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6" o:spid="_x0000_i1040" type="#_x0000_t75" alt="thismessage://Test2545031084028460807.png" style="width:236.25pt;height:95.25pt;visibility:visible">
                  <v:imagedata r:id="rId24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0"/>
        <w:gridCol w:w="4799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17)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11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7" o:spid="_x0000_i1041" type="#_x0000_t75" alt="thismessage://Test4775873089143724330.png" style="width:236.25pt;height:161.25pt;visibility:visible">
                  <v:imagedata r:id="rId25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0"/>
        <w:gridCol w:w="4799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18)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24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8" o:spid="_x0000_i1042" type="#_x0000_t75" alt="thismessage://Test4312170639760518889.png" style="width:236.25pt;height:122.25pt;visibility:visible">
                  <v:imagedata r:id="rId26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0"/>
        <w:gridCol w:w="4799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19)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19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9" o:spid="_x0000_i1043" type="#_x0000_t75" alt="thismessage://Test3007687063772265289.png" style="width:236.25pt;height:236.25pt;visibility:visible">
                  <v:imagedata r:id="rId27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1"/>
        <w:gridCol w:w="4798"/>
      </w:tblGrid>
      <w:tr w:rsidR="00DB64BE" w:rsidRPr="006A38A3">
        <w:trPr>
          <w:divId w:val="183324312"/>
          <w:tblCellSpacing w:w="0" w:type="dxa"/>
        </w:trPr>
        <w:tc>
          <w:tcPr>
            <w:tcW w:w="100" w:type="pct"/>
          </w:tcPr>
          <w:p w:rsidR="00DB64BE" w:rsidRDefault="00DB64BE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20) 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divId w:val="183324317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0" o:spid="_x0000_i1044" type="#_x0000_t75" alt="thismessage://Test5421529992509153321.png" style="width:231pt;height:113.25pt;visibility:visible">
                  <v:imagedata r:id="rId28" o:title=""/>
                </v:shape>
              </w:pict>
            </w:r>
          </w:p>
        </w:tc>
      </w:tr>
    </w:tbl>
    <w:p w:rsidR="00DB64BE" w:rsidRDefault="00DB64BE">
      <w:pPr>
        <w:jc w:val="center"/>
        <w:divId w:val="183324312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DB64BE" w:rsidRDefault="00DB64BE">
      <w:pPr>
        <w:jc w:val="center"/>
        <w:divId w:val="183324312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CEVAP ANAHTARI</w:t>
      </w:r>
    </w:p>
    <w:tbl>
      <w:tblPr>
        <w:tblW w:w="0" w:type="auto"/>
        <w:jc w:val="center"/>
        <w:tblCellSpacing w:w="15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45"/>
        <w:gridCol w:w="80"/>
        <w:gridCol w:w="316"/>
        <w:gridCol w:w="285"/>
        <w:gridCol w:w="285"/>
        <w:gridCol w:w="285"/>
        <w:gridCol w:w="285"/>
        <w:gridCol w:w="285"/>
        <w:gridCol w:w="316"/>
        <w:gridCol w:w="285"/>
        <w:gridCol w:w="285"/>
        <w:gridCol w:w="285"/>
        <w:gridCol w:w="285"/>
        <w:gridCol w:w="80"/>
        <w:gridCol w:w="645"/>
      </w:tblGrid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1" o:spid="_x0000_i1045" type="#_x0000_t75" alt="thismessage://Test7318384145128631643.png" style="width:22.5pt;height:11.25pt;visibility:visible">
                  <v:imagedata r:id="rId29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2" o:spid="_x0000_i1046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3" o:spid="_x0000_i1047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4" o:spid="_x0000_i1048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5" o:spid="_x0000_i1049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6" o:spid="_x0000_i1050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7" o:spid="_x0000_i1051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8" o:spid="_x0000_i1052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9" o:spid="_x0000_i1053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0" o:spid="_x0000_i1054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1" o:spid="_x0000_i1055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2" o:spid="_x0000_i1056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3" o:spid="_x0000_i1057" type="#_x0000_t75" alt="thismessage://Test7318384145128631643.png" style="width:22.5pt;height:11.25pt;visibility:visible">
                  <v:imagedata r:id="rId29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4" o:spid="_x0000_i1058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1"/>
            <w:vMerge w:val="restart"/>
            <w:vAlign w:val="center"/>
          </w:tcPr>
          <w:p w:rsidR="00DB64BE" w:rsidRDefault="00DB64B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48"/>
                <w:szCs w:val="48"/>
              </w:rPr>
              <w:t>20809</w: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5" o:spid="_x0000_i1059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6" o:spid="_x0000_i1060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1"/>
            <w:vMerge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7" o:spid="_x0000_i1061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8" o:spid="_x0000_i1062" type="#_x0000_t75" alt="thismessage://Test7318384145128631643.png" style="width:22.5pt;height:11.25pt;visibility:visible">
                  <v:imagedata r:id="rId29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9" o:spid="_x0000_i1063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0" o:spid="_x0000_i1064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1" o:spid="_x0000_i1065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2" o:spid="_x0000_i1066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3" o:spid="_x0000_i1067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4" o:spid="_x0000_i1068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5" o:spid="_x0000_i1069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6" o:spid="_x0000_i1070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7" o:spid="_x0000_i1071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8" o:spid="_x0000_i1072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9" o:spid="_x0000_i1073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0" o:spid="_x0000_i1074" type="#_x0000_t75" alt="thismessage://Test7318384145128631643.png" style="width:22.5pt;height:11.25pt;visibility:visible">
                  <v:imagedata r:id="rId29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1" o:spid="_x0000_i1075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2" o:spid="_x0000_i1076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3" o:spid="_x0000_i1077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4" o:spid="_x0000_i1078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5" o:spid="_x0000_i1079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11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6" o:spid="_x0000_i1080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7" o:spid="_x0000_i1081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8" o:spid="_x0000_i1082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9" o:spid="_x0000_i1083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0" o:spid="_x0000_i1084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1" o:spid="_x0000_i1085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2" o:spid="_x0000_i1086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3" o:spid="_x0000_i1087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4" o:spid="_x0000_i1088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5" o:spid="_x0000_i1089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12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6" o:spid="_x0000_i1090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7" o:spid="_x0000_i1091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8" o:spid="_x0000_i1092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9" o:spid="_x0000_i1093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0" o:spid="_x0000_i1094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1" o:spid="_x0000_i1095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2" o:spid="_x0000_i1096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3" o:spid="_x0000_i1097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4" o:spid="_x0000_i1098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5" o:spid="_x0000_i1099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13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6" o:spid="_x0000_i1100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7" o:spid="_x0000_i1101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8" o:spid="_x0000_i1102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9" o:spid="_x0000_i1103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0" o:spid="_x0000_i1104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1" o:spid="_x0000_i1105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2" o:spid="_x0000_i1106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3" o:spid="_x0000_i1107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4" o:spid="_x0000_i1108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5" o:spid="_x0000_i1109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14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6" o:spid="_x0000_i1110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7" o:spid="_x0000_i1111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8" o:spid="_x0000_i1112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9" o:spid="_x0000_i1113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0" o:spid="_x0000_i1114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1" o:spid="_x0000_i1115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5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2" o:spid="_x0000_i1116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3" o:spid="_x0000_i1117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4" o:spid="_x0000_i1118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5" o:spid="_x0000_i1119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15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6" o:spid="_x0000_i1120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7" o:spid="_x0000_i1121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8" o:spid="_x0000_i1122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9" o:spid="_x0000_i1123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0" o:spid="_x0000_i1124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1" o:spid="_x0000_i1125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6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2" o:spid="_x0000_i1126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3" o:spid="_x0000_i1127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4" o:spid="_x0000_i1128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5" o:spid="_x0000_i1129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16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6" o:spid="_x0000_i1130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7" o:spid="_x0000_i1131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8" o:spid="_x0000_i1132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9" o:spid="_x0000_i1133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0" o:spid="_x0000_i1134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1" o:spid="_x0000_i1135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7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2" o:spid="_x0000_i1136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3" o:spid="_x0000_i1137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4" o:spid="_x0000_i1138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5" o:spid="_x0000_i1139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17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6" o:spid="_x0000_i1140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7" o:spid="_x0000_i1141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8" o:spid="_x0000_i1142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9" o:spid="_x0000_i1143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0" o:spid="_x0000_i1144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1" o:spid="_x0000_i1145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8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2" o:spid="_x0000_i1146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3" o:spid="_x0000_i1147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4" o:spid="_x0000_i1148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5" o:spid="_x0000_i1149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18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6" o:spid="_x0000_i1150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7" o:spid="_x0000_i1151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8" o:spid="_x0000_i1152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9" o:spid="_x0000_i1153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0" o:spid="_x0000_i1154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1" o:spid="_x0000_i1155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9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2" o:spid="_x0000_i1156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3" o:spid="_x0000_i1157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4" o:spid="_x0000_i1158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5" o:spid="_x0000_i1159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19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6" o:spid="_x0000_i1160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7" o:spid="_x0000_i1161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8" o:spid="_x0000_i1162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9" o:spid="_x0000_i1163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0" o:spid="_x0000_i1164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1" o:spid="_x0000_i1165" type="#_x0000_t75" alt="thismessage://Test5901513742505908137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10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2" o:spid="_x0000_i1166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3" o:spid="_x0000_i1167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4" o:spid="_x0000_i1168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5" o:spid="_x0000_i1169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20</w: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6" o:spid="_x0000_i1170" type="#_x0000_t75" alt="thismessage://Test6563456429903036795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7" o:spid="_x0000_i1171" type="#_x0000_t75" alt="thismessage://Test7452557090962491340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8" o:spid="_x0000_i1172" type="#_x0000_t75" alt="thismessage://Test5954656499452970514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9" o:spid="_x0000_i1173" type="#_x0000_t75" alt="thismessage://Test8258295383193938236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0" o:spid="_x0000_i1174" type="#_x0000_t75" alt="thismessage://Test1559820172668647738.png" style="width:22.5pt;height:11.25pt;visibility:visible">
                  <v:imagedata r:id="rId32" o:title=""/>
                </v:shape>
              </w:pict>
            </w:r>
          </w:p>
        </w:tc>
      </w:tr>
      <w:tr w:rsidR="00DB64BE" w:rsidRPr="006A38A3">
        <w:trPr>
          <w:divId w:val="183324312"/>
          <w:tblCellSpacing w:w="15" w:type="dxa"/>
          <w:jc w:val="center"/>
        </w:trPr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1" o:spid="_x0000_i1175" type="#_x0000_t75" alt="thismessage://Test7318384145128631643.png" style="width:22.5pt;height:11.25pt;visibility:visible">
                  <v:imagedata r:id="rId29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2" o:spid="_x0000_i1176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3" o:spid="_x0000_i1177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4" o:spid="_x0000_i1178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5" o:spid="_x0000_i1179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6" o:spid="_x0000_i1180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7" o:spid="_x0000_i1181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8" o:spid="_x0000_i1182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9" o:spid="_x0000_i1183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60" o:spid="_x0000_i1184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61" o:spid="_x0000_i1185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62" o:spid="_x0000_i1186" type="#_x0000_t75" alt="thismessage://Test3074262671168076907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DB64BE" w:rsidRDefault="00DB64B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6A38A3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63" o:spid="_x0000_i1187" type="#_x0000_t75" alt="thismessage://Test7318384145128631643.png" style="width:22.5pt;height:11.25pt;visibility:visible">
                  <v:imagedata r:id="rId29" o:title=""/>
                </v:shape>
              </w:pict>
            </w:r>
          </w:p>
        </w:tc>
      </w:tr>
    </w:tbl>
    <w:p w:rsidR="00DB64BE" w:rsidRDefault="00DB64BE">
      <w:pPr>
        <w:divId w:val="183324312"/>
        <w:rPr>
          <w:rFonts w:ascii="Arial" w:hAnsi="Arial" w:cs="Arial"/>
          <w:color w:val="000000"/>
          <w:sz w:val="23"/>
          <w:szCs w:val="23"/>
        </w:rPr>
      </w:pPr>
    </w:p>
    <w:p w:rsidR="00DB64BE" w:rsidRDefault="00DB64BE">
      <w:pPr>
        <w:divId w:val="183324312"/>
        <w:rPr>
          <w:rFonts w:ascii="Arial" w:hAnsi="Arial" w:cs="Arial"/>
          <w:color w:val="000000"/>
          <w:sz w:val="23"/>
          <w:szCs w:val="23"/>
        </w:rPr>
      </w:pPr>
    </w:p>
    <w:p w:rsidR="00DB64BE" w:rsidRDefault="00DB64BE">
      <w:pPr>
        <w:divId w:val="183324312"/>
        <w:rPr>
          <w:rFonts w:ascii="Arial" w:hAnsi="Arial" w:cs="Arial"/>
          <w:color w:val="000000"/>
          <w:sz w:val="23"/>
          <w:szCs w:val="23"/>
        </w:rPr>
      </w:pPr>
    </w:p>
    <w:sectPr w:rsidR="00DB64BE" w:rsidSect="00305EBC">
      <w:type w:val="continuous"/>
      <w:pgSz w:w="11906" w:h="16838"/>
      <w:pgMar w:top="567" w:right="454" w:bottom="567" w:left="454" w:header="284" w:footer="416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4BE" w:rsidRDefault="00DB64BE" w:rsidP="00EA7D5B">
      <w:pPr>
        <w:spacing w:after="0"/>
      </w:pPr>
      <w:r>
        <w:separator/>
      </w:r>
    </w:p>
  </w:endnote>
  <w:endnote w:type="continuationSeparator" w:id="1">
    <w:p w:rsidR="00DB64BE" w:rsidRDefault="00DB64BE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4BE" w:rsidRDefault="00DB64BE" w:rsidP="00EA7D5B">
      <w:pPr>
        <w:spacing w:after="0"/>
      </w:pPr>
      <w:r>
        <w:separator/>
      </w:r>
    </w:p>
  </w:footnote>
  <w:footnote w:type="continuationSeparator" w:id="1">
    <w:p w:rsidR="00DB64BE" w:rsidRDefault="00DB64BE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4BE" w:rsidRDefault="00DB64BE" w:rsidP="00486249">
    <w:pPr>
      <w:pStyle w:val="Header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30" o:spid="_x0000_s2049" type="#_x0000_t75" style="position:absolute;left:0;text-align:left;margin-left:0;margin-top:0;width:14.5pt;height:771.4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Pr="00605DA1">
      <w:rPr>
        <w:rStyle w:val="PlaceholderText"/>
      </w:rPr>
      <w:t>[Konu]</w:t>
    </w:r>
    <w:r>
      <w:t>A20809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4BE" w:rsidRDefault="00DB64BE" w:rsidP="0013760B">
    <w:pPr>
      <w:pStyle w:val="Header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8" o:spid="_x0000_s2050" type="#_x0000_t75" style="position:absolute;left:0;text-align:left;margin-left:262.5pt;margin-top:41.05pt;width:13.9pt;height:738.2pt;z-index:-251654144;mso-position-horizontal-relative:margin;mso-position-vertical-relative:margin" o:allowincell="f">
          <v:imagedata r:id="rId1" o:title=""/>
          <w10:wrap anchorx="margin" anchory="margin"/>
        </v:shape>
      </w:pict>
    </w:r>
    <w:r w:rsidRPr="00605DA1">
      <w:rPr>
        <w:rStyle w:val="PlaceholderText"/>
      </w:rPr>
      <w:t>[Konu]</w:t>
    </w:r>
    <w:r>
      <w:t>A20809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5271"/>
    <w:rsid w:val="0001209B"/>
    <w:rsid w:val="000164B9"/>
    <w:rsid w:val="00017D8F"/>
    <w:rsid w:val="000B0BAA"/>
    <w:rsid w:val="000D2316"/>
    <w:rsid w:val="000D6D56"/>
    <w:rsid w:val="000F3CAE"/>
    <w:rsid w:val="00112CEA"/>
    <w:rsid w:val="00122DE2"/>
    <w:rsid w:val="00131BD5"/>
    <w:rsid w:val="00134376"/>
    <w:rsid w:val="0013760B"/>
    <w:rsid w:val="0014195A"/>
    <w:rsid w:val="00195461"/>
    <w:rsid w:val="001D624E"/>
    <w:rsid w:val="001E15F7"/>
    <w:rsid w:val="001E3ED6"/>
    <w:rsid w:val="001F2406"/>
    <w:rsid w:val="002409B2"/>
    <w:rsid w:val="00267199"/>
    <w:rsid w:val="00283C7F"/>
    <w:rsid w:val="00285B12"/>
    <w:rsid w:val="002C75E8"/>
    <w:rsid w:val="002E0334"/>
    <w:rsid w:val="002E430F"/>
    <w:rsid w:val="00305EBC"/>
    <w:rsid w:val="003148E2"/>
    <w:rsid w:val="00323FC0"/>
    <w:rsid w:val="00350385"/>
    <w:rsid w:val="0035792C"/>
    <w:rsid w:val="00362FBE"/>
    <w:rsid w:val="00430F8F"/>
    <w:rsid w:val="0043654B"/>
    <w:rsid w:val="00472C08"/>
    <w:rsid w:val="00486249"/>
    <w:rsid w:val="00494673"/>
    <w:rsid w:val="004C371A"/>
    <w:rsid w:val="004D03C9"/>
    <w:rsid w:val="004D11EA"/>
    <w:rsid w:val="004D320D"/>
    <w:rsid w:val="004E6CD1"/>
    <w:rsid w:val="00512415"/>
    <w:rsid w:val="005B65A8"/>
    <w:rsid w:val="005C0675"/>
    <w:rsid w:val="005C18EA"/>
    <w:rsid w:val="00605DA1"/>
    <w:rsid w:val="00614840"/>
    <w:rsid w:val="006449A1"/>
    <w:rsid w:val="00654647"/>
    <w:rsid w:val="00696D0F"/>
    <w:rsid w:val="006A38A3"/>
    <w:rsid w:val="006B451B"/>
    <w:rsid w:val="006D116F"/>
    <w:rsid w:val="006E6AC0"/>
    <w:rsid w:val="006F0394"/>
    <w:rsid w:val="00761329"/>
    <w:rsid w:val="00771125"/>
    <w:rsid w:val="00775271"/>
    <w:rsid w:val="007766A3"/>
    <w:rsid w:val="007A2A22"/>
    <w:rsid w:val="007A4F6F"/>
    <w:rsid w:val="007F50B3"/>
    <w:rsid w:val="00826DFF"/>
    <w:rsid w:val="00843EA0"/>
    <w:rsid w:val="00844706"/>
    <w:rsid w:val="00846E9C"/>
    <w:rsid w:val="008F3E09"/>
    <w:rsid w:val="00923ED1"/>
    <w:rsid w:val="0092535A"/>
    <w:rsid w:val="00925A9B"/>
    <w:rsid w:val="009267B5"/>
    <w:rsid w:val="009720A2"/>
    <w:rsid w:val="009C0D3A"/>
    <w:rsid w:val="009E7E36"/>
    <w:rsid w:val="009F34D1"/>
    <w:rsid w:val="009F7E69"/>
    <w:rsid w:val="00A471AE"/>
    <w:rsid w:val="00AA322E"/>
    <w:rsid w:val="00AF0DAB"/>
    <w:rsid w:val="00B45D35"/>
    <w:rsid w:val="00B612FE"/>
    <w:rsid w:val="00B83289"/>
    <w:rsid w:val="00BF7636"/>
    <w:rsid w:val="00C17905"/>
    <w:rsid w:val="00C3154D"/>
    <w:rsid w:val="00C67C4F"/>
    <w:rsid w:val="00C91280"/>
    <w:rsid w:val="00C9668F"/>
    <w:rsid w:val="00CB491B"/>
    <w:rsid w:val="00CC47BB"/>
    <w:rsid w:val="00D12AF0"/>
    <w:rsid w:val="00D762CC"/>
    <w:rsid w:val="00D86A2B"/>
    <w:rsid w:val="00D90719"/>
    <w:rsid w:val="00D959C8"/>
    <w:rsid w:val="00D97338"/>
    <w:rsid w:val="00DB64BE"/>
    <w:rsid w:val="00DD7A5D"/>
    <w:rsid w:val="00E2665C"/>
    <w:rsid w:val="00E3634D"/>
    <w:rsid w:val="00EA7D5B"/>
    <w:rsid w:val="00ED6FBF"/>
    <w:rsid w:val="00EE0006"/>
    <w:rsid w:val="00EE07FF"/>
    <w:rsid w:val="00EE2585"/>
    <w:rsid w:val="00F51018"/>
    <w:rsid w:val="00F71EC9"/>
    <w:rsid w:val="00F7246B"/>
    <w:rsid w:val="00F76807"/>
    <w:rsid w:val="00FF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EA"/>
    <w:pPr>
      <w:spacing w:after="40"/>
    </w:pPr>
    <w:rPr>
      <w:rFonts w:cs="Calibri"/>
      <w:noProof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30F8F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0F8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0F8F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30F8F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30F8F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0F8F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30F8F"/>
    <w:rPr>
      <w:rFonts w:ascii="Cambria" w:hAnsi="Cambria" w:cs="Cambria"/>
      <w:b/>
      <w:bCs/>
      <w:noProof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30F8F"/>
    <w:rPr>
      <w:rFonts w:ascii="Cambria" w:hAnsi="Cambria" w:cs="Cambria"/>
      <w:b/>
      <w:bCs/>
      <w:noProof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30F8F"/>
    <w:rPr>
      <w:rFonts w:ascii="Cambria" w:hAnsi="Cambria" w:cs="Cambria"/>
      <w:b/>
      <w:bCs/>
      <w:noProof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30F8F"/>
    <w:rPr>
      <w:rFonts w:ascii="Cambria" w:hAnsi="Cambria" w:cs="Cambria"/>
      <w:b/>
      <w:bCs/>
      <w:i/>
      <w:iCs/>
      <w:noProof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30F8F"/>
    <w:rPr>
      <w:rFonts w:ascii="Cambria" w:hAnsi="Cambria" w:cs="Cambria"/>
      <w:noProof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30F8F"/>
    <w:rPr>
      <w:rFonts w:ascii="Cambria" w:hAnsi="Cambria" w:cs="Cambria"/>
      <w:i/>
      <w:iCs/>
      <w:noProof/>
      <w:color w:val="243F60"/>
    </w:rPr>
  </w:style>
  <w:style w:type="paragraph" w:styleId="ListParagraph">
    <w:name w:val="List Paragraph"/>
    <w:basedOn w:val="Normal"/>
    <w:uiPriority w:val="99"/>
    <w:qFormat/>
    <w:rsid w:val="00430F8F"/>
    <w:pPr>
      <w:ind w:left="720"/>
    </w:pPr>
  </w:style>
  <w:style w:type="character" w:styleId="BookTitle">
    <w:name w:val="Book Title"/>
    <w:basedOn w:val="DefaultParagraphFont"/>
    <w:uiPriority w:val="99"/>
    <w:qFormat/>
    <w:rsid w:val="00430F8F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qFormat/>
    <w:rsid w:val="00430F8F"/>
    <w:rPr>
      <w:b/>
      <w:bCs/>
      <w:smallCaps/>
      <w:color w:val="auto"/>
      <w:spacing w:val="5"/>
      <w:u w:val="single"/>
    </w:rPr>
  </w:style>
  <w:style w:type="character" w:styleId="SubtleReference">
    <w:name w:val="Subtle Reference"/>
    <w:basedOn w:val="DefaultParagraphFont"/>
    <w:uiPriority w:val="99"/>
    <w:qFormat/>
    <w:rsid w:val="00430F8F"/>
    <w:rPr>
      <w:smallCaps/>
      <w:color w:val="auto"/>
      <w:u w:val="single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30F8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30F8F"/>
    <w:rPr>
      <w:b/>
      <w:bCs/>
      <w:i/>
      <w:iCs/>
      <w:noProof/>
      <w:color w:val="4F81BD"/>
    </w:rPr>
  </w:style>
  <w:style w:type="paragraph" w:styleId="Quote">
    <w:name w:val="Quote"/>
    <w:basedOn w:val="Normal"/>
    <w:next w:val="Normal"/>
    <w:link w:val="QuoteChar"/>
    <w:uiPriority w:val="99"/>
    <w:qFormat/>
    <w:rsid w:val="00430F8F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430F8F"/>
    <w:rPr>
      <w:i/>
      <w:iCs/>
      <w:noProof/>
      <w:color w:val="000000"/>
    </w:rPr>
  </w:style>
  <w:style w:type="character" w:styleId="Strong">
    <w:name w:val="Strong"/>
    <w:basedOn w:val="DefaultParagraphFont"/>
    <w:uiPriority w:val="99"/>
    <w:qFormat/>
    <w:rsid w:val="00430F8F"/>
    <w:rPr>
      <w:b/>
      <w:bCs/>
    </w:rPr>
  </w:style>
  <w:style w:type="character" w:styleId="IntenseEmphasis">
    <w:name w:val="Intense Emphasis"/>
    <w:basedOn w:val="DefaultParagraphFont"/>
    <w:uiPriority w:val="99"/>
    <w:qFormat/>
    <w:rsid w:val="00430F8F"/>
    <w:rPr>
      <w:b/>
      <w:bCs/>
      <w:i/>
      <w:iCs/>
      <w:color w:val="4F81BD"/>
    </w:rPr>
  </w:style>
  <w:style w:type="character" w:styleId="Emphasis">
    <w:name w:val="Emphasis"/>
    <w:basedOn w:val="DefaultParagraphFont"/>
    <w:uiPriority w:val="99"/>
    <w:qFormat/>
    <w:rsid w:val="00430F8F"/>
    <w:rPr>
      <w:i/>
      <w:iCs/>
    </w:rPr>
  </w:style>
  <w:style w:type="character" w:styleId="SubtleEmphasis">
    <w:name w:val="Subtle Emphasis"/>
    <w:basedOn w:val="DefaultParagraphFont"/>
    <w:uiPriority w:val="99"/>
    <w:qFormat/>
    <w:rsid w:val="00430F8F"/>
    <w:rPr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430F8F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30F8F"/>
    <w:rPr>
      <w:rFonts w:ascii="Cambria" w:hAnsi="Cambria" w:cs="Cambria"/>
      <w:i/>
      <w:iCs/>
      <w:noProof/>
      <w:color w:val="4F81BD"/>
      <w:spacing w:val="15"/>
      <w:sz w:val="24"/>
      <w:szCs w:val="24"/>
    </w:rPr>
  </w:style>
  <w:style w:type="paragraph" w:styleId="NoSpacing">
    <w:name w:val="No Spacing"/>
    <w:uiPriority w:val="99"/>
    <w:qFormat/>
    <w:rsid w:val="00430F8F"/>
    <w:rPr>
      <w:rFonts w:cs="Calibri"/>
      <w:noProof/>
      <w:lang w:eastAsia="en-US"/>
    </w:rPr>
  </w:style>
  <w:style w:type="paragraph" w:styleId="Header">
    <w:name w:val="header"/>
    <w:basedOn w:val="Normal"/>
    <w:link w:val="HeaderChar"/>
    <w:uiPriority w:val="99"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A7D5B"/>
    <w:rPr>
      <w:noProof/>
    </w:rPr>
  </w:style>
  <w:style w:type="paragraph" w:styleId="Footer">
    <w:name w:val="footer"/>
    <w:basedOn w:val="Normal"/>
    <w:link w:val="FooterChar"/>
    <w:uiPriority w:val="99"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A7D5B"/>
    <w:rPr>
      <w:noProof/>
    </w:rPr>
  </w:style>
  <w:style w:type="character" w:styleId="PlaceholderText">
    <w:name w:val="Placeholder Text"/>
    <w:basedOn w:val="DefaultParagraphFont"/>
    <w:uiPriority w:val="99"/>
    <w:semiHidden/>
    <w:rsid w:val="0048624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267B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67B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2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107</Words>
  <Characters>616</Characters>
  <Application>Microsoft Office Outlook</Application>
  <DocSecurity>0</DocSecurity>
  <Lines>0</Lines>
  <Paragraphs>0</Paragraphs>
  <ScaleCrop>false</ScaleCrop>
  <Manager>20X7,2,4,3,1D2D3D4D,0,3,Y17,2,4,1,1D2D3D4D,0,1,Y14,2,4,2,1D2D3D4D,0,2,Y10,2,4,4,1D2D3D4D,0,4,Y1,2,4,4,1D2D3D4D,0,4,Y11,2,4,2,1D2D3D4D,0,2,Y9,2,4,1,1D2D3D4D,0,1,Y13,2,4,3,1D2D3D4D,0,3,Y8,2,4,2,1D2D3D4D,0,2,Y6,2,4,4,1D2D3D4D,0,4,Y19,2,4,4,1D2D3D4D,0,4,Y15,2</Manager>
  <Company>20809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Serhat</dc:creator>
  <cp:keywords>sorubak.com</cp:keywords>
  <dc:description>20809</dc:description>
  <cp:lastModifiedBy>edanur</cp:lastModifiedBy>
  <cp:revision>4</cp:revision>
  <dcterms:created xsi:type="dcterms:W3CDTF">2015-09-06T07:37:00Z</dcterms:created>
  <dcterms:modified xsi:type="dcterms:W3CDTF">2016-11-01T16:36:00Z</dcterms:modified>
</cp:coreProperties>
</file>