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2D89" w:rsidRPr="0096436F" w:rsidRDefault="00E92D89" w:rsidP="0096436F">
      <w:pPr>
        <w:jc w:val="center"/>
        <w:rPr>
          <w:b/>
          <w:bCs/>
        </w:rPr>
      </w:pPr>
      <w:r w:rsidRPr="0096436F">
        <w:rPr>
          <w:b/>
          <w:bCs/>
        </w:rPr>
        <w:t>2015-2016 EĞİTİM ÖĞRETİM YILI DOĞANYURT ORTAOKULU</w:t>
      </w:r>
    </w:p>
    <w:p w:rsidR="00E92D89" w:rsidRPr="0096436F" w:rsidRDefault="00E92D89" w:rsidP="0096436F">
      <w:pPr>
        <w:jc w:val="center"/>
        <w:rPr>
          <w:b/>
          <w:bCs/>
        </w:rPr>
      </w:pPr>
      <w:r w:rsidRPr="0096436F">
        <w:rPr>
          <w:b/>
          <w:bCs/>
        </w:rPr>
        <w:t xml:space="preserve"> 8-B </w:t>
      </w:r>
      <w:r>
        <w:rPr>
          <w:b/>
          <w:bCs/>
        </w:rPr>
        <w:t>SINIFI</w:t>
      </w:r>
      <w:r w:rsidRPr="0096436F">
        <w:rPr>
          <w:b/>
          <w:bCs/>
        </w:rPr>
        <w:t xml:space="preserve"> KURANI KERİM DERSİ 1.DÖNEM 1.YAZILISI</w:t>
      </w:r>
    </w:p>
    <w:p w:rsidR="00E92D89" w:rsidRPr="0096436F" w:rsidRDefault="00E92D89" w:rsidP="00642E3F">
      <w:pPr>
        <w:rPr>
          <w:b/>
          <w:bCs/>
        </w:rPr>
      </w:pPr>
      <w:r w:rsidRPr="0096436F">
        <w:rPr>
          <w:b/>
          <w:bCs/>
        </w:rPr>
        <w:t>ADI SOYADI:</w:t>
      </w:r>
    </w:p>
    <w:p w:rsidR="00E92D89" w:rsidRPr="0096436F" w:rsidRDefault="00E92D89" w:rsidP="00642E3F">
      <w:pPr>
        <w:sectPr w:rsidR="00E92D89" w:rsidRPr="0096436F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E92D89" w:rsidRPr="0096436F" w:rsidRDefault="00E92D89" w:rsidP="00642E3F">
      <w:pPr>
        <w:rPr>
          <w:b/>
          <w:bCs/>
          <w:sz w:val="20"/>
          <w:szCs w:val="20"/>
        </w:rPr>
      </w:pPr>
      <w:r w:rsidRPr="0096436F">
        <w:rPr>
          <w:b/>
          <w:bCs/>
          <w:sz w:val="20"/>
          <w:szCs w:val="20"/>
          <w:u w:val="single"/>
        </w:rPr>
        <w:t>A.Aşağıdaki çoktan seçmeli soruları cevaplayınız</w:t>
      </w:r>
      <w:r w:rsidRPr="0096436F">
        <w:rPr>
          <w:b/>
          <w:bCs/>
          <w:sz w:val="20"/>
          <w:szCs w:val="20"/>
        </w:rPr>
        <w:t>.</w:t>
      </w:r>
      <w:r>
        <w:rPr>
          <w:b/>
          <w:bCs/>
          <w:sz w:val="20"/>
          <w:szCs w:val="20"/>
        </w:rPr>
        <w:t>(6x5=30puan)</w:t>
      </w:r>
    </w:p>
    <w:p w:rsidR="00E92D89" w:rsidRDefault="00E92D89" w:rsidP="00642E3F">
      <w:pPr>
        <w:rPr>
          <w:b/>
          <w:bCs/>
          <w:sz w:val="20"/>
          <w:szCs w:val="20"/>
          <w:u w:val="single"/>
        </w:rPr>
        <w:sectPr w:rsidR="00E92D89" w:rsidSect="0056568A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E92D89" w:rsidRPr="0096436F" w:rsidRDefault="00E92D89" w:rsidP="00642E3F">
      <w:pPr>
        <w:rPr>
          <w:b/>
          <w:bCs/>
          <w:sz w:val="20"/>
          <w:szCs w:val="20"/>
          <w:u w:val="single"/>
        </w:rPr>
      </w:pPr>
      <w:r w:rsidRPr="0096436F">
        <w:rPr>
          <w:b/>
          <w:bCs/>
          <w:sz w:val="20"/>
          <w:szCs w:val="20"/>
          <w:u w:val="single"/>
        </w:rPr>
        <w:t>1.Aşağıda verilen ayetler ile Kur’an-ı Kerim’in temel konularından hangisi yanlış eşleştirilmiştir?</w:t>
      </w:r>
    </w:p>
    <w:p w:rsidR="00E92D89" w:rsidRPr="0096436F" w:rsidRDefault="00E92D89" w:rsidP="00D7050B">
      <w:pPr>
        <w:autoSpaceDE w:val="0"/>
        <w:autoSpaceDN w:val="0"/>
        <w:adjustRightInd w:val="0"/>
        <w:spacing w:after="0" w:line="240" w:lineRule="auto"/>
        <w:rPr>
          <w:b/>
          <w:bCs/>
          <w:sz w:val="20"/>
          <w:szCs w:val="20"/>
        </w:rPr>
      </w:pPr>
      <w:r w:rsidRPr="0096436F">
        <w:rPr>
          <w:b/>
          <w:bCs/>
          <w:sz w:val="20"/>
          <w:szCs w:val="20"/>
        </w:rPr>
        <w:t>A) Tevhit:’’Adkavminede kardeşleri Hud’u (gönderdik).O dedi ki; Ey kavmim!Allah’a kulluk edin;sizin O’ndan başka Tanrınız yoktur.’’</w:t>
      </w:r>
    </w:p>
    <w:p w:rsidR="00E92D89" w:rsidRDefault="00E92D89" w:rsidP="00D7050B">
      <w:pPr>
        <w:autoSpaceDE w:val="0"/>
        <w:autoSpaceDN w:val="0"/>
        <w:adjustRightInd w:val="0"/>
        <w:spacing w:after="0" w:line="240" w:lineRule="auto"/>
        <w:rPr>
          <w:b/>
          <w:bCs/>
          <w:sz w:val="20"/>
          <w:szCs w:val="20"/>
        </w:rPr>
      </w:pPr>
    </w:p>
    <w:p w:rsidR="00E92D89" w:rsidRPr="0096436F" w:rsidRDefault="00E92D89" w:rsidP="00D7050B">
      <w:pPr>
        <w:autoSpaceDE w:val="0"/>
        <w:autoSpaceDN w:val="0"/>
        <w:adjustRightInd w:val="0"/>
        <w:spacing w:after="0" w:line="240" w:lineRule="auto"/>
        <w:rPr>
          <w:b/>
          <w:bCs/>
          <w:sz w:val="20"/>
          <w:szCs w:val="20"/>
        </w:rPr>
      </w:pPr>
      <w:r w:rsidRPr="0096436F">
        <w:rPr>
          <w:b/>
          <w:bCs/>
          <w:sz w:val="20"/>
          <w:szCs w:val="20"/>
        </w:rPr>
        <w:t>B)Risalet:’’Allah’a ve ahiret gününe inanırlar,iyiliğiemrederler,kötülükten vazgeçirmeye çalışırlar,hayırişlerindede birbiriyle yarışırlar.işte onlar iyi insanlardır.’’</w:t>
      </w:r>
    </w:p>
    <w:p w:rsidR="00E92D89" w:rsidRDefault="00E92D89" w:rsidP="00D7050B">
      <w:pPr>
        <w:autoSpaceDE w:val="0"/>
        <w:autoSpaceDN w:val="0"/>
        <w:adjustRightInd w:val="0"/>
        <w:spacing w:after="0" w:line="240" w:lineRule="auto"/>
        <w:rPr>
          <w:b/>
          <w:bCs/>
          <w:sz w:val="20"/>
          <w:szCs w:val="20"/>
        </w:rPr>
      </w:pPr>
    </w:p>
    <w:p w:rsidR="00E92D89" w:rsidRPr="0096436F" w:rsidRDefault="00E92D89" w:rsidP="00D7050B">
      <w:pPr>
        <w:autoSpaceDE w:val="0"/>
        <w:autoSpaceDN w:val="0"/>
        <w:adjustRightInd w:val="0"/>
        <w:spacing w:after="0" w:line="240" w:lineRule="auto"/>
        <w:rPr>
          <w:b/>
          <w:bCs/>
          <w:sz w:val="20"/>
          <w:szCs w:val="20"/>
        </w:rPr>
      </w:pPr>
      <w:r w:rsidRPr="0096436F">
        <w:rPr>
          <w:b/>
          <w:bCs/>
          <w:sz w:val="20"/>
          <w:szCs w:val="20"/>
        </w:rPr>
        <w:t>C)Ahiret:’’Sur’a üflenince Allah’ın diledikleri müstesna olmak üzere göklerde ve yerde ne varsa hepsi ölecektir.Sonra ona bir daha üflenince,bir de ne göresin,onlar ayağa kalkmış bakıyorlar.’’</w:t>
      </w:r>
    </w:p>
    <w:p w:rsidR="00E92D89" w:rsidRDefault="00E92D89" w:rsidP="00D7050B">
      <w:pPr>
        <w:autoSpaceDE w:val="0"/>
        <w:autoSpaceDN w:val="0"/>
        <w:adjustRightInd w:val="0"/>
        <w:spacing w:after="0" w:line="240" w:lineRule="auto"/>
        <w:rPr>
          <w:b/>
          <w:bCs/>
          <w:sz w:val="20"/>
          <w:szCs w:val="20"/>
        </w:rPr>
      </w:pPr>
    </w:p>
    <w:p w:rsidR="00E92D89" w:rsidRPr="0096436F" w:rsidRDefault="00E92D89" w:rsidP="00D7050B">
      <w:pPr>
        <w:autoSpaceDE w:val="0"/>
        <w:autoSpaceDN w:val="0"/>
        <w:adjustRightInd w:val="0"/>
        <w:spacing w:after="0" w:line="240" w:lineRule="auto"/>
        <w:rPr>
          <w:b/>
          <w:bCs/>
          <w:sz w:val="20"/>
          <w:szCs w:val="20"/>
        </w:rPr>
      </w:pPr>
      <w:r w:rsidRPr="0096436F">
        <w:rPr>
          <w:b/>
          <w:bCs/>
          <w:sz w:val="20"/>
          <w:szCs w:val="20"/>
        </w:rPr>
        <w:t>D)Tevhit:’’ Andolsun ki Nuh’u elçi olarak kavmine gönderdik.Dediki;Eykavmim!Allah!a kulluk edin sizin ondan başka Tanrınız yoktur.’’</w:t>
      </w:r>
    </w:p>
    <w:p w:rsidR="00E92D89" w:rsidRPr="0096436F" w:rsidRDefault="00E92D89" w:rsidP="00D7050B">
      <w:pPr>
        <w:autoSpaceDE w:val="0"/>
        <w:autoSpaceDN w:val="0"/>
        <w:adjustRightInd w:val="0"/>
        <w:spacing w:after="0" w:line="240" w:lineRule="auto"/>
        <w:rPr>
          <w:b/>
          <w:bCs/>
          <w:sz w:val="20"/>
          <w:szCs w:val="20"/>
        </w:rPr>
      </w:pPr>
    </w:p>
    <w:p w:rsidR="00E92D89" w:rsidRPr="0096436F" w:rsidRDefault="00E92D89" w:rsidP="00D7050B">
      <w:pPr>
        <w:autoSpaceDE w:val="0"/>
        <w:autoSpaceDN w:val="0"/>
        <w:adjustRightInd w:val="0"/>
        <w:spacing w:after="0" w:line="240" w:lineRule="auto"/>
        <w:rPr>
          <w:b/>
          <w:bCs/>
          <w:sz w:val="20"/>
          <w:szCs w:val="20"/>
          <w:u w:val="single"/>
        </w:rPr>
      </w:pPr>
      <w:r w:rsidRPr="0096436F">
        <w:rPr>
          <w:b/>
          <w:bCs/>
          <w:sz w:val="20"/>
          <w:szCs w:val="20"/>
          <w:u w:val="single"/>
        </w:rPr>
        <w:t>2.Evlat acısı ve evlat ihaneti ile imtihan edilen peygamber kimdir?</w:t>
      </w:r>
    </w:p>
    <w:p w:rsidR="00E92D89" w:rsidRDefault="00E92D89" w:rsidP="00D7050B">
      <w:pPr>
        <w:autoSpaceDE w:val="0"/>
        <w:autoSpaceDN w:val="0"/>
        <w:adjustRightInd w:val="0"/>
        <w:spacing w:after="0" w:line="240" w:lineRule="auto"/>
        <w:rPr>
          <w:b/>
          <w:bCs/>
          <w:sz w:val="20"/>
          <w:szCs w:val="20"/>
        </w:rPr>
      </w:pPr>
    </w:p>
    <w:p w:rsidR="00E92D89" w:rsidRPr="0096436F" w:rsidRDefault="00E92D89" w:rsidP="0096436F">
      <w:pPr>
        <w:autoSpaceDE w:val="0"/>
        <w:autoSpaceDN w:val="0"/>
        <w:adjustRightInd w:val="0"/>
        <w:spacing w:after="0" w:line="240" w:lineRule="auto"/>
        <w:rPr>
          <w:b/>
          <w:bCs/>
          <w:sz w:val="20"/>
          <w:szCs w:val="20"/>
        </w:rPr>
      </w:pPr>
      <w:r w:rsidRPr="0096436F">
        <w:rPr>
          <w:b/>
          <w:bCs/>
          <w:sz w:val="20"/>
          <w:szCs w:val="20"/>
        </w:rPr>
        <w:t>A)Hz.İbrahimB)Hz.İsmail</w:t>
      </w:r>
    </w:p>
    <w:p w:rsidR="00E92D89" w:rsidRPr="0096436F" w:rsidRDefault="00E92D89" w:rsidP="0096436F">
      <w:pPr>
        <w:autoSpaceDE w:val="0"/>
        <w:autoSpaceDN w:val="0"/>
        <w:adjustRightInd w:val="0"/>
        <w:spacing w:after="0" w:line="240" w:lineRule="auto"/>
        <w:rPr>
          <w:b/>
          <w:bCs/>
          <w:sz w:val="20"/>
          <w:szCs w:val="20"/>
        </w:rPr>
      </w:pPr>
      <w:r w:rsidRPr="0096436F">
        <w:rPr>
          <w:b/>
          <w:bCs/>
          <w:sz w:val="20"/>
          <w:szCs w:val="20"/>
        </w:rPr>
        <w:t>C)Hz.YakupD)Hz.Yusuf</w:t>
      </w:r>
    </w:p>
    <w:p w:rsidR="00E92D89" w:rsidRPr="0096436F" w:rsidRDefault="00E92D89" w:rsidP="00D7050B">
      <w:pPr>
        <w:autoSpaceDE w:val="0"/>
        <w:autoSpaceDN w:val="0"/>
        <w:adjustRightInd w:val="0"/>
        <w:spacing w:after="0" w:line="240" w:lineRule="auto"/>
        <w:rPr>
          <w:b/>
          <w:bCs/>
          <w:sz w:val="20"/>
          <w:szCs w:val="20"/>
        </w:rPr>
      </w:pPr>
    </w:p>
    <w:p w:rsidR="00E92D89" w:rsidRPr="0096436F" w:rsidRDefault="00E92D89" w:rsidP="00D7050B">
      <w:pPr>
        <w:autoSpaceDE w:val="0"/>
        <w:autoSpaceDN w:val="0"/>
        <w:adjustRightInd w:val="0"/>
        <w:spacing w:after="0" w:line="240" w:lineRule="auto"/>
        <w:rPr>
          <w:b/>
          <w:bCs/>
          <w:sz w:val="20"/>
          <w:szCs w:val="20"/>
        </w:rPr>
      </w:pPr>
    </w:p>
    <w:p w:rsidR="00E92D89" w:rsidRPr="0096436F" w:rsidRDefault="00E92D89" w:rsidP="00D7050B">
      <w:pPr>
        <w:autoSpaceDE w:val="0"/>
        <w:autoSpaceDN w:val="0"/>
        <w:adjustRightInd w:val="0"/>
        <w:spacing w:after="0" w:line="240" w:lineRule="auto"/>
        <w:rPr>
          <w:b/>
          <w:bCs/>
          <w:sz w:val="20"/>
          <w:szCs w:val="20"/>
          <w:u w:val="single"/>
        </w:rPr>
      </w:pPr>
      <w:r w:rsidRPr="0096436F">
        <w:rPr>
          <w:b/>
          <w:bCs/>
          <w:sz w:val="20"/>
          <w:szCs w:val="20"/>
          <w:u w:val="single"/>
        </w:rPr>
        <w:t>3.Aşağıdakilerden hangisi iyi bir mümin de bulunması gereken özelliklerden değildir?</w:t>
      </w:r>
    </w:p>
    <w:p w:rsidR="00E92D89" w:rsidRPr="0096436F" w:rsidRDefault="00E92D89" w:rsidP="00D7050B">
      <w:pPr>
        <w:autoSpaceDE w:val="0"/>
        <w:autoSpaceDN w:val="0"/>
        <w:adjustRightInd w:val="0"/>
        <w:spacing w:after="0" w:line="240" w:lineRule="auto"/>
        <w:rPr>
          <w:b/>
          <w:bCs/>
          <w:sz w:val="20"/>
          <w:szCs w:val="20"/>
        </w:rPr>
      </w:pPr>
    </w:p>
    <w:p w:rsidR="00E92D89" w:rsidRPr="0096436F" w:rsidRDefault="00E92D89" w:rsidP="00D7050B">
      <w:pPr>
        <w:autoSpaceDE w:val="0"/>
        <w:autoSpaceDN w:val="0"/>
        <w:adjustRightInd w:val="0"/>
        <w:spacing w:after="0" w:line="240" w:lineRule="auto"/>
        <w:rPr>
          <w:b/>
          <w:bCs/>
          <w:sz w:val="20"/>
          <w:szCs w:val="20"/>
        </w:rPr>
      </w:pPr>
      <w:r w:rsidRPr="0096436F">
        <w:rPr>
          <w:b/>
          <w:bCs/>
          <w:sz w:val="20"/>
          <w:szCs w:val="20"/>
        </w:rPr>
        <w:t>A)İslamın bütün emir ve yasaklarının Allah’tan geldiğine kalbi ile iman etmiş olmak</w:t>
      </w:r>
    </w:p>
    <w:p w:rsidR="00E92D89" w:rsidRDefault="00E92D89" w:rsidP="00D7050B">
      <w:pPr>
        <w:autoSpaceDE w:val="0"/>
        <w:autoSpaceDN w:val="0"/>
        <w:adjustRightInd w:val="0"/>
        <w:spacing w:after="0" w:line="240" w:lineRule="auto"/>
        <w:rPr>
          <w:b/>
          <w:bCs/>
          <w:sz w:val="20"/>
          <w:szCs w:val="20"/>
        </w:rPr>
      </w:pPr>
    </w:p>
    <w:p w:rsidR="00E92D89" w:rsidRPr="0096436F" w:rsidRDefault="00E92D89" w:rsidP="00D7050B">
      <w:pPr>
        <w:autoSpaceDE w:val="0"/>
        <w:autoSpaceDN w:val="0"/>
        <w:adjustRightInd w:val="0"/>
        <w:spacing w:after="0" w:line="240" w:lineRule="auto"/>
        <w:rPr>
          <w:b/>
          <w:bCs/>
          <w:sz w:val="20"/>
          <w:szCs w:val="20"/>
        </w:rPr>
      </w:pPr>
      <w:r w:rsidRPr="0096436F">
        <w:rPr>
          <w:b/>
          <w:bCs/>
          <w:sz w:val="20"/>
          <w:szCs w:val="20"/>
        </w:rPr>
        <w:t xml:space="preserve">B)Allah inancında asla şüpheye düşmemek </w:t>
      </w:r>
    </w:p>
    <w:p w:rsidR="00E92D89" w:rsidRDefault="00E92D89" w:rsidP="00D7050B">
      <w:pPr>
        <w:autoSpaceDE w:val="0"/>
        <w:autoSpaceDN w:val="0"/>
        <w:adjustRightInd w:val="0"/>
        <w:spacing w:after="0" w:line="240" w:lineRule="auto"/>
        <w:rPr>
          <w:b/>
          <w:bCs/>
          <w:sz w:val="20"/>
          <w:szCs w:val="20"/>
        </w:rPr>
      </w:pPr>
    </w:p>
    <w:p w:rsidR="00E92D89" w:rsidRPr="0096436F" w:rsidRDefault="00E92D89" w:rsidP="00D7050B">
      <w:pPr>
        <w:autoSpaceDE w:val="0"/>
        <w:autoSpaceDN w:val="0"/>
        <w:adjustRightInd w:val="0"/>
        <w:spacing w:after="0" w:line="240" w:lineRule="auto"/>
        <w:rPr>
          <w:b/>
          <w:bCs/>
          <w:sz w:val="20"/>
          <w:szCs w:val="20"/>
        </w:rPr>
      </w:pPr>
      <w:r w:rsidRPr="0096436F">
        <w:rPr>
          <w:b/>
          <w:bCs/>
          <w:sz w:val="20"/>
          <w:szCs w:val="20"/>
        </w:rPr>
        <w:t>C)Müslümanlara yönelik saldırılarda can ve aile sağlığı için geri durmak</w:t>
      </w:r>
    </w:p>
    <w:p w:rsidR="00E92D89" w:rsidRDefault="00E92D89" w:rsidP="00D7050B">
      <w:pPr>
        <w:autoSpaceDE w:val="0"/>
        <w:autoSpaceDN w:val="0"/>
        <w:adjustRightInd w:val="0"/>
        <w:spacing w:after="0" w:line="240" w:lineRule="auto"/>
        <w:rPr>
          <w:b/>
          <w:bCs/>
          <w:sz w:val="20"/>
          <w:szCs w:val="20"/>
        </w:rPr>
      </w:pPr>
    </w:p>
    <w:p w:rsidR="00E92D89" w:rsidRPr="0096436F" w:rsidRDefault="00E92D89" w:rsidP="00D7050B">
      <w:pPr>
        <w:autoSpaceDE w:val="0"/>
        <w:autoSpaceDN w:val="0"/>
        <w:adjustRightInd w:val="0"/>
        <w:spacing w:after="0" w:line="240" w:lineRule="auto"/>
        <w:rPr>
          <w:b/>
          <w:bCs/>
          <w:sz w:val="20"/>
          <w:szCs w:val="20"/>
        </w:rPr>
      </w:pPr>
      <w:r w:rsidRPr="0096436F">
        <w:rPr>
          <w:b/>
          <w:bCs/>
          <w:sz w:val="20"/>
          <w:szCs w:val="20"/>
        </w:rPr>
        <w:t>D)Dinin güçlenmesi için çalışmak</w:t>
      </w:r>
    </w:p>
    <w:p w:rsidR="00E92D89" w:rsidRPr="0096436F" w:rsidRDefault="00E92D89" w:rsidP="00642E3F">
      <w:pPr>
        <w:rPr>
          <w:b/>
          <w:bCs/>
          <w:sz w:val="20"/>
          <w:szCs w:val="20"/>
        </w:rPr>
      </w:pPr>
    </w:p>
    <w:p w:rsidR="00E92D89" w:rsidRDefault="00E92D89" w:rsidP="00642E3F">
      <w:pPr>
        <w:rPr>
          <w:b/>
          <w:bCs/>
          <w:sz w:val="20"/>
          <w:szCs w:val="20"/>
        </w:rPr>
      </w:pPr>
    </w:p>
    <w:p w:rsidR="00E92D89" w:rsidRDefault="00E92D89" w:rsidP="00642E3F">
      <w:pPr>
        <w:rPr>
          <w:b/>
          <w:bCs/>
          <w:sz w:val="20"/>
          <w:szCs w:val="20"/>
        </w:rPr>
      </w:pPr>
    </w:p>
    <w:p w:rsidR="00E92D89" w:rsidRDefault="00E92D89" w:rsidP="00642E3F">
      <w:pPr>
        <w:rPr>
          <w:b/>
          <w:bCs/>
          <w:sz w:val="20"/>
          <w:szCs w:val="20"/>
        </w:rPr>
      </w:pPr>
    </w:p>
    <w:p w:rsidR="00E92D89" w:rsidRPr="0096436F" w:rsidRDefault="00E92D89" w:rsidP="00642E3F">
      <w:pPr>
        <w:rPr>
          <w:b/>
          <w:bCs/>
          <w:sz w:val="20"/>
          <w:szCs w:val="20"/>
        </w:rPr>
      </w:pPr>
      <w:r w:rsidRPr="0096436F">
        <w:rPr>
          <w:b/>
          <w:bCs/>
          <w:sz w:val="20"/>
          <w:szCs w:val="20"/>
        </w:rPr>
        <w:t>-Tebliğ:Peygamberlerin Allah’tan aldıkları mesajları insanlara iletmeleri</w:t>
      </w:r>
    </w:p>
    <w:p w:rsidR="00E92D89" w:rsidRPr="0096436F" w:rsidRDefault="00E92D89" w:rsidP="00642E3F">
      <w:pPr>
        <w:rPr>
          <w:b/>
          <w:bCs/>
          <w:sz w:val="20"/>
          <w:szCs w:val="20"/>
        </w:rPr>
      </w:pPr>
      <w:r w:rsidRPr="0096436F">
        <w:rPr>
          <w:b/>
          <w:bCs/>
          <w:sz w:val="20"/>
          <w:szCs w:val="20"/>
        </w:rPr>
        <w:t>-Emanet:Peygamberler her hususta kendilerine güvenilir insanlardır.</w:t>
      </w:r>
    </w:p>
    <w:p w:rsidR="00E92D89" w:rsidRPr="0096436F" w:rsidRDefault="00E92D89" w:rsidP="00642E3F">
      <w:pPr>
        <w:rPr>
          <w:b/>
          <w:bCs/>
          <w:sz w:val="20"/>
          <w:szCs w:val="20"/>
        </w:rPr>
      </w:pPr>
      <w:r w:rsidRPr="0096436F">
        <w:rPr>
          <w:b/>
          <w:bCs/>
          <w:sz w:val="20"/>
          <w:szCs w:val="20"/>
        </w:rPr>
        <w:t>-Fetanet:Peygamberler gizli ve açık hiçbir şekilde günah işlemezler.</w:t>
      </w:r>
    </w:p>
    <w:p w:rsidR="00E92D89" w:rsidRPr="0096436F" w:rsidRDefault="00E92D89" w:rsidP="00642E3F">
      <w:pPr>
        <w:rPr>
          <w:b/>
          <w:bCs/>
          <w:sz w:val="20"/>
          <w:szCs w:val="20"/>
        </w:rPr>
      </w:pPr>
      <w:r w:rsidRPr="0096436F">
        <w:rPr>
          <w:b/>
          <w:bCs/>
          <w:sz w:val="20"/>
          <w:szCs w:val="20"/>
        </w:rPr>
        <w:t>-İsmet:Peygamberlerakıllı,uyanık ve yüksek zeka sahibidirler.</w:t>
      </w:r>
    </w:p>
    <w:p w:rsidR="00E92D89" w:rsidRPr="0096436F" w:rsidRDefault="00E92D89" w:rsidP="00642E3F">
      <w:pPr>
        <w:rPr>
          <w:b/>
          <w:bCs/>
          <w:sz w:val="20"/>
          <w:szCs w:val="20"/>
        </w:rPr>
      </w:pPr>
      <w:r w:rsidRPr="0096436F">
        <w:rPr>
          <w:b/>
          <w:bCs/>
          <w:sz w:val="20"/>
          <w:szCs w:val="20"/>
        </w:rPr>
        <w:t>-Sıdk:Peygamberler son derece doğru insanlardır.</w:t>
      </w:r>
    </w:p>
    <w:p w:rsidR="00E92D89" w:rsidRPr="0096436F" w:rsidRDefault="00E92D89" w:rsidP="00642E3F">
      <w:pPr>
        <w:rPr>
          <w:b/>
          <w:bCs/>
          <w:sz w:val="20"/>
          <w:szCs w:val="20"/>
          <w:u w:val="single"/>
        </w:rPr>
      </w:pPr>
      <w:r w:rsidRPr="0096436F">
        <w:rPr>
          <w:b/>
          <w:bCs/>
          <w:sz w:val="20"/>
          <w:szCs w:val="20"/>
          <w:u w:val="single"/>
        </w:rPr>
        <w:t>4.Yukarıda verilen peygamber özelliklerinden hangileri yanlış eşleştirilmiştir?</w:t>
      </w:r>
    </w:p>
    <w:p w:rsidR="00E92D89" w:rsidRDefault="00E92D89" w:rsidP="00642E3F">
      <w:pPr>
        <w:rPr>
          <w:b/>
          <w:bCs/>
          <w:sz w:val="20"/>
          <w:szCs w:val="20"/>
        </w:rPr>
      </w:pPr>
      <w:r w:rsidRPr="0096436F">
        <w:rPr>
          <w:b/>
          <w:bCs/>
          <w:sz w:val="20"/>
          <w:szCs w:val="20"/>
        </w:rPr>
        <w:t>A)Tebliğ,emanet   B)Fetanet,sıdk</w:t>
      </w:r>
    </w:p>
    <w:p w:rsidR="00E92D89" w:rsidRPr="0096436F" w:rsidRDefault="00E92D89" w:rsidP="00642E3F">
      <w:pPr>
        <w:rPr>
          <w:b/>
          <w:bCs/>
          <w:sz w:val="20"/>
          <w:szCs w:val="20"/>
        </w:rPr>
      </w:pPr>
      <w:r w:rsidRPr="0096436F">
        <w:rPr>
          <w:b/>
          <w:bCs/>
          <w:sz w:val="20"/>
          <w:szCs w:val="20"/>
        </w:rPr>
        <w:t>C)Fetanet,İsmetD)Hepsi</w:t>
      </w:r>
    </w:p>
    <w:p w:rsidR="00E92D89" w:rsidRPr="0096436F" w:rsidRDefault="00E92D89" w:rsidP="00642E3F">
      <w:pPr>
        <w:rPr>
          <w:b/>
          <w:bCs/>
          <w:sz w:val="20"/>
          <w:szCs w:val="20"/>
          <w:u w:val="single"/>
        </w:rPr>
      </w:pPr>
      <w:r w:rsidRPr="0096436F">
        <w:rPr>
          <w:b/>
          <w:bCs/>
          <w:sz w:val="20"/>
          <w:szCs w:val="20"/>
          <w:u w:val="single"/>
        </w:rPr>
        <w:t>5.’’Tutma,engelleme,direnç gösterme,kararlılık,cesaretliolma,acele etmeme gibi anlamlara gelen kavram aşağıdakilerden hangisidir?</w:t>
      </w:r>
    </w:p>
    <w:p w:rsidR="00E92D89" w:rsidRDefault="00E92D89" w:rsidP="00642E3F">
      <w:pPr>
        <w:rPr>
          <w:b/>
          <w:bCs/>
          <w:sz w:val="20"/>
          <w:szCs w:val="20"/>
        </w:rPr>
      </w:pPr>
      <w:r w:rsidRPr="0096436F">
        <w:rPr>
          <w:b/>
          <w:bCs/>
          <w:sz w:val="20"/>
          <w:szCs w:val="20"/>
        </w:rPr>
        <w:t xml:space="preserve">A)Sabır                 B)Sulh                       </w:t>
      </w:r>
    </w:p>
    <w:p w:rsidR="00E92D89" w:rsidRPr="0096436F" w:rsidRDefault="00E92D89" w:rsidP="00642E3F">
      <w:pPr>
        <w:rPr>
          <w:b/>
          <w:bCs/>
          <w:sz w:val="20"/>
          <w:szCs w:val="20"/>
        </w:rPr>
      </w:pPr>
      <w:r w:rsidRPr="0096436F">
        <w:rPr>
          <w:b/>
          <w:bCs/>
          <w:sz w:val="20"/>
          <w:szCs w:val="20"/>
        </w:rPr>
        <w:t>C)Takva                      D)Dua</w:t>
      </w:r>
    </w:p>
    <w:p w:rsidR="00E92D89" w:rsidRPr="0096436F" w:rsidRDefault="00E92D89" w:rsidP="00642E3F">
      <w:pPr>
        <w:rPr>
          <w:b/>
          <w:bCs/>
          <w:sz w:val="20"/>
          <w:szCs w:val="20"/>
          <w:u w:val="single"/>
        </w:rPr>
      </w:pPr>
      <w:r w:rsidRPr="0096436F">
        <w:rPr>
          <w:b/>
          <w:bCs/>
          <w:sz w:val="20"/>
          <w:szCs w:val="20"/>
          <w:u w:val="single"/>
        </w:rPr>
        <w:t>6.İslam için aşağıdakilerden hangisini söylemek  doğru olmaz?</w:t>
      </w:r>
    </w:p>
    <w:p w:rsidR="00E92D89" w:rsidRPr="0096436F" w:rsidRDefault="00E92D89" w:rsidP="00642E3F">
      <w:pPr>
        <w:rPr>
          <w:b/>
          <w:bCs/>
          <w:sz w:val="20"/>
          <w:szCs w:val="20"/>
        </w:rPr>
      </w:pPr>
      <w:r w:rsidRPr="0096436F">
        <w:rPr>
          <w:b/>
          <w:bCs/>
          <w:sz w:val="20"/>
          <w:szCs w:val="20"/>
        </w:rPr>
        <w:t>A)İslam, toplumda adaleti sağlayan  birinci olgudur.</w:t>
      </w:r>
    </w:p>
    <w:p w:rsidR="00E92D89" w:rsidRPr="0096436F" w:rsidRDefault="00E92D89" w:rsidP="00642E3F">
      <w:pPr>
        <w:rPr>
          <w:b/>
          <w:bCs/>
          <w:sz w:val="20"/>
          <w:szCs w:val="20"/>
        </w:rPr>
      </w:pPr>
      <w:r w:rsidRPr="0096436F">
        <w:rPr>
          <w:b/>
          <w:bCs/>
          <w:sz w:val="20"/>
          <w:szCs w:val="20"/>
        </w:rPr>
        <w:t>B)Dünya ve ahireti bir arada değerlendiren kurallar bütünüdür.</w:t>
      </w:r>
    </w:p>
    <w:p w:rsidR="00E92D89" w:rsidRPr="0096436F" w:rsidRDefault="00E92D89" w:rsidP="00642E3F">
      <w:pPr>
        <w:rPr>
          <w:b/>
          <w:bCs/>
          <w:sz w:val="20"/>
          <w:szCs w:val="20"/>
        </w:rPr>
      </w:pPr>
      <w:r w:rsidRPr="0096436F">
        <w:rPr>
          <w:b/>
          <w:bCs/>
          <w:sz w:val="20"/>
          <w:szCs w:val="20"/>
        </w:rPr>
        <w:t>C)Allah’a inandığını söyleyen insanların sosyal hayatta, O’nun emirlerinin karşılığını göstermeleridir.</w:t>
      </w:r>
    </w:p>
    <w:p w:rsidR="00E92D89" w:rsidRPr="0096436F" w:rsidRDefault="00E92D89" w:rsidP="00642E3F">
      <w:pPr>
        <w:rPr>
          <w:b/>
          <w:bCs/>
          <w:sz w:val="20"/>
          <w:szCs w:val="20"/>
          <w:u w:val="single"/>
        </w:rPr>
      </w:pPr>
      <w:r w:rsidRPr="0096436F">
        <w:rPr>
          <w:b/>
          <w:bCs/>
          <w:sz w:val="20"/>
          <w:szCs w:val="20"/>
        </w:rPr>
        <w:t>D)Allah’ın emrine ve sadece Hz.Muhammed’e iman edilmesi gerektiğini bildirir</w:t>
      </w:r>
      <w:r w:rsidRPr="0096436F">
        <w:rPr>
          <w:b/>
          <w:bCs/>
          <w:sz w:val="20"/>
          <w:szCs w:val="20"/>
          <w:u w:val="single"/>
        </w:rPr>
        <w:t>.</w:t>
      </w:r>
    </w:p>
    <w:p w:rsidR="00E92D89" w:rsidRDefault="00E92D89" w:rsidP="00642E3F">
      <w:pPr>
        <w:sectPr w:rsidR="00E92D89" w:rsidSect="00C1254B">
          <w:type w:val="continuous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</w:p>
    <w:p w:rsidR="00E92D89" w:rsidRDefault="00E92D89" w:rsidP="00642E3F"/>
    <w:p w:rsidR="00E92D89" w:rsidRPr="0096436F" w:rsidRDefault="00E92D89" w:rsidP="00642E3F">
      <w:pPr>
        <w:rPr>
          <w:b/>
          <w:bCs/>
          <w:sz w:val="20"/>
          <w:szCs w:val="20"/>
          <w:u w:val="single"/>
        </w:rPr>
      </w:pPr>
      <w:r w:rsidRPr="0096436F">
        <w:rPr>
          <w:b/>
          <w:bCs/>
          <w:sz w:val="20"/>
          <w:szCs w:val="20"/>
          <w:u w:val="single"/>
        </w:rPr>
        <w:t>B)Ahiret hayatına dair aşağıda verilen kavramların açıklamalarını yazınız.</w:t>
      </w:r>
      <w:r>
        <w:rPr>
          <w:b/>
          <w:bCs/>
          <w:sz w:val="20"/>
          <w:szCs w:val="20"/>
          <w:u w:val="single"/>
        </w:rPr>
        <w:t>(5x4=20puan)</w:t>
      </w:r>
    </w:p>
    <w:p w:rsidR="00E92D89" w:rsidRPr="0096436F" w:rsidRDefault="00E92D89" w:rsidP="00642E3F">
      <w:pPr>
        <w:rPr>
          <w:b/>
          <w:bCs/>
          <w:sz w:val="20"/>
          <w:szCs w:val="20"/>
        </w:rPr>
      </w:pPr>
      <w:r w:rsidRPr="0096436F">
        <w:rPr>
          <w:b/>
          <w:bCs/>
          <w:sz w:val="20"/>
          <w:szCs w:val="20"/>
        </w:rPr>
        <w:t>Berzah:</w:t>
      </w:r>
    </w:p>
    <w:p w:rsidR="00E92D89" w:rsidRPr="0096436F" w:rsidRDefault="00E92D89" w:rsidP="00642E3F">
      <w:pPr>
        <w:rPr>
          <w:b/>
          <w:bCs/>
          <w:sz w:val="20"/>
          <w:szCs w:val="20"/>
        </w:rPr>
      </w:pPr>
    </w:p>
    <w:p w:rsidR="00E92D89" w:rsidRPr="0096436F" w:rsidRDefault="00E92D89" w:rsidP="00642E3F">
      <w:pPr>
        <w:rPr>
          <w:b/>
          <w:bCs/>
          <w:sz w:val="20"/>
          <w:szCs w:val="20"/>
        </w:rPr>
      </w:pPr>
      <w:r w:rsidRPr="0096436F">
        <w:rPr>
          <w:b/>
          <w:bCs/>
          <w:sz w:val="20"/>
          <w:szCs w:val="20"/>
        </w:rPr>
        <w:t>Mahşer:</w:t>
      </w:r>
    </w:p>
    <w:p w:rsidR="00E92D89" w:rsidRPr="0096436F" w:rsidRDefault="00E92D89" w:rsidP="00642E3F">
      <w:pPr>
        <w:rPr>
          <w:b/>
          <w:bCs/>
          <w:sz w:val="20"/>
          <w:szCs w:val="20"/>
        </w:rPr>
      </w:pPr>
    </w:p>
    <w:p w:rsidR="00E92D89" w:rsidRPr="0096436F" w:rsidRDefault="00E92D89" w:rsidP="00642E3F">
      <w:pPr>
        <w:rPr>
          <w:b/>
          <w:bCs/>
          <w:sz w:val="20"/>
          <w:szCs w:val="20"/>
        </w:rPr>
      </w:pPr>
      <w:r w:rsidRPr="0096436F">
        <w:rPr>
          <w:b/>
          <w:bCs/>
          <w:sz w:val="20"/>
          <w:szCs w:val="20"/>
        </w:rPr>
        <w:t>Mizan:</w:t>
      </w:r>
    </w:p>
    <w:p w:rsidR="00E92D89" w:rsidRPr="0096436F" w:rsidRDefault="00E92D89" w:rsidP="00642E3F">
      <w:pPr>
        <w:rPr>
          <w:b/>
          <w:bCs/>
          <w:sz w:val="20"/>
          <w:szCs w:val="20"/>
        </w:rPr>
      </w:pPr>
    </w:p>
    <w:p w:rsidR="00E92D89" w:rsidRPr="0096436F" w:rsidRDefault="00E92D89" w:rsidP="00642E3F">
      <w:pPr>
        <w:rPr>
          <w:b/>
          <w:bCs/>
          <w:sz w:val="20"/>
          <w:szCs w:val="20"/>
        </w:rPr>
      </w:pPr>
      <w:r w:rsidRPr="0096436F">
        <w:rPr>
          <w:b/>
          <w:bCs/>
          <w:sz w:val="20"/>
          <w:szCs w:val="20"/>
        </w:rPr>
        <w:t>Sırat köprüsü:</w:t>
      </w:r>
    </w:p>
    <w:p w:rsidR="00E92D89" w:rsidRPr="0096436F" w:rsidRDefault="00E92D89" w:rsidP="00642E3F">
      <w:pPr>
        <w:rPr>
          <w:b/>
          <w:bCs/>
          <w:sz w:val="20"/>
          <w:szCs w:val="20"/>
        </w:rPr>
      </w:pPr>
    </w:p>
    <w:p w:rsidR="00E92D89" w:rsidRPr="0096436F" w:rsidRDefault="00E92D89" w:rsidP="00642E3F">
      <w:pPr>
        <w:rPr>
          <w:b/>
          <w:bCs/>
          <w:sz w:val="20"/>
          <w:szCs w:val="20"/>
        </w:rPr>
      </w:pPr>
      <w:r w:rsidRPr="0096436F">
        <w:rPr>
          <w:b/>
          <w:bCs/>
          <w:sz w:val="20"/>
          <w:szCs w:val="20"/>
        </w:rPr>
        <w:t>Kıyamet:</w:t>
      </w:r>
    </w:p>
    <w:p w:rsidR="00E92D89" w:rsidRPr="0056568A" w:rsidRDefault="00E92D89" w:rsidP="0056568A">
      <w:pPr>
        <w:rPr>
          <w:b/>
          <w:bCs/>
          <w:sz w:val="20"/>
          <w:szCs w:val="20"/>
          <w:u w:val="single"/>
        </w:rPr>
      </w:pPr>
      <w:r w:rsidRPr="0096436F">
        <w:rPr>
          <w:b/>
          <w:bCs/>
          <w:sz w:val="20"/>
          <w:szCs w:val="20"/>
          <w:u w:val="single"/>
        </w:rPr>
        <w:t>C)Boşlukları aşağıdaki kelimelerden uygun olanlarıyla doldurunuz</w:t>
      </w:r>
      <w:r>
        <w:rPr>
          <w:b/>
          <w:bCs/>
          <w:sz w:val="20"/>
          <w:szCs w:val="20"/>
          <w:u w:val="single"/>
        </w:rPr>
        <w:t>(10x3=30puan)</w:t>
      </w:r>
    </w:p>
    <w:tbl>
      <w:tblPr>
        <w:tblpPr w:leftFromText="141" w:rightFromText="141" w:vertAnchor="text" w:horzAnchor="page" w:tblpX="2008" w:tblpY="336"/>
        <w:tblW w:w="75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576"/>
      </w:tblGrid>
      <w:tr w:rsidR="00E92D89" w:rsidRPr="00EC4422">
        <w:trPr>
          <w:trHeight w:val="404"/>
        </w:trPr>
        <w:tc>
          <w:tcPr>
            <w:tcW w:w="7576" w:type="dxa"/>
          </w:tcPr>
          <w:p w:rsidR="00E92D89" w:rsidRPr="00EC4422" w:rsidRDefault="00E92D89" w:rsidP="00EC4422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EC4422">
              <w:rPr>
                <w:b/>
                <w:bCs/>
                <w:sz w:val="20"/>
                <w:szCs w:val="20"/>
              </w:rPr>
              <w:t>İhlas,  şirk,  İshak,  Evrensel, mucize,Ahiret, Kur’an,</w:t>
            </w:r>
            <w:bookmarkStart w:id="0" w:name="_GoBack"/>
            <w:bookmarkEnd w:id="0"/>
            <w:r w:rsidRPr="00EC4422">
              <w:rPr>
                <w:b/>
                <w:bCs/>
                <w:sz w:val="20"/>
                <w:szCs w:val="20"/>
              </w:rPr>
              <w:t>Sulh, Ahsen’ül- kasas ,  İbrahim</w:t>
            </w:r>
          </w:p>
        </w:tc>
      </w:tr>
    </w:tbl>
    <w:p w:rsidR="00E92D89" w:rsidRPr="0096436F" w:rsidRDefault="00E92D89" w:rsidP="00642E3F">
      <w:pPr>
        <w:rPr>
          <w:b/>
          <w:bCs/>
          <w:sz w:val="20"/>
          <w:szCs w:val="20"/>
        </w:rPr>
      </w:pPr>
    </w:p>
    <w:p w:rsidR="00E92D89" w:rsidRPr="0096436F" w:rsidRDefault="00E92D89" w:rsidP="00642E3F">
      <w:pPr>
        <w:rPr>
          <w:b/>
          <w:bCs/>
          <w:sz w:val="20"/>
          <w:szCs w:val="20"/>
        </w:rPr>
      </w:pPr>
    </w:p>
    <w:p w:rsidR="00E92D89" w:rsidRPr="0096436F" w:rsidRDefault="00E92D89" w:rsidP="00642E3F">
      <w:pPr>
        <w:rPr>
          <w:b/>
          <w:bCs/>
          <w:sz w:val="20"/>
          <w:szCs w:val="20"/>
        </w:rPr>
      </w:pPr>
      <w:r w:rsidRPr="0096436F">
        <w:rPr>
          <w:b/>
          <w:bCs/>
          <w:sz w:val="20"/>
          <w:szCs w:val="20"/>
        </w:rPr>
        <w:t>1.Kur’an-ı Kerim de Hz.Yakup ile oğlu Hz.Yusuf’un hayatındaki ibret alınacak olaylar Yusuf suresinde ………………………………şeklinde tanımlanarak birlikte anlatılır.</w:t>
      </w:r>
    </w:p>
    <w:p w:rsidR="00E92D89" w:rsidRPr="0096436F" w:rsidRDefault="00E92D89" w:rsidP="00642E3F">
      <w:pPr>
        <w:rPr>
          <w:b/>
          <w:bCs/>
          <w:sz w:val="20"/>
          <w:szCs w:val="20"/>
        </w:rPr>
      </w:pPr>
      <w:r w:rsidRPr="0096436F">
        <w:rPr>
          <w:b/>
          <w:bCs/>
          <w:sz w:val="20"/>
          <w:szCs w:val="20"/>
        </w:rPr>
        <w:t>2.Allah’a inanmakla birlikte başka varlıkları Allah’a ortak kılma ve eş tanımaya………………………..denir.</w:t>
      </w:r>
    </w:p>
    <w:p w:rsidR="00E92D89" w:rsidRPr="0096436F" w:rsidRDefault="00E92D89" w:rsidP="00642E3F">
      <w:pPr>
        <w:rPr>
          <w:b/>
          <w:bCs/>
          <w:sz w:val="20"/>
          <w:szCs w:val="20"/>
        </w:rPr>
      </w:pPr>
      <w:r w:rsidRPr="0096436F">
        <w:rPr>
          <w:b/>
          <w:bCs/>
          <w:sz w:val="20"/>
          <w:szCs w:val="20"/>
        </w:rPr>
        <w:t>3.Hz.Yakup…………………….oğlu………………… peygamberin torunudur</w:t>
      </w:r>
    </w:p>
    <w:p w:rsidR="00E92D89" w:rsidRPr="0096436F" w:rsidRDefault="00E92D89" w:rsidP="00642E3F">
      <w:pPr>
        <w:rPr>
          <w:b/>
          <w:bCs/>
          <w:sz w:val="20"/>
          <w:szCs w:val="20"/>
        </w:rPr>
      </w:pPr>
      <w:r w:rsidRPr="0096436F">
        <w:rPr>
          <w:b/>
          <w:bCs/>
          <w:sz w:val="20"/>
          <w:szCs w:val="20"/>
        </w:rPr>
        <w:t>4.Tevhit süreside denilen ………………………….suresi aslında bize tevhitin özünü bildirmektedir.</w:t>
      </w:r>
    </w:p>
    <w:p w:rsidR="00E92D89" w:rsidRPr="0096436F" w:rsidRDefault="00E92D89" w:rsidP="00642E3F">
      <w:pPr>
        <w:rPr>
          <w:b/>
          <w:bCs/>
          <w:sz w:val="20"/>
          <w:szCs w:val="20"/>
        </w:rPr>
      </w:pPr>
      <w:r w:rsidRPr="0096436F">
        <w:rPr>
          <w:b/>
          <w:bCs/>
          <w:sz w:val="20"/>
          <w:szCs w:val="20"/>
        </w:rPr>
        <w:t>5.Kuran’ı Kerim tüm insanlığa indirilen …………………………bir kitaptır.</w:t>
      </w:r>
    </w:p>
    <w:p w:rsidR="00E92D89" w:rsidRDefault="00E92D89" w:rsidP="00642E3F">
      <w:pPr>
        <w:rPr>
          <w:b/>
          <w:bCs/>
          <w:sz w:val="20"/>
          <w:szCs w:val="20"/>
        </w:rPr>
      </w:pPr>
      <w:r w:rsidRPr="0096436F">
        <w:rPr>
          <w:b/>
          <w:bCs/>
          <w:sz w:val="20"/>
          <w:szCs w:val="20"/>
        </w:rPr>
        <w:t>6.İslamı şekillendiren………………………ayetleridir.</w:t>
      </w:r>
    </w:p>
    <w:p w:rsidR="00E92D89" w:rsidRDefault="00E92D89" w:rsidP="00642E3F">
      <w:p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7.Peygamberlik kavramıyla ilgili olan kavramlardan biri de…………………………dir.</w:t>
      </w:r>
    </w:p>
    <w:p w:rsidR="00E92D89" w:rsidRDefault="00E92D89" w:rsidP="00642E3F">
      <w:p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8……………………iman insanın dünya hayatından uzaklaşması ve dünyayı kötülemesi anlamına gelmez.</w:t>
      </w:r>
    </w:p>
    <w:p w:rsidR="00E92D89" w:rsidRDefault="00E92D89" w:rsidP="00642E3F">
      <w:p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9.Toplumda ………………farklı düşüncelere sahip insanlar arasında anlayış ve hoşgörünün sahip olmasıdır.</w:t>
      </w:r>
    </w:p>
    <w:tbl>
      <w:tblPr>
        <w:tblpPr w:leftFromText="141" w:rightFromText="141" w:vertAnchor="text" w:horzAnchor="margin" w:tblpY="342"/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824"/>
        <w:gridCol w:w="4824"/>
      </w:tblGrid>
      <w:tr w:rsidR="00E92D89" w:rsidRPr="00EC4422">
        <w:trPr>
          <w:trHeight w:val="3094"/>
        </w:trPr>
        <w:tc>
          <w:tcPr>
            <w:tcW w:w="4824" w:type="dxa"/>
          </w:tcPr>
          <w:p w:rsidR="00E92D89" w:rsidRPr="00EC4422" w:rsidRDefault="00E92D89" w:rsidP="00EC4422">
            <w:pPr>
              <w:spacing w:after="0" w:line="240" w:lineRule="auto"/>
              <w:rPr>
                <w:b/>
                <w:bCs/>
                <w:sz w:val="20"/>
                <w:szCs w:val="20"/>
                <w:u w:val="single"/>
              </w:rPr>
            </w:pPr>
            <w:r w:rsidRPr="00EC4422">
              <w:rPr>
                <w:b/>
                <w:bCs/>
                <w:sz w:val="20"/>
                <w:szCs w:val="20"/>
                <w:u w:val="single"/>
              </w:rPr>
              <w:t>D)Kur’an kavramlarından takvayı kısaca açıklayınız.(10puan)</w:t>
            </w:r>
          </w:p>
          <w:p w:rsidR="00E92D89" w:rsidRPr="00EC4422" w:rsidRDefault="00E92D89" w:rsidP="00EC4422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824" w:type="dxa"/>
          </w:tcPr>
          <w:p w:rsidR="00E92D89" w:rsidRDefault="00E92D89" w:rsidP="00EC4422">
            <w:pPr>
              <w:spacing w:after="0" w:line="240" w:lineRule="auto"/>
              <w:rPr>
                <w:b/>
                <w:bCs/>
                <w:sz w:val="20"/>
                <w:szCs w:val="20"/>
                <w:u w:val="single"/>
              </w:rPr>
            </w:pPr>
            <w:r w:rsidRPr="00EC4422">
              <w:rPr>
                <w:b/>
                <w:bCs/>
                <w:sz w:val="20"/>
                <w:szCs w:val="20"/>
                <w:u w:val="single"/>
              </w:rPr>
              <w:t>E)Tevhit kavramını açıklayınız.(10 puan)</w:t>
            </w:r>
          </w:p>
          <w:p w:rsidR="00E92D89" w:rsidRPr="00EC4422" w:rsidRDefault="00E92D89" w:rsidP="00EC4422">
            <w:pPr>
              <w:spacing w:after="0" w:line="240" w:lineRule="auto"/>
              <w:rPr>
                <w:b/>
                <w:bCs/>
                <w:sz w:val="20"/>
                <w:szCs w:val="20"/>
                <w:u w:val="single"/>
              </w:rPr>
            </w:pPr>
            <w:hyperlink r:id="rId6" w:history="1">
              <w:r>
                <w:rPr>
                  <w:rStyle w:val="Hyperlink"/>
                  <w:b/>
                  <w:bCs/>
                  <w:sz w:val="18"/>
                  <w:szCs w:val="18"/>
                </w:rPr>
                <w:t>www.sorubak.com</w:t>
              </w:r>
            </w:hyperlink>
          </w:p>
        </w:tc>
      </w:tr>
    </w:tbl>
    <w:p w:rsidR="00E92D89" w:rsidRPr="0096436F" w:rsidRDefault="00E92D89" w:rsidP="00642E3F">
      <w:pPr>
        <w:rPr>
          <w:b/>
          <w:bCs/>
          <w:sz w:val="20"/>
          <w:szCs w:val="20"/>
        </w:rPr>
      </w:pPr>
    </w:p>
    <w:p w:rsidR="00E92D89" w:rsidRPr="0096436F" w:rsidRDefault="00E92D89" w:rsidP="00642E3F">
      <w:pPr>
        <w:rPr>
          <w:b/>
          <w:bCs/>
          <w:sz w:val="20"/>
          <w:szCs w:val="20"/>
        </w:rPr>
      </w:pPr>
    </w:p>
    <w:p w:rsidR="00E92D89" w:rsidRPr="0096436F" w:rsidRDefault="00E92D89" w:rsidP="00642E3F">
      <w:pPr>
        <w:rPr>
          <w:b/>
          <w:bCs/>
          <w:sz w:val="20"/>
          <w:szCs w:val="20"/>
        </w:rPr>
      </w:pPr>
    </w:p>
    <w:p w:rsidR="00E92D89" w:rsidRDefault="00E92D89" w:rsidP="00642E3F">
      <w:pPr>
        <w:rPr>
          <w:b/>
          <w:bCs/>
          <w:sz w:val="20"/>
          <w:szCs w:val="20"/>
        </w:rPr>
      </w:pPr>
    </w:p>
    <w:p w:rsidR="00E92D89" w:rsidRPr="0096436F" w:rsidRDefault="00E92D89" w:rsidP="00642E3F">
      <w:p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</w:p>
    <w:sectPr w:rsidR="00E92D89" w:rsidRPr="0096436F" w:rsidSect="00C1254B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92D89" w:rsidRDefault="00E92D89" w:rsidP="00A448A6">
      <w:pPr>
        <w:spacing w:after="0" w:line="240" w:lineRule="auto"/>
      </w:pPr>
      <w:r>
        <w:separator/>
      </w:r>
    </w:p>
  </w:endnote>
  <w:endnote w:type="continuationSeparator" w:id="1">
    <w:p w:rsidR="00E92D89" w:rsidRDefault="00E92D89" w:rsidP="00A448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92D89" w:rsidRDefault="00E92D89" w:rsidP="00A448A6">
      <w:pPr>
        <w:spacing w:after="0" w:line="240" w:lineRule="auto"/>
      </w:pPr>
      <w:r>
        <w:separator/>
      </w:r>
    </w:p>
  </w:footnote>
  <w:footnote w:type="continuationSeparator" w:id="1">
    <w:p w:rsidR="00E92D89" w:rsidRDefault="00E92D89" w:rsidP="00A448A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6273B"/>
    <w:rsid w:val="000A5178"/>
    <w:rsid w:val="001A71F1"/>
    <w:rsid w:val="002065A7"/>
    <w:rsid w:val="00290F28"/>
    <w:rsid w:val="003100F4"/>
    <w:rsid w:val="0056568A"/>
    <w:rsid w:val="005C5563"/>
    <w:rsid w:val="00642E3F"/>
    <w:rsid w:val="00760762"/>
    <w:rsid w:val="0096436F"/>
    <w:rsid w:val="00A448A6"/>
    <w:rsid w:val="00A76B51"/>
    <w:rsid w:val="00C1254B"/>
    <w:rsid w:val="00CA7458"/>
    <w:rsid w:val="00D7050B"/>
    <w:rsid w:val="00E6273B"/>
    <w:rsid w:val="00E816C1"/>
    <w:rsid w:val="00E92D89"/>
    <w:rsid w:val="00EB61F5"/>
    <w:rsid w:val="00EC4422"/>
    <w:rsid w:val="00F12529"/>
    <w:rsid w:val="00F327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5178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1A71F1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CA74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A745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A448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A448A6"/>
  </w:style>
  <w:style w:type="paragraph" w:styleId="Footer">
    <w:name w:val="footer"/>
    <w:basedOn w:val="Normal"/>
    <w:link w:val="FooterChar"/>
    <w:uiPriority w:val="99"/>
    <w:rsid w:val="00A448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A448A6"/>
  </w:style>
  <w:style w:type="character" w:styleId="Hyperlink">
    <w:name w:val="Hyperlink"/>
    <w:basedOn w:val="DefaultParagraphFont"/>
    <w:uiPriority w:val="99"/>
    <w:rsid w:val="0076076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157</TotalTime>
  <Pages>3</Pages>
  <Words>541</Words>
  <Characters>3087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ferhan</dc:creator>
  <cp:keywords/>
  <dc:description/>
  <cp:lastModifiedBy>edanur</cp:lastModifiedBy>
  <cp:revision>4</cp:revision>
  <dcterms:created xsi:type="dcterms:W3CDTF">2015-11-10T17:02:00Z</dcterms:created>
  <dcterms:modified xsi:type="dcterms:W3CDTF">2015-11-16T19:55:00Z</dcterms:modified>
</cp:coreProperties>
</file>