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21" w:rsidRDefault="00325721" w:rsidP="00411B69">
      <w:pPr>
        <w:spacing w:after="0" w:line="240" w:lineRule="auto"/>
        <w:ind w:left="-851" w:right="21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0" type="#_x0000_t75" alt="http://www.anglictinacz.com/inc/img/time/img_26.jpg" style="position:absolute;left:0;text-align:left;margin-left:140.7pt;margin-top:13.9pt;width:77.25pt;height:81.75pt;z-index:25165312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 w:rsidRPr="00411B69">
        <w:rPr>
          <w:rFonts w:ascii="Comic Sans MS" w:hAnsi="Comic Sans MS" w:cs="Comic Sans MS"/>
          <w:b/>
          <w:bCs/>
          <w:sz w:val="20"/>
          <w:szCs w:val="20"/>
        </w:rPr>
        <w:t>1.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A:</w:t>
      </w:r>
      <w:r w:rsidRPr="00411B69">
        <w:rPr>
          <w:rFonts w:ascii="Comic Sans MS" w:hAnsi="Comic Sans MS" w:cs="Comic Sans MS"/>
          <w:b/>
          <w:bCs/>
          <w:sz w:val="20"/>
          <w:szCs w:val="20"/>
        </w:rPr>
        <w:t>What time is it?</w:t>
      </w:r>
    </w:p>
    <w:p w:rsidR="00325721" w:rsidRDefault="00325721" w:rsidP="00411B69">
      <w:pPr>
        <w:spacing w:after="0" w:line="240" w:lineRule="auto"/>
        <w:ind w:left="-851" w:right="210"/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B:.......................</w:t>
      </w:r>
      <w:r w:rsidRPr="00411B69">
        <w:t xml:space="preserve"> </w:t>
      </w:r>
    </w:p>
    <w:p w:rsidR="00325721" w:rsidRPr="001A6A4A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>A) It's twenty to seven.</w:t>
      </w:r>
    </w:p>
    <w:p w:rsidR="00325721" w:rsidRPr="001A6A4A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>B) It's seven past twenty</w:t>
      </w:r>
      <w:r w:rsidRPr="00411B69">
        <w:rPr>
          <w:rFonts w:ascii="Comic Sans MS" w:hAnsi="Comic Sans MS" w:cs="Comic Sans MS"/>
        </w:rPr>
        <w:t>.</w:t>
      </w:r>
    </w:p>
    <w:p w:rsidR="00325721" w:rsidRPr="001A6A4A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>C) It's seven to twenty.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</w:rPr>
      </w:pPr>
      <w:r w:rsidRPr="001A6A4A">
        <w:rPr>
          <w:rFonts w:ascii="Comic Sans MS" w:hAnsi="Comic Sans MS" w:cs="Comic Sans MS"/>
          <w:sz w:val="20"/>
          <w:szCs w:val="20"/>
        </w:rPr>
        <w:t>D) It's twenty past seven.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</w:rPr>
      </w:pP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b/>
          <w:bCs/>
          <w:sz w:val="20"/>
          <w:szCs w:val="20"/>
        </w:rPr>
      </w:pPr>
      <w:r w:rsidRPr="003A1BAE">
        <w:rPr>
          <w:rFonts w:ascii="Comic Sans MS" w:hAnsi="Comic Sans MS" w:cs="Comic Sans MS"/>
          <w:b/>
          <w:bCs/>
          <w:sz w:val="20"/>
          <w:szCs w:val="20"/>
        </w:rPr>
        <w:t xml:space="preserve">2. My birthdate is </w:t>
      </w:r>
      <w:r w:rsidRPr="003A1BAE">
        <w:rPr>
          <w:rFonts w:ascii="Comic Sans MS" w:hAnsi="Comic Sans MS" w:cs="Comic Sans MS"/>
          <w:b/>
          <w:bCs/>
          <w:sz w:val="20"/>
          <w:szCs w:val="20"/>
          <w:u w:val="single"/>
        </w:rPr>
        <w:t>23rd July, 1992</w:t>
      </w:r>
      <w:r w:rsidRPr="003A1BAE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the twenty three of July, nineteen ninety two.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the three twenty of July, nineteen ninety two.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the twenty third of July, nineteen ninety two.</w:t>
      </w:r>
    </w:p>
    <w:p w:rsidR="00325721" w:rsidRDefault="00325721" w:rsidP="001A6A4A">
      <w:pPr>
        <w:spacing w:after="0" w:line="240" w:lineRule="auto"/>
        <w:ind w:left="-284" w:right="21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the twenty third of July, ninety nineteen.</w:t>
      </w:r>
    </w:p>
    <w:p w:rsidR="00325721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BA74A5" w:rsidRDefault="00325721" w:rsidP="001A6A4A">
      <w:pPr>
        <w:pStyle w:val="ListParagraph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BA74A5">
        <w:rPr>
          <w:rFonts w:ascii="Comic Sans MS" w:hAnsi="Comic Sans MS" w:cs="Comic Sans MS"/>
          <w:sz w:val="20"/>
          <w:szCs w:val="20"/>
        </w:rPr>
        <w:t xml:space="preserve">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The concert starts ........ 10 o’clock.</w:t>
      </w:r>
    </w:p>
    <w:p w:rsidR="00325721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BA74A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BA74A5">
        <w:rPr>
          <w:rFonts w:ascii="Comic Sans MS" w:hAnsi="Comic Sans MS" w:cs="Comic Sans MS"/>
          <w:sz w:val="20"/>
          <w:szCs w:val="20"/>
        </w:rPr>
        <w:t xml:space="preserve"> in        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BA74A5">
        <w:rPr>
          <w:rFonts w:ascii="Comic Sans MS" w:hAnsi="Comic Sans MS" w:cs="Comic Sans MS"/>
          <w:sz w:val="20"/>
          <w:szCs w:val="20"/>
        </w:rPr>
        <w:t xml:space="preserve"> on      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BA74A5">
        <w:rPr>
          <w:rFonts w:ascii="Comic Sans MS" w:hAnsi="Comic Sans MS" w:cs="Comic Sans MS"/>
          <w:sz w:val="20"/>
          <w:szCs w:val="20"/>
        </w:rPr>
        <w:t xml:space="preserve"> at        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BA74A5">
        <w:rPr>
          <w:rFonts w:ascii="Comic Sans MS" w:hAnsi="Comic Sans MS" w:cs="Comic Sans MS"/>
          <w:sz w:val="20"/>
          <w:szCs w:val="20"/>
        </w:rPr>
        <w:t xml:space="preserve"> over</w:t>
      </w:r>
    </w:p>
    <w:p w:rsidR="00325721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BA74A5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BA74A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I like Jim.We ______ with him.We have a lot in common.</w:t>
      </w:r>
    </w:p>
    <w:p w:rsidR="00325721" w:rsidRPr="00BA74A5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BA74A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BA74A5">
        <w:rPr>
          <w:rFonts w:ascii="Comic Sans MS" w:hAnsi="Comic Sans MS" w:cs="Comic Sans MS"/>
          <w:sz w:val="20"/>
          <w:szCs w:val="20"/>
        </w:rPr>
        <w:t xml:space="preserve"> get on well                   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BA74A5">
        <w:rPr>
          <w:rFonts w:ascii="Comic Sans MS" w:hAnsi="Comic Sans MS" w:cs="Comic Sans MS"/>
          <w:sz w:val="20"/>
          <w:szCs w:val="20"/>
        </w:rPr>
        <w:t xml:space="preserve"> count on</w:t>
      </w:r>
    </w:p>
    <w:p w:rsidR="00325721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BA74A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BA74A5">
        <w:rPr>
          <w:rFonts w:ascii="Comic Sans MS" w:hAnsi="Comic Sans MS" w:cs="Comic Sans MS"/>
          <w:sz w:val="20"/>
          <w:szCs w:val="20"/>
        </w:rPr>
        <w:t xml:space="preserve"> response                        </w:t>
      </w:r>
      <w:r w:rsidRPr="00BA74A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BA74A5">
        <w:rPr>
          <w:rFonts w:ascii="Comic Sans MS" w:hAnsi="Comic Sans MS" w:cs="Comic Sans MS"/>
          <w:sz w:val="20"/>
          <w:szCs w:val="20"/>
        </w:rPr>
        <w:t xml:space="preserve"> invite</w:t>
      </w:r>
    </w:p>
    <w:p w:rsidR="00325721" w:rsidRDefault="00325721" w:rsidP="001A6A4A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6C23E0" w:rsidRDefault="00325721" w:rsidP="001A6A4A">
      <w:pPr>
        <w:pStyle w:val="ListParagraph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6C23E0">
        <w:rPr>
          <w:rFonts w:ascii="Comic Sans MS" w:hAnsi="Comic Sans MS" w:cs="Comic Sans MS"/>
          <w:b/>
          <w:bCs/>
          <w:sz w:val="20"/>
          <w:szCs w:val="20"/>
        </w:rPr>
        <w:t>5. A:Would you like to see a movie this weekend?</w:t>
      </w:r>
    </w:p>
    <w:p w:rsidR="00325721" w:rsidRPr="00BD016A" w:rsidRDefault="00325721" w:rsidP="001A6A4A">
      <w:pPr>
        <w:pStyle w:val="ListParagraph"/>
        <w:ind w:left="-284" w:hanging="11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B:I‘d like to,</w:t>
      </w:r>
      <w:r w:rsidRPr="006C23E0">
        <w:rPr>
          <w:rFonts w:ascii="Comic Sans MS" w:hAnsi="Comic Sans MS" w:cs="Comic Sans MS"/>
          <w:b/>
          <w:bCs/>
          <w:sz w:val="20"/>
          <w:szCs w:val="20"/>
        </w:rPr>
        <w:t>but ___</w:t>
      </w:r>
      <w:r>
        <w:rPr>
          <w:rFonts w:ascii="Comic Sans MS" w:hAnsi="Comic Sans MS" w:cs="Comic Sans MS"/>
          <w:b/>
          <w:bCs/>
          <w:sz w:val="20"/>
          <w:szCs w:val="20"/>
        </w:rPr>
        <w:t>__</w:t>
      </w:r>
      <w:r w:rsidRPr="006C23E0">
        <w:rPr>
          <w:rFonts w:ascii="Comic Sans MS" w:hAnsi="Comic Sans MS" w:cs="Comic Sans MS"/>
          <w:b/>
          <w:bCs/>
          <w:sz w:val="20"/>
          <w:szCs w:val="20"/>
        </w:rPr>
        <w:t>. I’m going to have guests.</w:t>
      </w:r>
    </w:p>
    <w:p w:rsidR="00325721" w:rsidRPr="00F000DA" w:rsidRDefault="00325721" w:rsidP="001A6A4A">
      <w:pPr>
        <w:pStyle w:val="ListParagraph"/>
        <w:ind w:left="-284" w:hanging="11"/>
        <w:rPr>
          <w:rFonts w:ascii="Comic Sans MS" w:hAnsi="Comic Sans MS" w:cs="Comic Sans MS"/>
          <w:sz w:val="20"/>
          <w:szCs w:val="20"/>
        </w:rPr>
      </w:pPr>
      <w:r>
        <w:rPr>
          <w:b/>
          <w:bCs/>
        </w:rPr>
        <w:t xml:space="preserve">  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F000DA">
        <w:rPr>
          <w:rFonts w:ascii="Comic Sans MS" w:hAnsi="Comic Sans MS" w:cs="Comic Sans MS"/>
          <w:sz w:val="20"/>
          <w:szCs w:val="20"/>
        </w:rPr>
        <w:t xml:space="preserve"> fine         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F000DA">
        <w:rPr>
          <w:rFonts w:ascii="Comic Sans MS" w:hAnsi="Comic Sans MS" w:cs="Comic Sans MS"/>
          <w:sz w:val="20"/>
          <w:szCs w:val="20"/>
        </w:rPr>
        <w:t xml:space="preserve"> I can’t         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F000DA">
        <w:rPr>
          <w:rFonts w:ascii="Comic Sans MS" w:hAnsi="Comic Sans MS" w:cs="Comic Sans MS"/>
          <w:sz w:val="20"/>
          <w:szCs w:val="20"/>
        </w:rPr>
        <w:t xml:space="preserve"> great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F000DA">
        <w:rPr>
          <w:rFonts w:ascii="Comic Sans MS" w:hAnsi="Comic Sans MS" w:cs="Comic Sans MS"/>
          <w:sz w:val="20"/>
          <w:szCs w:val="20"/>
        </w:rPr>
        <w:t xml:space="preserve">    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F000DA">
        <w:rPr>
          <w:rFonts w:ascii="Comic Sans MS" w:hAnsi="Comic Sans MS" w:cs="Comic Sans MS"/>
          <w:sz w:val="20"/>
          <w:szCs w:val="20"/>
        </w:rPr>
        <w:t xml:space="preserve"> yes</w:t>
      </w:r>
    </w:p>
    <w:p w:rsidR="00325721" w:rsidRDefault="00325721" w:rsidP="001A6A4A">
      <w:pPr>
        <w:pStyle w:val="ListParagraph"/>
        <w:ind w:left="-284" w:hanging="11"/>
      </w:pPr>
    </w:p>
    <w:p w:rsidR="00325721" w:rsidRPr="00B4585F" w:rsidRDefault="00325721" w:rsidP="001A6A4A">
      <w:pPr>
        <w:pStyle w:val="ListParagraph"/>
        <w:spacing w:after="0" w:line="240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B4585F">
        <w:rPr>
          <w:rFonts w:ascii="Comic Sans MS" w:hAnsi="Comic Sans MS" w:cs="Comic Sans MS"/>
          <w:b/>
          <w:bCs/>
          <w:sz w:val="20"/>
          <w:szCs w:val="20"/>
        </w:rPr>
        <w:t>6. A true friend always ___________ you up when you’re in trouble.</w:t>
      </w:r>
    </w:p>
    <w:p w:rsidR="00325721" w:rsidRDefault="00325721" w:rsidP="001A6A4A">
      <w:pPr>
        <w:pStyle w:val="ListParagraph"/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B4585F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4585F">
        <w:rPr>
          <w:rFonts w:ascii="Comic Sans MS" w:hAnsi="Comic Sans MS" w:cs="Comic Sans MS"/>
          <w:sz w:val="20"/>
          <w:szCs w:val="20"/>
        </w:rPr>
        <w:t>sees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B4585F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4585F">
        <w:rPr>
          <w:rFonts w:ascii="Comic Sans MS" w:hAnsi="Comic Sans MS" w:cs="Comic Sans MS"/>
          <w:sz w:val="20"/>
          <w:szCs w:val="20"/>
        </w:rPr>
        <w:t>takes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4585F">
        <w:rPr>
          <w:rFonts w:ascii="Comic Sans MS" w:hAnsi="Comic Sans MS" w:cs="Comic Sans MS"/>
          <w:sz w:val="20"/>
          <w:szCs w:val="20"/>
        </w:rPr>
        <w:t>gives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D</w:t>
      </w:r>
      <w:r w:rsidRPr="00B4585F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4585F">
        <w:rPr>
          <w:rFonts w:ascii="Comic Sans MS" w:hAnsi="Comic Sans MS" w:cs="Comic Sans MS"/>
          <w:sz w:val="20"/>
          <w:szCs w:val="20"/>
        </w:rPr>
        <w:t>backs</w:t>
      </w:r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325721" w:rsidRDefault="00325721" w:rsidP="001A6A4A">
      <w:pPr>
        <w:pStyle w:val="ListParagraph"/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7. </w:t>
      </w:r>
      <w:r w:rsidRPr="00B4585F">
        <w:rPr>
          <w:rFonts w:ascii="Comic Sans MS" w:hAnsi="Comic Sans MS" w:cs="Comic Sans MS"/>
          <w:b/>
          <w:bCs/>
          <w:sz w:val="20"/>
          <w:szCs w:val="20"/>
        </w:rPr>
        <w:t xml:space="preserve">You friend invites you to a slumber party. </w:t>
      </w:r>
    </w:p>
    <w:p w:rsidR="00325721" w:rsidRPr="00B4585F" w:rsidRDefault="00325721" w:rsidP="001A6A4A">
      <w:pPr>
        <w:spacing w:after="0" w:line="240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B4585F">
        <w:rPr>
          <w:rFonts w:ascii="Comic Sans MS" w:hAnsi="Comic Sans MS" w:cs="Comic Sans MS"/>
          <w:b/>
          <w:bCs/>
          <w:sz w:val="20"/>
          <w:szCs w:val="20"/>
        </w:rPr>
        <w:t>How can you refuse his invitation?</w:t>
      </w: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r w:rsidRPr="00B4585F">
        <w:rPr>
          <w:rFonts w:ascii="Comic Sans MS" w:hAnsi="Comic Sans MS" w:cs="Comic Sans MS"/>
          <w:sz w:val="20"/>
          <w:szCs w:val="20"/>
        </w:rPr>
        <w:t xml:space="preserve"> That is very nice of you. </w:t>
      </w:r>
      <w:r>
        <w:rPr>
          <w:rFonts w:ascii="Comic Sans MS" w:hAnsi="Comic Sans MS" w:cs="Comic Sans MS"/>
          <w:sz w:val="20"/>
          <w:szCs w:val="20"/>
        </w:rPr>
        <w:t xml:space="preserve">   </w:t>
      </w:r>
    </w:p>
    <w:p w:rsidR="00325721" w:rsidRPr="00B4585F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</w:t>
      </w:r>
      <w:r w:rsidRPr="00B4585F">
        <w:rPr>
          <w:rFonts w:ascii="Comic Sans MS" w:hAnsi="Comic Sans MS" w:cs="Comic Sans MS"/>
          <w:sz w:val="20"/>
          <w:szCs w:val="20"/>
        </w:rPr>
        <w:t xml:space="preserve">Yes,why not?I’d love to. </w:t>
      </w: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B4585F">
        <w:rPr>
          <w:rFonts w:ascii="Comic Sans MS" w:hAnsi="Comic Sans MS" w:cs="Comic Sans MS"/>
          <w:sz w:val="20"/>
          <w:szCs w:val="20"/>
        </w:rPr>
        <w:t xml:space="preserve">I am afraid I can’t.                                                  </w:t>
      </w: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</w:t>
      </w:r>
      <w:r w:rsidRPr="00B4585F">
        <w:rPr>
          <w:rFonts w:ascii="Comic Sans MS" w:hAnsi="Comic Sans MS" w:cs="Comic Sans MS"/>
          <w:sz w:val="20"/>
          <w:szCs w:val="20"/>
        </w:rPr>
        <w:t xml:space="preserve">Sure. It would be wonderful. </w:t>
      </w: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Default="00325721" w:rsidP="001A6A4A">
      <w:pPr>
        <w:spacing w:after="0" w:line="240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B4585F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Pr="00B4585F">
        <w:rPr>
          <w:rFonts w:ascii="Comic Sans MS" w:hAnsi="Comic Sans MS" w:cs="Comic Sans MS"/>
          <w:b/>
          <w:bCs/>
          <w:sz w:val="20"/>
          <w:szCs w:val="20"/>
        </w:rPr>
        <w:t xml:space="preserve">Your friend invites you to a birthday party. </w:t>
      </w:r>
    </w:p>
    <w:p w:rsidR="00325721" w:rsidRPr="00B4585F" w:rsidRDefault="00325721" w:rsidP="001A6A4A">
      <w:pPr>
        <w:spacing w:after="0" w:line="240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B4585F">
        <w:rPr>
          <w:rFonts w:ascii="Comic Sans MS" w:hAnsi="Comic Sans MS" w:cs="Comic Sans MS"/>
          <w:b/>
          <w:bCs/>
          <w:sz w:val="20"/>
          <w:szCs w:val="20"/>
        </w:rPr>
        <w:t>How can you accept her invitation?</w:t>
      </w:r>
    </w:p>
    <w:p w:rsidR="00325721" w:rsidRPr="001A6A4A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 xml:space="preserve">A) I am afraid I can’t.                                       </w:t>
      </w:r>
    </w:p>
    <w:p w:rsidR="00325721" w:rsidRPr="001A6A4A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>B) Yes,why not?</w:t>
      </w:r>
    </w:p>
    <w:p w:rsidR="00325721" w:rsidRPr="001A6A4A" w:rsidRDefault="00325721" w:rsidP="001A6A4A">
      <w:pPr>
        <w:spacing w:after="0" w:line="240" w:lineRule="auto"/>
        <w:ind w:left="-284"/>
        <w:rPr>
          <w:rFonts w:ascii="Comic Sans MS" w:hAnsi="Comic Sans MS" w:cs="Comic Sans MS"/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 xml:space="preserve">C) I am sorry I can’t.                                          </w:t>
      </w:r>
    </w:p>
    <w:p w:rsidR="00325721" w:rsidRDefault="00325721" w:rsidP="001A6A4A">
      <w:pPr>
        <w:spacing w:after="0" w:line="240" w:lineRule="auto"/>
        <w:ind w:left="-284"/>
        <w:rPr>
          <w:sz w:val="20"/>
          <w:szCs w:val="20"/>
        </w:rPr>
      </w:pPr>
      <w:r w:rsidRPr="001A6A4A">
        <w:rPr>
          <w:rFonts w:ascii="Comic Sans MS" w:hAnsi="Comic Sans MS" w:cs="Comic Sans MS"/>
          <w:sz w:val="20"/>
          <w:szCs w:val="20"/>
        </w:rPr>
        <w:t>D) Thanks but I can’t</w:t>
      </w:r>
      <w:r w:rsidRPr="001A6A4A">
        <w:rPr>
          <w:sz w:val="20"/>
          <w:szCs w:val="20"/>
        </w:rPr>
        <w:t xml:space="preserve">. </w:t>
      </w:r>
    </w:p>
    <w:p w:rsidR="00325721" w:rsidRDefault="00325721" w:rsidP="001A6A4A">
      <w:pPr>
        <w:pStyle w:val="NoSpacing"/>
        <w:rPr>
          <w:sz w:val="20"/>
          <w:szCs w:val="20"/>
        </w:rPr>
      </w:pPr>
    </w:p>
    <w:p w:rsidR="00325721" w:rsidRDefault="00325721" w:rsidP="001A6A4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b/>
          <w:bCs/>
          <w:sz w:val="20"/>
          <w:szCs w:val="20"/>
        </w:rPr>
        <w:t>9)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1A6A4A">
        <w:rPr>
          <w:rFonts w:ascii="Comic Sans MS" w:hAnsi="Comic Sans MS" w:cs="Comic Sans MS"/>
          <w:b/>
          <w:bCs/>
          <w:sz w:val="20"/>
          <w:szCs w:val="20"/>
          <w:lang w:eastAsia="tr-TR"/>
        </w:rPr>
        <w:t>Sue : Would you like some cookies?</w:t>
      </w:r>
    </w:p>
    <w:p w:rsidR="00325721" w:rsidRPr="001A6A4A" w:rsidRDefault="00325721" w:rsidP="001A6A4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</w:t>
      </w:r>
      <w:r w:rsidRPr="001A6A4A">
        <w:rPr>
          <w:rFonts w:ascii="Comic Sans MS" w:hAnsi="Comic Sans MS" w:cs="Comic Sans MS"/>
          <w:b/>
          <w:bCs/>
          <w:sz w:val="20"/>
          <w:szCs w:val="20"/>
          <w:lang w:eastAsia="tr-TR"/>
        </w:rPr>
        <w:t>Tom: ………………………….. I’m full.</w:t>
      </w:r>
    </w:p>
    <w:p w:rsidR="00325721" w:rsidRPr="001A6A4A" w:rsidRDefault="00325721" w:rsidP="001A6A4A">
      <w:pPr>
        <w:pStyle w:val="NoSpacing"/>
        <w:numPr>
          <w:ilvl w:val="0"/>
          <w:numId w:val="2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sz w:val="20"/>
          <w:szCs w:val="20"/>
          <w:lang w:eastAsia="tr-TR"/>
        </w:rPr>
        <w:t>Yes, I’d love some</w:t>
      </w:r>
    </w:p>
    <w:p w:rsidR="00325721" w:rsidRPr="001A6A4A" w:rsidRDefault="00325721" w:rsidP="001A6A4A">
      <w:pPr>
        <w:pStyle w:val="NoSpacing"/>
        <w:numPr>
          <w:ilvl w:val="0"/>
          <w:numId w:val="2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sz w:val="20"/>
          <w:szCs w:val="20"/>
          <w:lang w:eastAsia="tr-TR"/>
        </w:rPr>
        <w:t>No, thanks</w:t>
      </w:r>
    </w:p>
    <w:p w:rsidR="00325721" w:rsidRPr="001A6A4A" w:rsidRDefault="00325721" w:rsidP="001A6A4A">
      <w:pPr>
        <w:pStyle w:val="NoSpacing"/>
        <w:numPr>
          <w:ilvl w:val="0"/>
          <w:numId w:val="2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sz w:val="20"/>
          <w:szCs w:val="20"/>
          <w:lang w:eastAsia="tr-TR"/>
        </w:rPr>
        <w:t>Yeah, That would be great</w:t>
      </w:r>
    </w:p>
    <w:p w:rsidR="00325721" w:rsidRPr="001A6A4A" w:rsidRDefault="00325721" w:rsidP="001A6A4A">
      <w:pPr>
        <w:pStyle w:val="NoSpacing"/>
        <w:numPr>
          <w:ilvl w:val="0"/>
          <w:numId w:val="2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sz w:val="20"/>
          <w:szCs w:val="20"/>
          <w:lang w:eastAsia="tr-TR"/>
        </w:rPr>
        <w:t>Yes. I would</w:t>
      </w:r>
    </w:p>
    <w:p w:rsidR="00325721" w:rsidRPr="001A6A4A" w:rsidRDefault="00325721" w:rsidP="001A6A4A">
      <w:pPr>
        <w:pStyle w:val="NoSpacing"/>
        <w:ind w:left="-284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10)</w:t>
      </w:r>
      <w:r w:rsidRPr="001A6A4A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I am really into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sci-</w:t>
      </w:r>
      <w:r w:rsidRPr="001A6A4A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fi movies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.</w:t>
      </w:r>
    </w:p>
    <w:p w:rsidR="00325721" w:rsidRPr="001A6A4A" w:rsidRDefault="00325721" w:rsidP="001A6A4A">
      <w:pPr>
        <w:pStyle w:val="NoSpacing"/>
        <w:ind w:left="-284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24" o:spid="_x0000_s1031" type="#_x0000_t75" style="position:absolute;left:0;text-align:left;margin-left:126.7pt;margin-top:2.2pt;width:86.25pt;height:73.5pt;z-index:251657216;visibility:visible">
            <v:imagedata r:id="rId8" o:title=""/>
          </v:shape>
        </w:pict>
      </w:r>
      <w:r>
        <w:rPr>
          <w:noProof/>
          <w:lang w:eastAsia="tr-TR"/>
        </w:rPr>
        <w:pict>
          <v:shape id="Resim 27" o:spid="_x0000_s1032" type="#_x0000_t75" style="position:absolute;left:0;text-align:left;margin-left:1.45pt;margin-top:2.4pt;width:84pt;height:72.75pt;z-index:-251662336;visibility:visible">
            <v:imagedata r:id="rId9" o:title=""/>
          </v:shape>
        </w:pict>
      </w:r>
      <w:r w:rsidRPr="001A6A4A">
        <w:rPr>
          <w:rFonts w:ascii="Comic Sans MS" w:hAnsi="Comic Sans MS" w:cs="Comic Sans MS"/>
          <w:color w:val="000000"/>
          <w:sz w:val="20"/>
          <w:szCs w:val="20"/>
          <w:lang w:eastAsia="tr-TR"/>
        </w:rPr>
        <w:t>A)                                        B)</w:t>
      </w:r>
    </w:p>
    <w:p w:rsidR="00325721" w:rsidRPr="001A6A4A" w:rsidRDefault="00325721" w:rsidP="001A6A4A">
      <w:pPr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A6A4A"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 </w:t>
      </w:r>
    </w:p>
    <w:p w:rsidR="00325721" w:rsidRPr="001A6A4A" w:rsidRDefault="00325721" w:rsidP="001A6A4A">
      <w:pPr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325721" w:rsidRPr="001A6A4A" w:rsidRDefault="00325721" w:rsidP="001A6A4A">
      <w:pPr>
        <w:pStyle w:val="NoSpacing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325721" w:rsidRPr="001A6A4A" w:rsidRDefault="00325721" w:rsidP="001A6A4A">
      <w:pPr>
        <w:pStyle w:val="NoSpacing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</w:p>
    <w:p w:rsidR="00325721" w:rsidRPr="001A6A4A" w:rsidRDefault="00325721" w:rsidP="001A6A4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5" o:spid="_x0000_s1033" type="#_x0000_t75" style="position:absolute;left:0;text-align:left;margin-left:126.7pt;margin-top:.6pt;width:86.25pt;height:69.75pt;z-index:251655168;visibility:visible">
            <v:imagedata r:id="rId10" o:title=""/>
          </v:shape>
        </w:pict>
      </w:r>
      <w:r>
        <w:rPr>
          <w:noProof/>
          <w:lang w:eastAsia="tr-TR"/>
        </w:rPr>
        <w:pict>
          <v:shape id="Resim 26" o:spid="_x0000_s1034" type="#_x0000_t75" style="position:absolute;left:0;text-align:left;margin-left:1.45pt;margin-top:.6pt;width:87.75pt;height:69.75pt;z-index:251656192;visibility:visible">
            <v:imagedata r:id="rId11" o:title=""/>
          </v:shape>
        </w:pict>
      </w:r>
      <w:r w:rsidRPr="001A6A4A">
        <w:rPr>
          <w:rFonts w:ascii="Comic Sans MS" w:hAnsi="Comic Sans MS" w:cs="Comic Sans MS"/>
          <w:color w:val="000000"/>
          <w:sz w:val="20"/>
          <w:szCs w:val="20"/>
          <w:lang w:eastAsia="tr-TR"/>
        </w:rPr>
        <w:t>C)</w:t>
      </w:r>
      <w:r w:rsidRPr="001A6A4A">
        <w:rPr>
          <w:rFonts w:ascii="Comic Sans MS" w:hAnsi="Comic Sans MS" w:cs="Comic Sans MS"/>
          <w:sz w:val="20"/>
          <w:szCs w:val="20"/>
        </w:rPr>
        <w:t xml:space="preserve">                                        D)</w:t>
      </w:r>
    </w:p>
    <w:p w:rsidR="00325721" w:rsidRDefault="00325721" w:rsidP="001A6A4A">
      <w:pPr>
        <w:pStyle w:val="NoSpacing"/>
        <w:ind w:left="964"/>
        <w:rPr>
          <w:rFonts w:ascii="Algerian" w:hAnsi="Algerian" w:cs="Algerian"/>
        </w:rPr>
      </w:pPr>
    </w:p>
    <w:p w:rsidR="00325721" w:rsidRDefault="00325721" w:rsidP="001A6A4A">
      <w:pPr>
        <w:pStyle w:val="NoSpacing"/>
        <w:ind w:left="964"/>
        <w:rPr>
          <w:rFonts w:ascii="Algerian" w:hAnsi="Algerian" w:cs="Algerian"/>
        </w:rPr>
      </w:pPr>
    </w:p>
    <w:p w:rsidR="00325721" w:rsidRDefault="00325721" w:rsidP="001A6A4A">
      <w:pPr>
        <w:pStyle w:val="NoSpacing"/>
        <w:ind w:left="964"/>
        <w:rPr>
          <w:rFonts w:ascii="Algerian" w:hAnsi="Algerian" w:cs="Algerian"/>
        </w:rPr>
      </w:pPr>
    </w:p>
    <w:p w:rsidR="00325721" w:rsidRDefault="00325721" w:rsidP="001A6A4A">
      <w:pPr>
        <w:pStyle w:val="NoSpacing"/>
        <w:ind w:left="964"/>
        <w:rPr>
          <w:rFonts w:ascii="Algerian" w:hAnsi="Algerian" w:cs="Algerian"/>
        </w:rPr>
      </w:pPr>
    </w:p>
    <w:p w:rsidR="00325721" w:rsidRPr="001A6A4A" w:rsidRDefault="00325721" w:rsidP="001A6A4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000DA">
        <w:rPr>
          <w:rFonts w:ascii="Comic Sans MS" w:hAnsi="Comic Sans MS" w:cs="Comic Sans MS"/>
          <w:b/>
          <w:bCs/>
          <w:sz w:val="20"/>
          <w:szCs w:val="20"/>
          <w:lang w:eastAsia="tr-TR"/>
        </w:rPr>
        <w:t>11)</w:t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</w:t>
      </w:r>
      <w:r w:rsidRPr="001A6A4A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davetiyede boş bırakılan yere aşağıdakilerden hangisi gelmelidir?</w:t>
      </w:r>
    </w:p>
    <w:p w:rsidR="00325721" w:rsidRPr="002002D8" w:rsidRDefault="00325721" w:rsidP="001A6A4A">
      <w:pPr>
        <w:pStyle w:val="NoSpacing"/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</w:pPr>
      <w:r w:rsidRPr="001A6A4A">
        <w:rPr>
          <w:rFonts w:ascii="Lucida Handwriting" w:hAnsi="Lucida Handwriting" w:cs="Lucida Handwriting"/>
          <w:b/>
          <w:bCs/>
          <w:i/>
          <w:iCs/>
          <w:sz w:val="20"/>
          <w:szCs w:val="20"/>
          <w:lang w:eastAsia="tr-TR"/>
        </w:rPr>
        <w:t xml:space="preserve">  </w:t>
      </w:r>
      <w:r w:rsidRPr="002002D8"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  <w:t xml:space="preserve">    Dear Sonya,</w:t>
      </w:r>
    </w:p>
    <w:p w:rsidR="00325721" w:rsidRPr="002002D8" w:rsidRDefault="00325721" w:rsidP="001A6A4A">
      <w:pPr>
        <w:pStyle w:val="NoSpacing"/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</w:pPr>
      <w:r w:rsidRPr="002002D8"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  <w:t>We are going to go for a walk with Hillary to Green Park on Tuesday at 10 o’clock and then we are going to have a picnic there. Would you like to come with us?</w:t>
      </w:r>
    </w:p>
    <w:p w:rsidR="00325721" w:rsidRPr="002002D8" w:rsidRDefault="00325721" w:rsidP="001A6A4A">
      <w:pPr>
        <w:pStyle w:val="NoSpacing"/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</w:pPr>
      <w:r w:rsidRPr="002002D8"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  <w:t>……………………………………………</w:t>
      </w:r>
    </w:p>
    <w:p w:rsidR="00325721" w:rsidRPr="002002D8" w:rsidRDefault="00325721" w:rsidP="001A6A4A">
      <w:pPr>
        <w:pStyle w:val="NoSpacing"/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</w:pPr>
      <w:r w:rsidRPr="002002D8">
        <w:rPr>
          <w:rFonts w:ascii="Monotype Corsiva" w:hAnsi="Monotype Corsiva" w:cs="Monotype Corsiva"/>
          <w:b/>
          <w:bCs/>
          <w:i/>
          <w:iCs/>
          <w:sz w:val="24"/>
          <w:szCs w:val="24"/>
          <w:lang w:eastAsia="tr-TR"/>
        </w:rPr>
        <w:t xml:space="preserve">                     Love, Darren</w:t>
      </w:r>
    </w:p>
    <w:p w:rsidR="00325721" w:rsidRPr="002002D8" w:rsidRDefault="00325721" w:rsidP="002002D8">
      <w:pPr>
        <w:pStyle w:val="NoSpacing"/>
        <w:numPr>
          <w:ilvl w:val="0"/>
          <w:numId w:val="3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2002D8">
        <w:rPr>
          <w:rFonts w:ascii="Comic Sans MS" w:hAnsi="Comic Sans MS" w:cs="Comic Sans MS"/>
          <w:sz w:val="20"/>
          <w:szCs w:val="20"/>
          <w:lang w:eastAsia="tr-TR"/>
        </w:rPr>
        <w:t>How are you doing?</w:t>
      </w:r>
    </w:p>
    <w:p w:rsidR="00325721" w:rsidRPr="002002D8" w:rsidRDefault="00325721" w:rsidP="002002D8">
      <w:pPr>
        <w:pStyle w:val="NoSpacing"/>
        <w:numPr>
          <w:ilvl w:val="0"/>
          <w:numId w:val="3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2002D8">
        <w:rPr>
          <w:rFonts w:ascii="Comic Sans MS" w:hAnsi="Comic Sans MS" w:cs="Comic Sans MS"/>
          <w:sz w:val="20"/>
          <w:szCs w:val="20"/>
          <w:lang w:eastAsia="tr-TR"/>
        </w:rPr>
        <w:t>Happy birthday to you?</w:t>
      </w:r>
    </w:p>
    <w:p w:rsidR="00325721" w:rsidRPr="002002D8" w:rsidRDefault="00325721" w:rsidP="002002D8">
      <w:pPr>
        <w:pStyle w:val="NoSpacing"/>
        <w:numPr>
          <w:ilvl w:val="0"/>
          <w:numId w:val="3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2002D8">
        <w:rPr>
          <w:rFonts w:ascii="Comic Sans MS" w:hAnsi="Comic Sans MS" w:cs="Comic Sans MS"/>
          <w:sz w:val="20"/>
          <w:szCs w:val="20"/>
          <w:lang w:eastAsia="tr-TR"/>
        </w:rPr>
        <w:t>I hope all is well in your world</w:t>
      </w:r>
    </w:p>
    <w:p w:rsidR="00325721" w:rsidRPr="002002D8" w:rsidRDefault="00325721" w:rsidP="00066C50">
      <w:pPr>
        <w:pStyle w:val="NoSpacing"/>
        <w:numPr>
          <w:ilvl w:val="0"/>
          <w:numId w:val="3"/>
        </w:numPr>
        <w:ind w:left="-284" w:hanging="11"/>
        <w:rPr>
          <w:rFonts w:ascii="Comic Sans MS" w:hAnsi="Comic Sans MS" w:cs="Comic Sans MS"/>
          <w:sz w:val="20"/>
          <w:szCs w:val="20"/>
          <w:lang w:eastAsia="tr-TR"/>
        </w:rPr>
      </w:pPr>
      <w:r w:rsidRPr="002002D8">
        <w:rPr>
          <w:rFonts w:ascii="Comic Sans MS" w:hAnsi="Comic Sans MS" w:cs="Comic Sans MS"/>
          <w:sz w:val="20"/>
          <w:szCs w:val="20"/>
          <w:lang w:eastAsia="tr-TR"/>
        </w:rPr>
        <w:t>I hope to see you there</w:t>
      </w:r>
    </w:p>
    <w:p w:rsidR="00325721" w:rsidRDefault="00325721" w:rsidP="001A6A4A">
      <w:pPr>
        <w:pStyle w:val="NoSpacing"/>
        <w:ind w:left="-284"/>
        <w:rPr>
          <w:rFonts w:ascii="Algerian" w:hAnsi="Algerian" w:cs="Algerian"/>
        </w:rPr>
      </w:pPr>
    </w:p>
    <w:p w:rsidR="00325721" w:rsidRPr="00F000DA" w:rsidRDefault="00325721" w:rsidP="00F000DA">
      <w:pPr>
        <w:pStyle w:val="NoSpacing"/>
        <w:ind w:left="-284" w:right="-299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>
        <w:rPr>
          <w:rFonts w:ascii="Comic Sans MS" w:hAnsi="Comic Sans MS" w:cs="Comic Sans MS"/>
          <w:sz w:val="20"/>
          <w:szCs w:val="20"/>
        </w:rPr>
        <w:t>)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Ahmet: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Let’s go to the movie theatre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tomorrow.</w:t>
      </w:r>
    </w:p>
    <w:p w:rsidR="00325721" w:rsidRPr="00F000DA" w:rsidRDefault="00325721" w:rsidP="00F000D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F000DA">
        <w:rPr>
          <w:rFonts w:ascii="Comic Sans MS" w:hAnsi="Comic Sans MS" w:cs="Comic Sans MS"/>
          <w:b/>
          <w:bCs/>
          <w:sz w:val="20"/>
          <w:szCs w:val="20"/>
        </w:rPr>
        <w:t xml:space="preserve">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000DA">
        <w:rPr>
          <w:rFonts w:ascii="Comic Sans MS" w:hAnsi="Comic Sans MS" w:cs="Comic Sans MS"/>
          <w:b/>
          <w:bCs/>
          <w:sz w:val="20"/>
          <w:szCs w:val="20"/>
        </w:rPr>
        <w:t>A great thrillers is on at 7 pm.</w:t>
      </w:r>
    </w:p>
    <w:p w:rsidR="00325721" w:rsidRPr="00F000DA" w:rsidRDefault="00325721" w:rsidP="00F000D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F000DA">
        <w:rPr>
          <w:rFonts w:ascii="Comic Sans MS" w:hAnsi="Comic Sans MS" w:cs="Comic Sans MS"/>
          <w:b/>
          <w:bCs/>
          <w:sz w:val="20"/>
          <w:szCs w:val="20"/>
        </w:rPr>
        <w:t xml:space="preserve">    Ashley: Great idea!......……………….</w:t>
      </w:r>
    </w:p>
    <w:p w:rsidR="00325721" w:rsidRPr="00F000DA" w:rsidRDefault="00325721" w:rsidP="00F000D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F000DA">
        <w:rPr>
          <w:rFonts w:ascii="Comic Sans MS" w:hAnsi="Comic Sans MS" w:cs="Comic Sans MS"/>
          <w:b/>
          <w:bCs/>
          <w:sz w:val="20"/>
          <w:szCs w:val="20"/>
        </w:rPr>
        <w:t xml:space="preserve">    Ahmet: Ok! I will take you at 6:30 pm</w:t>
      </w:r>
    </w:p>
    <w:p w:rsidR="00325721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370DCC">
        <w:rPr>
          <w:rFonts w:ascii="Comic Sans MS" w:hAnsi="Comic Sans MS" w:cs="Comic Sans MS"/>
          <w:sz w:val="20"/>
          <w:szCs w:val="20"/>
        </w:rPr>
        <w:t xml:space="preserve">I’m not feeling well. </w:t>
      </w:r>
      <w:r>
        <w:rPr>
          <w:rFonts w:ascii="Comic Sans MS" w:hAnsi="Comic Sans MS" w:cs="Comic Sans MS"/>
          <w:sz w:val="20"/>
          <w:szCs w:val="20"/>
        </w:rPr>
        <w:t xml:space="preserve">   B)</w:t>
      </w:r>
      <w:r w:rsidRPr="00370DCC">
        <w:rPr>
          <w:rFonts w:ascii="Comic Sans MS" w:hAnsi="Comic Sans MS" w:cs="Comic Sans MS"/>
          <w:sz w:val="20"/>
          <w:szCs w:val="20"/>
        </w:rPr>
        <w:t xml:space="preserve"> Maybe later.</w:t>
      </w:r>
    </w:p>
    <w:p w:rsidR="00325721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E352AC">
        <w:rPr>
          <w:rFonts w:ascii="Comic Sans MS" w:hAnsi="Comic Sans MS" w:cs="Comic Sans MS"/>
          <w:sz w:val="20"/>
          <w:szCs w:val="20"/>
        </w:rPr>
        <w:t>Will you pick m</w:t>
      </w:r>
      <w:r>
        <w:rPr>
          <w:rFonts w:ascii="Comic Sans MS" w:hAnsi="Comic Sans MS" w:cs="Comic Sans MS"/>
          <w:sz w:val="20"/>
          <w:szCs w:val="20"/>
        </w:rPr>
        <w:t xml:space="preserve">e up?    D) </w:t>
      </w:r>
      <w:r w:rsidRPr="00E352AC">
        <w:rPr>
          <w:rFonts w:ascii="Comic Sans MS" w:hAnsi="Comic Sans MS" w:cs="Comic Sans MS"/>
          <w:sz w:val="20"/>
          <w:szCs w:val="20"/>
        </w:rPr>
        <w:t>I feel tired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325721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 w:rsidRPr="007A184C">
        <w:rPr>
          <w:rFonts w:ascii="Comic Sans MS" w:hAnsi="Comic Sans MS" w:cs="Comic Sans MS"/>
          <w:b/>
          <w:bCs/>
          <w:sz w:val="20"/>
          <w:szCs w:val="20"/>
        </w:rPr>
        <w:t xml:space="preserve">13) </w:t>
      </w:r>
      <w:r w:rsidRPr="007A184C">
        <w:rPr>
          <w:rFonts w:ascii="Comic Sans MS" w:hAnsi="Comic Sans MS" w:cs="Comic Sans MS"/>
          <w:b/>
          <w:bCs/>
          <w:sz w:val="20"/>
          <w:szCs w:val="20"/>
          <w:u w:val="single"/>
        </w:rPr>
        <w:t>Alex:</w:t>
      </w:r>
      <w:r w:rsidRPr="007A184C">
        <w:rPr>
          <w:rFonts w:ascii="Comic Sans MS" w:hAnsi="Comic Sans MS" w:cs="Comic Sans MS"/>
          <w:b/>
          <w:bCs/>
          <w:sz w:val="20"/>
          <w:szCs w:val="20"/>
        </w:rPr>
        <w:t xml:space="preserve"> I have got two free concert tickets.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</w:t>
      </w:r>
      <w:r w:rsidRPr="007A184C">
        <w:rPr>
          <w:rFonts w:ascii="Comic Sans MS" w:hAnsi="Comic Sans MS" w:cs="Comic Sans MS"/>
          <w:b/>
          <w:bCs/>
          <w:sz w:val="20"/>
          <w:szCs w:val="20"/>
        </w:rPr>
        <w:t xml:space="preserve">Would you like to go to the concert with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</w:t>
      </w:r>
      <w:r w:rsidRPr="007A184C">
        <w:rPr>
          <w:rFonts w:ascii="Comic Sans MS" w:hAnsi="Comic Sans MS" w:cs="Comic Sans MS"/>
          <w:b/>
          <w:bCs/>
          <w:sz w:val="20"/>
          <w:szCs w:val="20"/>
        </w:rPr>
        <w:t>me on Friday?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7A184C">
        <w:rPr>
          <w:rFonts w:ascii="Comic Sans MS" w:hAnsi="Comic Sans MS" w:cs="Comic Sans MS"/>
          <w:b/>
          <w:bCs/>
          <w:sz w:val="20"/>
          <w:szCs w:val="20"/>
          <w:u w:val="single"/>
        </w:rPr>
        <w:t>Nancy:</w:t>
      </w:r>
      <w:r>
        <w:rPr>
          <w:rFonts w:ascii="Comic Sans MS" w:hAnsi="Comic Sans MS" w:cs="Comic Sans MS"/>
          <w:b/>
          <w:bCs/>
          <w:sz w:val="20"/>
          <w:szCs w:val="20"/>
        </w:rPr>
        <w:t>Sounds fun. .........................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7A184C">
        <w:rPr>
          <w:rFonts w:ascii="Comic Sans MS" w:hAnsi="Comic Sans MS" w:cs="Comic Sans MS"/>
          <w:b/>
          <w:bCs/>
          <w:sz w:val="20"/>
          <w:szCs w:val="20"/>
          <w:u w:val="single"/>
        </w:rPr>
        <w:t>Alex:</w:t>
      </w:r>
      <w:r>
        <w:rPr>
          <w:rFonts w:ascii="Comic Sans MS" w:hAnsi="Comic Sans MS" w:cs="Comic Sans MS"/>
          <w:b/>
          <w:bCs/>
          <w:sz w:val="20"/>
          <w:szCs w:val="20"/>
        </w:rPr>
        <w:t>At five o'clock.</w:t>
      </w:r>
    </w:p>
    <w:p w:rsidR="00325721" w:rsidRPr="007A184C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  <w:r w:rsidRPr="007A184C">
        <w:rPr>
          <w:rFonts w:ascii="Comic Sans MS" w:hAnsi="Comic Sans MS" w:cs="Comic Sans MS"/>
          <w:sz w:val="20"/>
          <w:szCs w:val="20"/>
        </w:rPr>
        <w:t>A) Where shall we meet?</w:t>
      </w:r>
    </w:p>
    <w:p w:rsidR="00325721" w:rsidRPr="007A184C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  <w:r w:rsidRPr="007A184C">
        <w:rPr>
          <w:rFonts w:ascii="Comic Sans MS" w:hAnsi="Comic Sans MS" w:cs="Comic Sans MS"/>
          <w:sz w:val="20"/>
          <w:szCs w:val="20"/>
        </w:rPr>
        <w:t>B) What kind of music do you like?</w:t>
      </w:r>
    </w:p>
    <w:p w:rsidR="00325721" w:rsidRPr="007A184C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  <w:r w:rsidRPr="007A184C">
        <w:rPr>
          <w:rFonts w:ascii="Comic Sans MS" w:hAnsi="Comic Sans MS" w:cs="Comic Sans MS"/>
          <w:sz w:val="20"/>
          <w:szCs w:val="20"/>
        </w:rPr>
        <w:t>C) Can you camoe over and pick me up?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  <w:r w:rsidRPr="007A184C">
        <w:rPr>
          <w:rFonts w:ascii="Comic Sans MS" w:hAnsi="Comic Sans MS" w:cs="Comic Sans MS"/>
          <w:sz w:val="20"/>
          <w:szCs w:val="20"/>
        </w:rPr>
        <w:t>D) What time does it start?</w:t>
      </w:r>
    </w:p>
    <w:p w:rsidR="00325721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</w:p>
    <w:p w:rsidR="00325721" w:rsidRPr="00B23671" w:rsidRDefault="00325721" w:rsidP="00B23671">
      <w:pPr>
        <w:pStyle w:val="NoSpacing"/>
        <w:ind w:left="-284" w:right="-299"/>
        <w:rPr>
          <w:rFonts w:ascii="Comic Sans MS" w:hAnsi="Comic Sans MS" w:cs="Comic Sans MS"/>
          <w:b/>
          <w:bCs/>
          <w:sz w:val="20"/>
          <w:szCs w:val="20"/>
        </w:rPr>
      </w:pPr>
      <w:r w:rsidRPr="00B23671">
        <w:rPr>
          <w:rFonts w:ascii="Comic Sans MS" w:hAnsi="Comic Sans MS" w:cs="Comic Sans MS"/>
          <w:b/>
          <w:bCs/>
          <w:sz w:val="20"/>
          <w:szCs w:val="20"/>
        </w:rPr>
        <w:t xml:space="preserve">14) Esma: I have a lot </w:t>
      </w:r>
      <w:r>
        <w:rPr>
          <w:rFonts w:ascii="Comic Sans MS" w:hAnsi="Comic Sans MS" w:cs="Comic Sans MS"/>
          <w:b/>
          <w:bCs/>
          <w:sz w:val="20"/>
          <w:szCs w:val="20"/>
        </w:rPr>
        <w:t>of friends ...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.. Efe doesn't.</w:t>
      </w:r>
    </w:p>
    <w:p w:rsidR="00325721" w:rsidRPr="00B23671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Gökhan: Why?</w:t>
      </w:r>
    </w:p>
    <w:p w:rsidR="00325721" w:rsidRPr="00B23671" w:rsidRDefault="00325721" w:rsidP="00B23671">
      <w:pPr>
        <w:pStyle w:val="NoSpacing"/>
        <w:ind w:left="-284" w:right="-299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Esma:Becau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se he doesn't get on well with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 xml:space="preserve">anyone. </w:t>
      </w:r>
    </w:p>
    <w:p w:rsidR="00325721" w:rsidRPr="007A184C" w:rsidRDefault="00325721" w:rsidP="005D74BE">
      <w:pPr>
        <w:pStyle w:val="NoSpacing"/>
        <w:ind w:left="-284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because       B) but        C) and       D)so</w:t>
      </w:r>
    </w:p>
    <w:p w:rsidR="00325721" w:rsidRPr="007A184C" w:rsidRDefault="00325721" w:rsidP="005D74BE">
      <w:pPr>
        <w:pStyle w:val="NoSpacing"/>
        <w:ind w:left="-284" w:right="-157"/>
        <w:rPr>
          <w:rFonts w:ascii="Comic Sans MS" w:hAnsi="Comic Sans MS" w:cs="Comic Sans MS"/>
          <w:b/>
          <w:bCs/>
          <w:sz w:val="20"/>
          <w:szCs w:val="20"/>
        </w:rPr>
      </w:pPr>
    </w:p>
    <w:p w:rsidR="00325721" w:rsidRPr="007A184C" w:rsidRDefault="00325721" w:rsidP="00F000DA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</w:p>
    <w:p w:rsidR="00325721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2.6pt;margin-top:-71.9pt;width:245.85pt;height:148.05pt;z-index:251658240;visibility:visible">
            <v:textbox>
              <w:txbxContent>
                <w:p w:rsidR="00325721" w:rsidRPr="00E63DD7" w:rsidRDefault="00325721" w:rsidP="00F000DA">
                  <w:pPr>
                    <w:pStyle w:val="NoSpacing"/>
                  </w:pPr>
                  <w:r w:rsidRPr="00E63DD7">
                    <w:t>- Hi, Amanda</w:t>
                  </w:r>
                </w:p>
                <w:p w:rsidR="00325721" w:rsidRPr="00E63DD7" w:rsidRDefault="00325721" w:rsidP="00F000DA">
                  <w:pPr>
                    <w:pStyle w:val="NoSpacing"/>
                  </w:pPr>
                  <w:r w:rsidRPr="00E63DD7">
                    <w:t>I hope all is well in your world!</w:t>
                  </w:r>
                </w:p>
                <w:p w:rsidR="00325721" w:rsidRPr="00E63DD7" w:rsidRDefault="00325721" w:rsidP="00F000DA">
                  <w:pPr>
                    <w:pStyle w:val="NoSpacing"/>
                  </w:pPr>
                  <w:r w:rsidRPr="00E63DD7">
                    <w:t>I am go</w:t>
                  </w:r>
                  <w:r>
                    <w:t xml:space="preserve">ing to have a party at Glen’s cafe </w:t>
                  </w:r>
                  <w:r w:rsidRPr="00E63DD7">
                    <w:t>on Tu</w:t>
                  </w:r>
                  <w:r>
                    <w:t xml:space="preserve">esday, 23rd November. Would you </w:t>
                  </w:r>
                  <w:r w:rsidRPr="00E63DD7">
                    <w:t>like to j</w:t>
                  </w:r>
                  <w:r>
                    <w:t xml:space="preserve">oin us? I am sure you are going </w:t>
                  </w:r>
                  <w:r w:rsidRPr="00E63DD7">
                    <w:t>to have</w:t>
                  </w:r>
                  <w:r>
                    <w:t xml:space="preserve"> great fun with us. I guess you  </w:t>
                  </w:r>
                  <w:r w:rsidRPr="00E63DD7">
                    <w:t>know my address: it is 155, Carmen Ave,</w:t>
                  </w:r>
                  <w:r>
                    <w:t xml:space="preserve"> </w:t>
                  </w:r>
                  <w:r w:rsidRPr="00E63DD7">
                    <w:t>Birmingham. I</w:t>
                  </w:r>
                  <w:r>
                    <w:t>t's not very difficult to find.</w:t>
                  </w:r>
                  <w:r w:rsidRPr="00E63DD7">
                    <w:t>Take t</w:t>
                  </w:r>
                  <w:r>
                    <w:t xml:space="preserve">he number 41 bus and get off at  </w:t>
                  </w:r>
                  <w:r w:rsidRPr="00E63DD7">
                    <w:t>Forest Road.</w:t>
                  </w:r>
                </w:p>
                <w:p w:rsidR="00325721" w:rsidRPr="00E63DD7" w:rsidRDefault="00325721" w:rsidP="00F000DA">
                  <w:pPr>
                    <w:pStyle w:val="NoSpacing"/>
                  </w:pPr>
                  <w:r w:rsidRPr="00E63DD7">
                    <w:t>Cheers</w:t>
                  </w:r>
                  <w:r>
                    <w:t>,</w:t>
                  </w:r>
                </w:p>
                <w:p w:rsidR="00325721" w:rsidRPr="00E63DD7" w:rsidRDefault="00325721" w:rsidP="00F000DA">
                  <w:pPr>
                    <w:pStyle w:val="NoSpacing"/>
                  </w:pPr>
                  <w:r w:rsidRPr="00E63DD7">
                    <w:t>Sally</w:t>
                  </w:r>
                </w:p>
                <w:p w:rsidR="00325721" w:rsidRDefault="00325721" w:rsidP="00F000DA"/>
              </w:txbxContent>
            </v:textbox>
          </v:shape>
        </w:pict>
      </w: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</w:p>
    <w:p w:rsidR="00325721" w:rsidRDefault="00325721" w:rsidP="00F000DA">
      <w:pPr>
        <w:pStyle w:val="NoSpacing"/>
        <w:rPr>
          <w:rFonts w:ascii="Comic Sans MS" w:hAnsi="Comic Sans MS" w:cs="Comic Sans MS"/>
          <w:b/>
          <w:bCs/>
        </w:rPr>
      </w:pPr>
    </w:p>
    <w:p w:rsidR="00325721" w:rsidRDefault="00325721" w:rsidP="005D74BE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</w:p>
    <w:p w:rsidR="00325721" w:rsidRPr="00B23671" w:rsidRDefault="00325721" w:rsidP="005D74BE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B23671">
        <w:rPr>
          <w:rFonts w:ascii="Comic Sans MS" w:hAnsi="Comic Sans MS" w:cs="Comic Sans MS"/>
          <w:b/>
          <w:bCs/>
          <w:sz w:val="20"/>
          <w:szCs w:val="20"/>
        </w:rPr>
        <w:t>Davetiyeye göre soruları cevapla</w:t>
      </w:r>
    </w:p>
    <w:p w:rsidR="00325721" w:rsidRPr="00B23671" w:rsidRDefault="00325721" w:rsidP="005D74BE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15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Who is the sender ?</w:t>
      </w:r>
    </w:p>
    <w:p w:rsidR="00325721" w:rsidRPr="007D4C15" w:rsidRDefault="00325721" w:rsidP="005D74BE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Sally   B) Carmen Ave  C) Amanda D) </w:t>
      </w:r>
      <w:r w:rsidRPr="007D4C15">
        <w:rPr>
          <w:rFonts w:ascii="Comic Sans MS" w:hAnsi="Comic Sans MS" w:cs="Comic Sans MS"/>
          <w:sz w:val="20"/>
          <w:szCs w:val="20"/>
        </w:rPr>
        <w:t>Forest</w:t>
      </w:r>
      <w:r>
        <w:rPr>
          <w:rFonts w:ascii="Comic Sans MS" w:hAnsi="Comic Sans MS" w:cs="Comic Sans MS"/>
          <w:sz w:val="20"/>
          <w:szCs w:val="20"/>
        </w:rPr>
        <w:t xml:space="preserve"> Road</w:t>
      </w:r>
    </w:p>
    <w:p w:rsidR="00325721" w:rsidRPr="007D4C15" w:rsidRDefault="00325721" w:rsidP="005D74BE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B23671" w:rsidRDefault="00325721" w:rsidP="005D74BE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16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Where is the event ?</w:t>
      </w:r>
    </w:p>
    <w:p w:rsidR="00325721" w:rsidRDefault="00325721" w:rsidP="00066C50">
      <w:pPr>
        <w:pStyle w:val="NoSpacing"/>
        <w:numPr>
          <w:ilvl w:val="0"/>
          <w:numId w:val="5"/>
        </w:numPr>
        <w:ind w:left="-284" w:firstLine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Amanda                    B) P</w:t>
      </w:r>
      <w:r w:rsidRPr="007D4C15">
        <w:rPr>
          <w:rFonts w:ascii="Comic Sans MS" w:hAnsi="Comic Sans MS" w:cs="Comic Sans MS"/>
          <w:sz w:val="20"/>
          <w:szCs w:val="20"/>
        </w:rPr>
        <w:t>arty</w:t>
      </w:r>
    </w:p>
    <w:p w:rsidR="00325721" w:rsidRPr="00E352AC" w:rsidRDefault="00325721" w:rsidP="005D74BE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066C50">
        <w:rPr>
          <w:rFonts w:ascii="Comic Sans MS" w:hAnsi="Comic Sans MS" w:cs="Comic Sans MS"/>
          <w:sz w:val="20"/>
          <w:szCs w:val="20"/>
        </w:rPr>
        <w:t>on 23rd November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066C50">
        <w:rPr>
          <w:rFonts w:ascii="Comic Sans MS" w:hAnsi="Comic Sans MS" w:cs="Comic Sans MS"/>
          <w:sz w:val="20"/>
          <w:szCs w:val="20"/>
        </w:rPr>
        <w:t xml:space="preserve">D)  At Glen’s  cafe </w:t>
      </w:r>
    </w:p>
    <w:p w:rsidR="00325721" w:rsidRPr="00B23671" w:rsidRDefault="00325721" w:rsidP="005D74BE">
      <w:pPr>
        <w:pStyle w:val="NoSpacing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17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What is invitation about ?</w:t>
      </w:r>
    </w:p>
    <w:p w:rsidR="00325721" w:rsidRDefault="00325721" w:rsidP="005D74BE">
      <w:pPr>
        <w:pStyle w:val="NoSpacing"/>
        <w:numPr>
          <w:ilvl w:val="0"/>
          <w:numId w:val="6"/>
        </w:numPr>
        <w:ind w:left="-284" w:firstLine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have picnic                 C)  have a party   </w:t>
      </w:r>
    </w:p>
    <w:p w:rsidR="00325721" w:rsidRPr="007D4C15" w:rsidRDefault="00325721" w:rsidP="005D74BE">
      <w:pPr>
        <w:pStyle w:val="NoSpacing"/>
        <w:numPr>
          <w:ilvl w:val="0"/>
          <w:numId w:val="6"/>
        </w:numPr>
        <w:ind w:left="-284" w:firstLine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watch movie                D) go for a walk</w:t>
      </w:r>
    </w:p>
    <w:p w:rsidR="00325721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B23671" w:rsidRDefault="00325721" w:rsidP="00B23671">
      <w:pPr>
        <w:ind w:left="-284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6" type="#_x0000_t202" style="position:absolute;left:0;text-align:left;margin-left:-12.6pt;margin-top:36.6pt;width:211.3pt;height:114pt;z-index:251659264;visibility:visible;mso-wrap-distance-top:3.6pt;mso-wrap-distance-bottom:3.6pt">
            <v:textbox>
              <w:txbxContent>
                <w:p w:rsidR="00325721" w:rsidRDefault="00325721" w:rsidP="00B23671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 xml:space="preserve">__________ .I love her.We have so many things in common.I can tell her all my secrets.I know she never tells anybody.I really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go shopping together.We usually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>
                    <w:t>__________ friends at the Sun Cafe and chit chat.</w:t>
                  </w:r>
                </w:p>
              </w:txbxContent>
            </v:textbox>
          </v:shape>
        </w:pict>
      </w:r>
      <w:r w:rsidRPr="00B23671">
        <w:rPr>
          <w:rFonts w:ascii="Comic Sans MS" w:hAnsi="Comic Sans MS" w:cs="Comic Sans MS"/>
          <w:b/>
          <w:bCs/>
          <w:sz w:val="20"/>
          <w:szCs w:val="20"/>
        </w:rPr>
        <w:t>18-20 arasındaki sorular parça içindeki boşluklara göre yapılacaktır.</w:t>
      </w:r>
    </w:p>
    <w:p w:rsidR="00325721" w:rsidRPr="00E352AC" w:rsidRDefault="00325721" w:rsidP="00F000DA">
      <w:pPr>
        <w:pStyle w:val="NoSpacing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B4585F" w:rsidRDefault="00325721" w:rsidP="005150FA">
      <w:pPr>
        <w:pStyle w:val="ListParagraph"/>
        <w:ind w:left="-426"/>
        <w:rPr>
          <w:rFonts w:ascii="Comic Sans MS" w:hAnsi="Comic Sans MS" w:cs="Comic Sans MS"/>
          <w:sz w:val="20"/>
          <w:szCs w:val="20"/>
        </w:rPr>
      </w:pPr>
    </w:p>
    <w:p w:rsidR="00325721" w:rsidRDefault="00325721" w:rsidP="006C23E0">
      <w:pPr>
        <w:pStyle w:val="ListParagraph"/>
        <w:ind w:left="-851" w:hanging="11"/>
      </w:pPr>
    </w:p>
    <w:p w:rsidR="00325721" w:rsidRDefault="00325721" w:rsidP="00BA74A5">
      <w:pPr>
        <w:pStyle w:val="ListParagraph"/>
        <w:ind w:left="-851"/>
        <w:rPr>
          <w:rFonts w:ascii="Comic Sans MS" w:hAnsi="Comic Sans MS" w:cs="Comic Sans MS"/>
          <w:sz w:val="20"/>
          <w:szCs w:val="20"/>
        </w:rPr>
      </w:pPr>
    </w:p>
    <w:p w:rsidR="00325721" w:rsidRDefault="00325721" w:rsidP="00BA74A5">
      <w:pPr>
        <w:pStyle w:val="ListParagraph"/>
        <w:ind w:left="-851"/>
        <w:rPr>
          <w:rFonts w:ascii="Comic Sans MS" w:hAnsi="Comic Sans MS" w:cs="Comic Sans MS"/>
          <w:sz w:val="20"/>
          <w:szCs w:val="20"/>
        </w:rPr>
      </w:pPr>
    </w:p>
    <w:p w:rsidR="00325721" w:rsidRDefault="00325721" w:rsidP="00BA74A5">
      <w:pPr>
        <w:pStyle w:val="ListParagraph"/>
        <w:ind w:left="-851"/>
        <w:rPr>
          <w:rFonts w:ascii="Comic Sans MS" w:hAnsi="Comic Sans MS" w:cs="Comic Sans MS"/>
          <w:sz w:val="20"/>
          <w:szCs w:val="20"/>
        </w:rPr>
      </w:pPr>
    </w:p>
    <w:p w:rsidR="00325721" w:rsidRDefault="00325721" w:rsidP="00434B10">
      <w:pPr>
        <w:pStyle w:val="ListParagraph"/>
        <w:ind w:left="-426"/>
        <w:rPr>
          <w:rFonts w:ascii="Comic Sans MS" w:hAnsi="Comic Sans MS" w:cs="Comic Sans MS"/>
          <w:sz w:val="20"/>
          <w:szCs w:val="20"/>
        </w:rPr>
      </w:pPr>
    </w:p>
    <w:p w:rsidR="00325721" w:rsidRPr="00BA74A5" w:rsidRDefault="00325721" w:rsidP="00434B10">
      <w:pPr>
        <w:pStyle w:val="ListParagraph"/>
        <w:ind w:left="-426"/>
        <w:rPr>
          <w:rFonts w:ascii="Comic Sans MS" w:hAnsi="Comic Sans MS" w:cs="Comic Sans MS"/>
          <w:sz w:val="20"/>
          <w:szCs w:val="20"/>
        </w:rPr>
      </w:pPr>
    </w:p>
    <w:p w:rsidR="00325721" w:rsidRPr="00434B10" w:rsidRDefault="00325721" w:rsidP="00434B10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434B10">
        <w:rPr>
          <w:b/>
          <w:bCs/>
        </w:rPr>
        <w:t xml:space="preserve">      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18)</w:t>
      </w:r>
      <w:r w:rsidRPr="00434B10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buddy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drama</w:t>
      </w:r>
    </w:p>
    <w:p w:rsidR="00325721" w:rsidRPr="00434B10" w:rsidRDefault="00325721" w:rsidP="00434B10">
      <w:pPr>
        <w:pStyle w:val="ListParagraph"/>
        <w:ind w:left="0" w:hanging="1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C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response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fun</w:t>
      </w:r>
    </w:p>
    <w:p w:rsidR="00325721" w:rsidRPr="00434B10" w:rsidRDefault="00325721" w:rsidP="00434B10">
      <w:pPr>
        <w:pStyle w:val="ListParagraph"/>
        <w:ind w:left="0" w:hanging="11"/>
        <w:rPr>
          <w:rFonts w:ascii="Comic Sans MS" w:hAnsi="Comic Sans MS" w:cs="Comic Sans MS"/>
          <w:sz w:val="20"/>
          <w:szCs w:val="20"/>
        </w:rPr>
      </w:pPr>
    </w:p>
    <w:p w:rsidR="00325721" w:rsidRPr="00434B10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  <w:r w:rsidRPr="00434B10">
        <w:rPr>
          <w:rFonts w:ascii="Comic Sans MS" w:hAnsi="Comic Sans MS" w:cs="Comic Sans MS"/>
          <w:b/>
          <w:bCs/>
          <w:sz w:val="20"/>
          <w:szCs w:val="20"/>
        </w:rPr>
        <w:t>19)</w:t>
      </w:r>
      <w:r w:rsidRPr="00434B10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lie                  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34B10">
        <w:rPr>
          <w:rFonts w:ascii="Comic Sans MS" w:hAnsi="Comic Sans MS" w:cs="Comic Sans MS"/>
          <w:sz w:val="20"/>
          <w:szCs w:val="20"/>
        </w:rPr>
        <w:t>count on</w:t>
      </w:r>
    </w:p>
    <w:p w:rsidR="00325721" w:rsidRPr="00434B10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C) </w:t>
      </w:r>
      <w:r w:rsidRPr="00434B10">
        <w:rPr>
          <w:rFonts w:ascii="Comic Sans MS" w:hAnsi="Comic Sans MS" w:cs="Comic Sans MS"/>
          <w:sz w:val="20"/>
          <w:szCs w:val="20"/>
        </w:rPr>
        <w:t xml:space="preserve">refuse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share</w:t>
      </w:r>
    </w:p>
    <w:p w:rsidR="00325721" w:rsidRPr="00434B10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</w:p>
    <w:p w:rsidR="00325721" w:rsidRPr="00434B10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  <w:r w:rsidRPr="00434B10">
        <w:rPr>
          <w:rFonts w:ascii="Comic Sans MS" w:hAnsi="Comic Sans MS" w:cs="Comic Sans MS"/>
          <w:b/>
          <w:bCs/>
          <w:sz w:val="20"/>
          <w:szCs w:val="20"/>
        </w:rPr>
        <w:t>20)</w:t>
      </w:r>
      <w:r w:rsidRPr="00434B10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 w:cs="Comic Sans MS"/>
          <w:sz w:val="20"/>
          <w:szCs w:val="20"/>
        </w:rPr>
        <w:t xml:space="preserve"> go                  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34B10">
        <w:rPr>
          <w:rFonts w:ascii="Comic Sans MS" w:hAnsi="Comic Sans MS" w:cs="Comic Sans MS"/>
          <w:sz w:val="20"/>
          <w:szCs w:val="20"/>
        </w:rPr>
        <w:t>bring</w:t>
      </w:r>
    </w:p>
    <w:p w:rsidR="00325721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C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34B10">
        <w:rPr>
          <w:rFonts w:ascii="Comic Sans MS" w:hAnsi="Comic Sans MS" w:cs="Comic Sans MS"/>
          <w:sz w:val="20"/>
          <w:szCs w:val="20"/>
        </w:rPr>
        <w:t xml:space="preserve">meet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434B10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34B10">
        <w:rPr>
          <w:rFonts w:ascii="Comic Sans MS" w:hAnsi="Comic Sans MS" w:cs="Comic Sans MS"/>
          <w:sz w:val="20"/>
          <w:szCs w:val="20"/>
        </w:rPr>
        <w:t>apologize</w:t>
      </w:r>
    </w:p>
    <w:p w:rsidR="00325721" w:rsidRDefault="00325721" w:rsidP="00434B10">
      <w:pPr>
        <w:pStyle w:val="ListParagraph"/>
        <w:ind w:left="0"/>
        <w:rPr>
          <w:rFonts w:ascii="Comic Sans MS" w:hAnsi="Comic Sans MS" w:cs="Comic Sans MS"/>
          <w:sz w:val="20"/>
          <w:szCs w:val="20"/>
        </w:rPr>
      </w:pP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2A259B">
        <w:rPr>
          <w:rFonts w:ascii="Comic Sans MS" w:hAnsi="Comic Sans MS" w:cs="Comic Sans MS"/>
          <w:b/>
          <w:bCs/>
          <w:sz w:val="20"/>
          <w:szCs w:val="20"/>
        </w:rPr>
        <w:t>21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2A259B">
        <w:rPr>
          <w:rFonts w:ascii="Comic Sans MS" w:hAnsi="Comic Sans MS" w:cs="Comic Sans MS"/>
          <w:b/>
          <w:bCs/>
          <w:sz w:val="20"/>
          <w:szCs w:val="20"/>
          <w:u w:val="single"/>
        </w:rPr>
        <w:t>Daniel: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A259B">
        <w:rPr>
          <w:rFonts w:ascii="Comic Sans MS" w:hAnsi="Comic Sans MS" w:cs="Comic Sans MS"/>
          <w:sz w:val="20"/>
          <w:szCs w:val="20"/>
        </w:rPr>
        <w:t>I .............. go to the concerts.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A259B">
        <w:rPr>
          <w:rFonts w:ascii="Comic Sans MS" w:hAnsi="Comic Sans MS" w:cs="Comic Sans MS"/>
          <w:sz w:val="20"/>
          <w:szCs w:val="20"/>
        </w:rPr>
        <w:t xml:space="preserve">I love </w:t>
      </w: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2A259B">
        <w:rPr>
          <w:rFonts w:ascii="Comic Sans MS" w:hAnsi="Comic Sans MS" w:cs="Comic Sans MS"/>
          <w:sz w:val="20"/>
          <w:szCs w:val="20"/>
        </w:rPr>
        <w:t xml:space="preserve">listening to music at the concert halls. </w:t>
      </w: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2A259B">
        <w:rPr>
          <w:rFonts w:ascii="Comic Sans MS" w:hAnsi="Comic Sans MS" w:cs="Comic Sans MS"/>
          <w:b/>
          <w:bCs/>
          <w:sz w:val="20"/>
          <w:szCs w:val="20"/>
        </w:rPr>
        <w:t>Yukar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ıdaki cümlede boş bırakılan yer </w:t>
      </w:r>
      <w:r w:rsidRPr="002A259B">
        <w:rPr>
          <w:rFonts w:ascii="Comic Sans MS" w:hAnsi="Comic Sans MS" w:cs="Comic Sans MS"/>
          <w:b/>
          <w:bCs/>
          <w:sz w:val="20"/>
          <w:szCs w:val="20"/>
        </w:rPr>
        <w:t>seçe</w:t>
      </w:r>
      <w:r>
        <w:rPr>
          <w:rFonts w:ascii="Comic Sans MS" w:hAnsi="Comic Sans MS" w:cs="Comic Sans MS"/>
          <w:b/>
          <w:bCs/>
          <w:sz w:val="20"/>
          <w:szCs w:val="20"/>
        </w:rPr>
        <w:t>nek-</w:t>
      </w: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2A259B">
        <w:rPr>
          <w:rFonts w:ascii="Comic Sans MS" w:hAnsi="Comic Sans MS" w:cs="Comic Sans MS"/>
          <w:b/>
          <w:bCs/>
          <w:sz w:val="20"/>
          <w:szCs w:val="20"/>
        </w:rPr>
        <w:t>lerden hangisi ile tamamlanabilir.</w:t>
      </w:r>
    </w:p>
    <w:p w:rsidR="00325721" w:rsidRPr="002A259B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2A259B">
        <w:rPr>
          <w:rFonts w:ascii="Comic Sans MS" w:hAnsi="Comic Sans MS" w:cs="Comic Sans MS"/>
          <w:sz w:val="20"/>
          <w:szCs w:val="20"/>
        </w:rPr>
        <w:t>A) twice a month          B) usually</w:t>
      </w: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 w:rsidRPr="002A259B">
        <w:rPr>
          <w:rFonts w:ascii="Comic Sans MS" w:hAnsi="Comic Sans MS" w:cs="Comic Sans MS"/>
          <w:sz w:val="20"/>
          <w:szCs w:val="20"/>
        </w:rPr>
        <w:t xml:space="preserve">C) never             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2A259B">
        <w:rPr>
          <w:rFonts w:ascii="Comic Sans MS" w:hAnsi="Comic Sans MS" w:cs="Comic Sans MS"/>
          <w:sz w:val="20"/>
          <w:szCs w:val="20"/>
        </w:rPr>
        <w:t>D) once a week</w:t>
      </w:r>
    </w:p>
    <w:p w:rsidR="00325721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</w:p>
    <w:p w:rsidR="00325721" w:rsidRPr="00031A1D" w:rsidRDefault="00325721" w:rsidP="00B21BE5">
      <w:pPr>
        <w:pStyle w:val="ListParagraph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031A1D">
        <w:rPr>
          <w:rFonts w:ascii="Comic Sans MS" w:hAnsi="Comic Sans MS" w:cs="Comic Sans MS"/>
          <w:b/>
          <w:bCs/>
          <w:sz w:val="20"/>
          <w:szCs w:val="20"/>
        </w:rPr>
        <w:t>22) Begüm: Do you like going to the cinema?</w:t>
      </w:r>
    </w:p>
    <w:p w:rsidR="00325721" w:rsidRPr="00031A1D" w:rsidRDefault="00325721" w:rsidP="00031A1D">
      <w:pPr>
        <w:pStyle w:val="ListParagraph"/>
        <w:ind w:left="-284" w:right="-299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031A1D">
        <w:rPr>
          <w:rFonts w:ascii="Comic Sans MS" w:hAnsi="Comic Sans MS" w:cs="Comic Sans MS"/>
          <w:b/>
          <w:bCs/>
          <w:sz w:val="20"/>
          <w:szCs w:val="20"/>
        </w:rPr>
        <w:t>Serdar:No</w:t>
      </w:r>
      <w:r>
        <w:rPr>
          <w:rFonts w:ascii="Comic Sans MS" w:hAnsi="Comic Sans MS" w:cs="Comic Sans MS"/>
          <w:b/>
          <w:bCs/>
          <w:sz w:val="20"/>
          <w:szCs w:val="20"/>
        </w:rPr>
        <w:t>,I don't. I</w:t>
      </w:r>
      <w:r w:rsidRPr="00031A1D">
        <w:rPr>
          <w:rFonts w:ascii="Comic Sans MS" w:hAnsi="Comic Sans MS" w:cs="Comic Sans MS"/>
          <w:b/>
          <w:bCs/>
          <w:sz w:val="20"/>
          <w:szCs w:val="20"/>
        </w:rPr>
        <w:t>............ go to the cinema?</w:t>
      </w:r>
    </w:p>
    <w:p w:rsidR="00325721" w:rsidRPr="002A259B" w:rsidRDefault="00325721" w:rsidP="00B21BE5">
      <w:pPr>
        <w:pStyle w:val="ListParagraph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rarely     B) always     C) often     D) generally</w:t>
      </w:r>
    </w:p>
    <w:p w:rsidR="00325721" w:rsidRDefault="00325721" w:rsidP="00434B10">
      <w:pPr>
        <w:pStyle w:val="ListParagraph"/>
        <w:ind w:left="0"/>
      </w:pPr>
    </w:p>
    <w:p w:rsidR="00325721" w:rsidRDefault="00325721" w:rsidP="00434B10">
      <w:pPr>
        <w:pStyle w:val="ListParagraph"/>
        <w:ind w:left="0"/>
      </w:pPr>
    </w:p>
    <w:p w:rsidR="00325721" w:rsidRDefault="00325721" w:rsidP="00434B10">
      <w:pPr>
        <w:pStyle w:val="ListParagraph"/>
        <w:ind w:left="0"/>
      </w:pPr>
      <w:r>
        <w:rPr>
          <w:noProof/>
          <w:lang w:eastAsia="tr-TR"/>
        </w:rPr>
        <w:pict>
          <v:shape id="Resim 4" o:spid="_x0000_s1037" type="#_x0000_t75" alt="http://img1.tapuz.co.il/TapuzAlbums/yourmusic/2ae560e5-4f17-454f-95b2-340b20934e38.jpg" style="position:absolute;margin-left:23.2pt;margin-top:-88.1pt;width:149.25pt;height:102pt;z-index:251660288;visibility:visible">
            <v:imagedata r:id="rId12" o:title=""/>
          </v:shape>
        </w:pic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 w:rsidRPr="0009418E">
        <w:rPr>
          <w:rFonts w:ascii="Comic Sans MS" w:hAnsi="Comic Sans MS" w:cs="Comic Sans MS"/>
          <w:b/>
          <w:bCs/>
          <w:sz w:val="20"/>
          <w:szCs w:val="20"/>
        </w:rPr>
        <w:t xml:space="preserve">23) This is Ayhan. He prefers ............. in his 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09418E">
        <w:rPr>
          <w:rFonts w:ascii="Comic Sans MS" w:hAnsi="Comic Sans MS" w:cs="Comic Sans MS"/>
          <w:b/>
          <w:bCs/>
          <w:sz w:val="20"/>
          <w:szCs w:val="20"/>
        </w:rPr>
        <w:t>free time.</w:t>
      </w:r>
    </w:p>
    <w:p w:rsidR="00325721" w:rsidRPr="0009418E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 w:rsidRPr="0009418E">
        <w:rPr>
          <w:rFonts w:ascii="Comic Sans MS" w:hAnsi="Comic Sans MS" w:cs="Comic Sans MS"/>
          <w:sz w:val="20"/>
          <w:szCs w:val="20"/>
        </w:rPr>
        <w:t xml:space="preserve">A) drawing pictures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09418E">
        <w:rPr>
          <w:rFonts w:ascii="Comic Sans MS" w:hAnsi="Comic Sans MS" w:cs="Comic Sans MS"/>
          <w:sz w:val="20"/>
          <w:szCs w:val="20"/>
        </w:rPr>
        <w:t xml:space="preserve"> B) cooking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 w:rsidRPr="0009418E">
        <w:rPr>
          <w:rFonts w:ascii="Comic Sans MS" w:hAnsi="Comic Sans MS" w:cs="Comic Sans MS"/>
          <w:sz w:val="20"/>
          <w:szCs w:val="20"/>
        </w:rPr>
        <w:t xml:space="preserve">C) listening to music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09418E">
        <w:rPr>
          <w:rFonts w:ascii="Comic Sans MS" w:hAnsi="Comic Sans MS" w:cs="Comic Sans MS"/>
          <w:sz w:val="20"/>
          <w:szCs w:val="20"/>
        </w:rPr>
        <w:t xml:space="preserve"> D) skating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Pr="0009418E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 w:rsidRPr="0009418E">
        <w:rPr>
          <w:rFonts w:ascii="Comic Sans MS" w:hAnsi="Comic Sans MS" w:cs="Comic Sans MS"/>
          <w:b/>
          <w:bCs/>
          <w:sz w:val="20"/>
          <w:szCs w:val="20"/>
        </w:rPr>
        <w:t>24) Aygün: Do you like pop music?</w:t>
      </w:r>
    </w:p>
    <w:p w:rsidR="00325721" w:rsidRPr="0009418E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09418E">
        <w:rPr>
          <w:rFonts w:ascii="Comic Sans MS" w:hAnsi="Comic Sans MS" w:cs="Comic Sans MS"/>
          <w:b/>
          <w:bCs/>
          <w:sz w:val="20"/>
          <w:szCs w:val="20"/>
        </w:rPr>
        <w:t>Hakan: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No, I don't. .</w:t>
      </w:r>
      <w:r w:rsidRPr="0009418E">
        <w:rPr>
          <w:rFonts w:ascii="Comic Sans MS" w:hAnsi="Comic Sans MS" w:cs="Comic Sans MS"/>
          <w:b/>
          <w:bCs/>
          <w:sz w:val="20"/>
          <w:szCs w:val="20"/>
        </w:rPr>
        <w:t>........... . Do you like it?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09418E">
        <w:rPr>
          <w:rFonts w:ascii="Comic Sans MS" w:hAnsi="Comic Sans MS" w:cs="Comic Sans MS"/>
          <w:b/>
          <w:bCs/>
          <w:sz w:val="20"/>
          <w:szCs w:val="20"/>
        </w:rPr>
        <w:t>Aygün: Yes, I do. I often listen to music.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I love it very much.     B) It's my favourite.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I usually listen.            D) I can't stand.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Pr="001006FC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7" o:spid="_x0000_s1038" type="#_x0000_t75" alt="http://static.ddmcdn.com/gif/blogs/zorbing-4.jpg" style="position:absolute;left:0;text-align:left;margin-left:2.2pt;margin-top:-.1pt;width:197.25pt;height:118.5pt;z-index:251661312;visibility:visible">
            <v:imagedata r:id="rId13" o:title=""/>
          </v:shape>
        </w:pict>
      </w:r>
      <w:r w:rsidRPr="001006FC">
        <w:rPr>
          <w:rFonts w:ascii="Comic Sans MS" w:hAnsi="Comic Sans MS" w:cs="Comic Sans MS"/>
          <w:b/>
          <w:bCs/>
          <w:sz w:val="20"/>
          <w:szCs w:val="20"/>
        </w:rPr>
        <w:t xml:space="preserve">25)  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Pr="001006FC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 w:rsidRPr="001006FC">
        <w:rPr>
          <w:rFonts w:ascii="Comic Sans MS" w:hAnsi="Comic Sans MS" w:cs="Comic Sans MS"/>
          <w:b/>
          <w:bCs/>
          <w:sz w:val="20"/>
          <w:szCs w:val="20"/>
        </w:rPr>
        <w:t>A: What do you thin</w:t>
      </w:r>
      <w:r>
        <w:rPr>
          <w:rFonts w:ascii="Comic Sans MS" w:hAnsi="Comic Sans MS" w:cs="Comic Sans MS"/>
          <w:b/>
          <w:bCs/>
          <w:sz w:val="20"/>
          <w:szCs w:val="20"/>
        </w:rPr>
        <w:t>k about .................</w:t>
      </w:r>
      <w:r w:rsidRPr="001006FC">
        <w:rPr>
          <w:rFonts w:ascii="Comic Sans MS" w:hAnsi="Comic Sans MS" w:cs="Comic Sans MS"/>
          <w:b/>
          <w:bCs/>
          <w:sz w:val="20"/>
          <w:szCs w:val="20"/>
        </w:rPr>
        <w:t>.... ?</w:t>
      </w:r>
    </w:p>
    <w:p w:rsidR="00325721" w:rsidRPr="001006FC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b/>
          <w:bCs/>
          <w:sz w:val="20"/>
          <w:szCs w:val="20"/>
        </w:rPr>
      </w:pPr>
      <w:r w:rsidRPr="001006FC">
        <w:rPr>
          <w:rFonts w:ascii="Comic Sans MS" w:hAnsi="Comic Sans MS" w:cs="Comic Sans MS"/>
          <w:b/>
          <w:bCs/>
          <w:sz w:val="20"/>
          <w:szCs w:val="20"/>
        </w:rPr>
        <w:t>B: I think it is very ................... . I like it.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zorbing /  exciting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bossaball / exciting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zorbing / boring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bossaball / boring</w:t>
      </w: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</w:p>
    <w:p w:rsidR="00325721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25721" w:rsidRPr="0009418E" w:rsidRDefault="00325721" w:rsidP="0009418E">
      <w:pPr>
        <w:spacing w:after="0" w:line="240" w:lineRule="auto"/>
        <w:ind w:left="-426" w:right="-157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9" type="#_x0000_t75" alt="https://encrypted-tbn2.gstatic.com/images?q=tbn:ANd9GcQlG5xPga2t-JzIc-CAY68-M8q73ml8GuyGKt6DUAeMCjqKsJ_V" style="position:absolute;left:0;text-align:left;margin-left:93.7pt;margin-top:123.4pt;width:147pt;height:147pt;z-index:251662336;visibility:visible">
            <v:imagedata r:id="rId14" o:title=""/>
          </v:shape>
        </w:pict>
      </w:r>
      <w:r>
        <w:rPr>
          <w:rFonts w:ascii="Comic Sans MS" w:hAnsi="Comic Sans MS" w:cs="Comic Sans MS"/>
          <w:sz w:val="20"/>
          <w:szCs w:val="20"/>
        </w:rPr>
        <w:t>*** Each question is 4 points.</w:t>
      </w:r>
    </w:p>
    <w:sectPr w:rsidR="00325721" w:rsidRPr="0009418E" w:rsidSect="005D74BE">
      <w:headerReference w:type="even" r:id="rId15"/>
      <w:headerReference w:type="default" r:id="rId16"/>
      <w:pgSz w:w="11906" w:h="16838"/>
      <w:pgMar w:top="2092" w:right="566" w:bottom="284" w:left="709" w:header="284" w:footer="708" w:gutter="0"/>
      <w:cols w:num="2" w:sep="1" w:space="130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721" w:rsidRDefault="00325721" w:rsidP="00FB0856">
      <w:pPr>
        <w:spacing w:after="0" w:line="240" w:lineRule="auto"/>
      </w:pPr>
      <w:r>
        <w:separator/>
      </w:r>
    </w:p>
  </w:endnote>
  <w:endnote w:type="continuationSeparator" w:id="1">
    <w:p w:rsidR="00325721" w:rsidRDefault="00325721" w:rsidP="00FB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721" w:rsidRDefault="00325721" w:rsidP="00FB0856">
      <w:pPr>
        <w:spacing w:after="0" w:line="240" w:lineRule="auto"/>
      </w:pPr>
      <w:r>
        <w:separator/>
      </w:r>
    </w:p>
  </w:footnote>
  <w:footnote w:type="continuationSeparator" w:id="1">
    <w:p w:rsidR="00325721" w:rsidRDefault="00325721" w:rsidP="00FB0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721" w:rsidRDefault="00325721" w:rsidP="005D74BE">
    <w:pPr>
      <w:pStyle w:val="Header"/>
      <w:tabs>
        <w:tab w:val="clear" w:pos="4536"/>
        <w:tab w:val="clear" w:pos="9072"/>
        <w:tab w:val="left" w:pos="150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721" w:rsidRDefault="00325721" w:rsidP="00EB7201">
    <w:pPr>
      <w:spacing w:after="0" w:line="240" w:lineRule="auto"/>
      <w:ind w:left="-709"/>
      <w:rPr>
        <w:b/>
        <w:bCs/>
        <w:u w:val="single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rc_mi" o:spid="_x0000_s2049" type="#_x0000_t75" alt="http://3.bp.blogspot.com/-Tf7FtmyE-jk/UVDNGuzjPII/AAAAAAAAAG8/ERkCCz6-5L0/s1600/face_question_mark.jpg" style="position:absolute;left:0;text-align:left;margin-left:249.95pt;margin-top:18.05pt;width:49.5pt;height:66pt;z-index:251659264;visibility:visible">
          <v:imagedata r:id="rId1" o:title=""/>
        </v:shape>
      </w:pict>
    </w: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524470" o:spid="_x0000_s2050" type="#_x0000_t136" style="position:absolute;left:0;text-align:left;margin-left:0;margin-top:0;width:698.25pt;height:61.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Comic Sans MS&quot;;font-size:44pt" string="ATATÜRK SECONDARY SCHOOL"/>
          <w10:wrap anchorx="margin" anchory="margin"/>
        </v:shape>
      </w:pict>
    </w:r>
    <w:r>
      <w:rPr>
        <w:b/>
        <w:bCs/>
        <w:sz w:val="24"/>
        <w:szCs w:val="24"/>
      </w:rPr>
      <w:t xml:space="preserve">         </w:t>
    </w:r>
    <w:r>
      <w:rPr>
        <w:b/>
        <w:bCs/>
      </w:rPr>
      <w:t xml:space="preserve">2016-2017  EDUCATIONAL YEAR  ATATÜRK </w:t>
    </w:r>
    <w:r w:rsidRPr="00F353EE">
      <w:rPr>
        <w:b/>
        <w:bCs/>
      </w:rPr>
      <w:t xml:space="preserve"> SECONDARY SCHOOL</w:t>
    </w:r>
    <w:r>
      <w:rPr>
        <w:b/>
        <w:bCs/>
      </w:rPr>
      <w:t xml:space="preserve"> 1st TERM 1st ENGLISH WRITTEN EXAM FOR </w:t>
    </w:r>
    <w:r>
      <w:rPr>
        <w:b/>
        <w:bCs/>
        <w:sz w:val="32"/>
        <w:szCs w:val="32"/>
        <w:u w:val="single"/>
      </w:rPr>
      <w:t>8/F</w:t>
    </w:r>
  </w:p>
  <w:p w:rsidR="00325721" w:rsidRPr="00FB0856" w:rsidRDefault="00325721" w:rsidP="00EB7201">
    <w:pPr>
      <w:pStyle w:val="Header"/>
      <w:ind w:left="-709"/>
      <w:jc w:val="center"/>
      <w:rPr>
        <w:b/>
        <w:bCs/>
        <w:sz w:val="24"/>
        <w:szCs w:val="24"/>
      </w:rPr>
    </w:pPr>
    <w:r>
      <w:rPr>
        <w:noProof/>
        <w:lang w:eastAsia="tr-TR"/>
      </w:rPr>
      <w:pict>
        <v:shapetype id="_x0000_t63" coordsize="21600,21600" o:spt="63" adj="1350,25920" path="wr,,21600,21600@15@16@17@18l@21@22xe">
          <v:stroke joinstyle="miter"/>
          <v:formulas>
            <v:f eqn="val #0"/>
            <v:f eqn="val #1"/>
            <v:f eqn="sum 10800 0 #0"/>
            <v:f eqn="sum 10800 0 #1"/>
            <v:f eqn="atan2 @2 @3"/>
            <v:f eqn="sumangle @4 11 0"/>
            <v:f eqn="sumangle @4 0 11"/>
            <v:f eqn="cos 10800 @4"/>
            <v:f eqn="sin 10800 @4"/>
            <v:f eqn="cos 10800 @5"/>
            <v:f eqn="sin 10800 @5"/>
            <v:f eqn="cos 10800 @6"/>
            <v:f eqn="sin 10800 @6"/>
            <v:f eqn="sum 10800 0 @7"/>
            <v:f eqn="sum 10800 0 @8"/>
            <v:f eqn="sum 10800 0 @9"/>
            <v:f eqn="sum 10800 0 @10"/>
            <v:f eqn="sum 10800 0 @11"/>
            <v:f eqn="sum 10800 0 @12"/>
            <v:f eqn="mod @2 @3 0"/>
            <v:f eqn="sum @19 0 10800"/>
            <v:f eqn="if @20 #0 @13"/>
            <v:f eqn="if @20 #1 @14"/>
          </v:formulas>
          <v:path o:connecttype="custom" o:connectlocs="10800,0;3163,3163;0,10800;3163,18437;10800,21600;18437,18437;21600,10800;18437,3163;@21,@22" textboxrect="3163,3163,18437,18437"/>
          <v:handles>
            <v:h position="#0,#1"/>
          </v:handles>
        </v:shapetype>
        <v:shape id="_x0000_s2051" type="#_x0000_t63" style="position:absolute;left:0;text-align:left;margin-left:-30.55pt;margin-top:4.1pt;width:248.25pt;height:60.65pt;z-index:251657216" adj="24341,6553">
          <v:textbox style="mso-next-textbox:#_x0000_s2051">
            <w:txbxContent>
              <w:p w:rsidR="00325721" w:rsidRPr="00EB7201" w:rsidRDefault="00325721" w:rsidP="00EB7201">
                <w:pPr>
                  <w:spacing w:after="0" w:line="240" w:lineRule="auto"/>
                  <w:rPr>
                    <w:b/>
                    <w:bCs/>
                    <w:sz w:val="20"/>
                    <w:szCs w:val="20"/>
                  </w:rPr>
                </w:pPr>
                <w:r w:rsidRPr="00EB7201">
                  <w:rPr>
                    <w:b/>
                    <w:bCs/>
                    <w:sz w:val="20"/>
                    <w:szCs w:val="20"/>
                  </w:rPr>
                  <w:t>My name is …………………………………………</w:t>
                </w:r>
              </w:p>
              <w:p w:rsidR="00325721" w:rsidRPr="00EB7201" w:rsidRDefault="00325721" w:rsidP="00EB7201">
                <w:pPr>
                  <w:spacing w:after="0" w:line="240" w:lineRule="auto"/>
                  <w:rPr>
                    <w:b/>
                    <w:bCs/>
                    <w:sz w:val="20"/>
                    <w:szCs w:val="20"/>
                  </w:rPr>
                </w:pPr>
                <w:r w:rsidRPr="00EB7201">
                  <w:rPr>
                    <w:b/>
                    <w:bCs/>
                    <w:sz w:val="20"/>
                    <w:szCs w:val="20"/>
                  </w:rPr>
                  <w:t>My class is ………………………….....</w:t>
                </w:r>
              </w:p>
              <w:p w:rsidR="00325721" w:rsidRPr="00EB7201" w:rsidRDefault="00325721" w:rsidP="00EB7201">
                <w:pPr>
                  <w:spacing w:after="0" w:line="240" w:lineRule="auto"/>
                  <w:rPr>
                    <w:b/>
                    <w:bCs/>
                    <w:sz w:val="20"/>
                    <w:szCs w:val="20"/>
                  </w:rPr>
                </w:pPr>
                <w:r w:rsidRPr="00EB7201">
                  <w:rPr>
                    <w:b/>
                    <w:bCs/>
                    <w:sz w:val="20"/>
                    <w:szCs w:val="20"/>
                  </w:rPr>
                  <w:t>My number is ………………………</w: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<v:formulas>
            <v:f eqn="sum #0 0 10800"/>
            <v:f eqn="sum #1 0 10800"/>
            <v:f eqn="cosatan2 10800 @0 @1"/>
            <v:f eqn="sinatan2 10800 @0 @1"/>
            <v:f eqn="sum @2 10800 0"/>
            <v:f eqn="sum @3 10800 0"/>
            <v:f eqn="sum @4 0 #0"/>
            <v:f eqn="sum @5 0 #1"/>
            <v:f eqn="mod @6 @7 0"/>
            <v:f eqn="prod 600 11 1"/>
            <v:f eqn="sum @8 0 @9"/>
            <v:f eqn="prod @10 1 3"/>
            <v:f eqn="prod 600 3 1"/>
            <v:f eqn="sum @11 @12 0"/>
            <v:f eqn="prod @13 @6 @8"/>
            <v:f eqn="prod @13 @7 @8"/>
            <v:f eqn="sum @14 #0 0"/>
            <v:f eqn="sum @15 #1 0"/>
            <v:f eqn="prod 600 8 1"/>
            <v:f eqn="prod @11 2 1"/>
            <v:f eqn="sum @18 @19 0"/>
            <v:f eqn="prod @20 @6 @8"/>
            <v:f eqn="prod @20 @7 @8"/>
            <v:f eqn="sum @21 #0 0"/>
            <v:f eqn="sum @22 #1 0"/>
            <v:f eqn="prod 600 2 1"/>
            <v:f eqn="sum #0 600 0"/>
            <v:f eqn="sum #0 0 600"/>
            <v:f eqn="sum #1 600 0"/>
            <v:f eqn="sum #1 0 600"/>
            <v:f eqn="sum @16 @25 0"/>
            <v:f eqn="sum @16 0 @25"/>
            <v:f eqn="sum @17 @25 0"/>
            <v:f eqn="sum @17 0 @25"/>
            <v:f eqn="sum @23 @12 0"/>
            <v:f eqn="sum @23 0 @12"/>
            <v:f eqn="sum @24 @12 0"/>
            <v:f eqn="sum @24 0 @12"/>
            <v:f eqn="val #0"/>
            <v:f eqn="val #1"/>
          </v:formulas>
          <v:path o:extrusionok="f" o:connecttype="custom" o:connectlocs="67,10800;10800,21577;21582,10800;10800,1235;@38,@39" textboxrect="2977,3262,17087,17337"/>
          <v:handles>
            <v:h position="#0,#1"/>
          </v:handles>
          <o:complex v:ext="view"/>
        </v:shapetype>
        <v:shape id="_x0000_s2052" type="#_x0000_t106" style="position:absolute;left:0;text-align:left;margin-left:359.45pt;margin-top:4.1pt;width:132pt;height:57pt;z-index:251658240" adj="-6505,4775">
          <v:textbox style="mso-next-textbox:#_x0000_s2052">
            <w:txbxContent>
              <w:p w:rsidR="00325721" w:rsidRDefault="00325721" w:rsidP="00EB7201">
                <w:pPr>
                  <w:spacing w:after="0" w:line="240" w:lineRule="auto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My mark is …….....</w:t>
                </w:r>
              </w:p>
              <w:p w:rsidR="00325721" w:rsidRPr="006F70CE" w:rsidRDefault="00325721" w:rsidP="00EB7201">
                <w:pPr>
                  <w:spacing w:after="0" w:line="240" w:lineRule="auto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………………………….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1F16"/>
    <w:multiLevelType w:val="hybridMultilevel"/>
    <w:tmpl w:val="DE644120"/>
    <w:lvl w:ilvl="0" w:tplc="65923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74174"/>
    <w:multiLevelType w:val="hybridMultilevel"/>
    <w:tmpl w:val="8B6ADCF6"/>
    <w:lvl w:ilvl="0" w:tplc="9348B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2698B"/>
    <w:multiLevelType w:val="hybridMultilevel"/>
    <w:tmpl w:val="52C4C2CA"/>
    <w:lvl w:ilvl="0" w:tplc="1FF21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B2FA4"/>
    <w:multiLevelType w:val="hybridMultilevel"/>
    <w:tmpl w:val="15248C5A"/>
    <w:lvl w:ilvl="0" w:tplc="67A6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B1D2E"/>
    <w:multiLevelType w:val="hybridMultilevel"/>
    <w:tmpl w:val="83306224"/>
    <w:lvl w:ilvl="0" w:tplc="0CAC8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856"/>
    <w:rsid w:val="00031A1D"/>
    <w:rsid w:val="00066C50"/>
    <w:rsid w:val="0009418E"/>
    <w:rsid w:val="001006FC"/>
    <w:rsid w:val="0013657C"/>
    <w:rsid w:val="001A6A4A"/>
    <w:rsid w:val="002002D8"/>
    <w:rsid w:val="0022424D"/>
    <w:rsid w:val="002A259B"/>
    <w:rsid w:val="002C4FCE"/>
    <w:rsid w:val="00325721"/>
    <w:rsid w:val="00370DCC"/>
    <w:rsid w:val="003A1BAE"/>
    <w:rsid w:val="003D581C"/>
    <w:rsid w:val="00411B69"/>
    <w:rsid w:val="00434B10"/>
    <w:rsid w:val="005150FA"/>
    <w:rsid w:val="00566B46"/>
    <w:rsid w:val="005D74BE"/>
    <w:rsid w:val="006126DC"/>
    <w:rsid w:val="00637149"/>
    <w:rsid w:val="0068370A"/>
    <w:rsid w:val="006C23E0"/>
    <w:rsid w:val="006F70CE"/>
    <w:rsid w:val="007034FD"/>
    <w:rsid w:val="007345AC"/>
    <w:rsid w:val="007703C1"/>
    <w:rsid w:val="007A184C"/>
    <w:rsid w:val="007D4C15"/>
    <w:rsid w:val="008840E5"/>
    <w:rsid w:val="008871CD"/>
    <w:rsid w:val="009F11A1"/>
    <w:rsid w:val="00AC786D"/>
    <w:rsid w:val="00B21BE5"/>
    <w:rsid w:val="00B23671"/>
    <w:rsid w:val="00B4585F"/>
    <w:rsid w:val="00BA43AD"/>
    <w:rsid w:val="00BA74A5"/>
    <w:rsid w:val="00BD016A"/>
    <w:rsid w:val="00BE0E39"/>
    <w:rsid w:val="00BE3148"/>
    <w:rsid w:val="00D01F0D"/>
    <w:rsid w:val="00D67436"/>
    <w:rsid w:val="00E352AC"/>
    <w:rsid w:val="00E63DD7"/>
    <w:rsid w:val="00EB7201"/>
    <w:rsid w:val="00F000DA"/>
    <w:rsid w:val="00F353EE"/>
    <w:rsid w:val="00FB0856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F0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0856"/>
  </w:style>
  <w:style w:type="paragraph" w:styleId="Footer">
    <w:name w:val="footer"/>
    <w:basedOn w:val="Normal"/>
    <w:link w:val="FooterChar"/>
    <w:uiPriority w:val="99"/>
    <w:semiHidden/>
    <w:rsid w:val="00F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0856"/>
  </w:style>
  <w:style w:type="paragraph" w:styleId="BalloonText">
    <w:name w:val="Balloon Text"/>
    <w:basedOn w:val="Normal"/>
    <w:link w:val="BalloonTextChar"/>
    <w:uiPriority w:val="99"/>
    <w:semiHidden/>
    <w:rsid w:val="00411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1B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A1BAE"/>
    <w:pPr>
      <w:spacing w:after="160" w:line="259" w:lineRule="auto"/>
      <w:ind w:left="720"/>
    </w:pPr>
  </w:style>
  <w:style w:type="paragraph" w:styleId="NoSpacing">
    <w:name w:val="No Spacing"/>
    <w:uiPriority w:val="99"/>
    <w:qFormat/>
    <w:rsid w:val="001A6A4A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3</Pages>
  <Words>699</Words>
  <Characters>3989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SULTAN</dc:creator>
  <cp:keywords>sorubak.com</cp:keywords>
  <dc:description/>
  <cp:lastModifiedBy>edanur</cp:lastModifiedBy>
  <cp:revision>16</cp:revision>
  <cp:lastPrinted>2015-10-26T07:45:00Z</cp:lastPrinted>
  <dcterms:created xsi:type="dcterms:W3CDTF">2015-10-25T16:40:00Z</dcterms:created>
  <dcterms:modified xsi:type="dcterms:W3CDTF">2016-11-06T14:04:00Z</dcterms:modified>
  <cp:category>sorubak.com</cp:category>
</cp:coreProperties>
</file>