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77D" w:rsidRDefault="0014177D">
      <w:r>
        <w:rPr>
          <w:noProof/>
        </w:rPr>
        <w:pict>
          <v:roundrect id="Yuvarlatılmış Dikdörtgen 2" o:spid="_x0000_s1026" style="position:absolute;margin-left:-25.5pt;margin-top:-29.25pt;width:574.5pt;height:51.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">
            <v:textbox>
              <w:txbxContent>
                <w:p w:rsidR="0014177D" w:rsidRPr="00980112" w:rsidRDefault="0014177D" w:rsidP="00F47F9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2015-2016 EDUCATION YEAR FAİK ALİ SECONDARY SCHOOL 1st TERM 3rd ENGLISH EXAM  GRADE: 8</w:t>
                  </w:r>
                </w:p>
                <w:p w:rsidR="0014177D" w:rsidRPr="00980112" w:rsidRDefault="0014177D" w:rsidP="00F47F9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Name/Surname:</w:t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Number:</w:t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Class:8/</w:t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 xml:space="preserve">      MARK:</w:t>
                  </w:r>
                </w:p>
              </w:txbxContent>
            </v:textbox>
          </v:roundrect>
        </w:pict>
      </w:r>
    </w:p>
    <w:p w:rsidR="0014177D" w:rsidRPr="00980112" w:rsidRDefault="0014177D" w:rsidP="00F47F97">
      <w:pPr>
        <w:rPr>
          <w:b/>
          <w:sz w:val="24"/>
          <w:szCs w:val="24"/>
        </w:rPr>
      </w:pPr>
      <w:r w:rsidRPr="00980112">
        <w:rPr>
          <w:b/>
          <w:sz w:val="24"/>
          <w:szCs w:val="24"/>
        </w:rPr>
        <w:t>A) Match the computer parts with their names (3x5:15 pts)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6"/>
      </w:tblGrid>
      <w:tr w:rsidR="0014177D" w:rsidRPr="003F2E68" w:rsidTr="003F2E68">
        <w:tc>
          <w:tcPr>
            <w:tcW w:w="10606" w:type="dxa"/>
          </w:tcPr>
          <w:p w:rsidR="0014177D" w:rsidRPr="003F2E68" w:rsidRDefault="0014177D" w:rsidP="003F2E6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F2E68">
              <w:rPr>
                <w:b/>
              </w:rPr>
              <w:t xml:space="preserve">                  </w:t>
            </w:r>
            <w:r w:rsidRPr="003F2E68">
              <w:rPr>
                <w:b/>
                <w:sz w:val="24"/>
                <w:szCs w:val="24"/>
              </w:rPr>
              <w:t>printer                monitor                       microphone                    system unit                     headphones</w:t>
            </w:r>
          </w:p>
        </w:tc>
      </w:tr>
    </w:tbl>
    <w:p w:rsidR="0014177D" w:rsidRDefault="0014177D" w:rsidP="00F47F97">
      <w:pPr>
        <w:spacing w:after="0"/>
        <w:rPr>
          <w:b/>
        </w:rPr>
      </w:pPr>
    </w:p>
    <w:p w:rsidR="0014177D" w:rsidRDefault="0014177D" w:rsidP="00F47F97">
      <w:pPr>
        <w:spacing w:after="0"/>
        <w:rPr>
          <w:b/>
        </w:rPr>
      </w:pPr>
      <w:r w:rsidRPr="003F2E68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97.5pt;height:97.5pt;visibility:visible">
            <v:imagedata r:id="rId6" o:title=""/>
          </v:shape>
        </w:pict>
      </w:r>
      <w:r>
        <w:rPr>
          <w:b/>
        </w:rPr>
        <w:t xml:space="preserve"> </w:t>
      </w:r>
      <w:r w:rsidRPr="003F2E68">
        <w:rPr>
          <w:b/>
          <w:noProof/>
        </w:rPr>
        <w:pict>
          <v:shape id="Resim 4" o:spid="_x0000_i1026" type="#_x0000_t75" style="width:113.25pt;height:102.75pt;visibility:visible">
            <v:imagedata r:id="rId7" o:title=""/>
          </v:shape>
        </w:pict>
      </w:r>
      <w:r>
        <w:rPr>
          <w:b/>
        </w:rPr>
        <w:t xml:space="preserve">     </w:t>
      </w:r>
      <w:r w:rsidRPr="003F2E68">
        <w:rPr>
          <w:b/>
          <w:noProof/>
        </w:rPr>
        <w:pict>
          <v:shape id="Resim 3" o:spid="_x0000_i1027" type="#_x0000_t75" style="width:117.75pt;height:103.5pt;visibility:visible">
            <v:imagedata r:id="rId8" o:title=""/>
          </v:shape>
        </w:pict>
      </w:r>
      <w:r>
        <w:rPr>
          <w:b/>
        </w:rPr>
        <w:t xml:space="preserve">  </w:t>
      </w:r>
      <w:r w:rsidRPr="003F2E68">
        <w:rPr>
          <w:b/>
          <w:noProof/>
        </w:rPr>
        <w:pict>
          <v:shape id="Resim 2" o:spid="_x0000_i1028" type="#_x0000_t75" style="width:1in;height:90.75pt;visibility:visible">
            <v:imagedata r:id="rId9" o:title=""/>
          </v:shape>
        </w:pict>
      </w:r>
      <w:r w:rsidRPr="003F2E68">
        <w:rPr>
          <w:b/>
          <w:noProof/>
        </w:rPr>
        <w:pict>
          <v:shape id="Resim 1" o:spid="_x0000_i1029" type="#_x0000_t75" style="width:90pt;height:90pt;visibility:visible">
            <v:imagedata r:id="rId10" o:title=""/>
          </v:shape>
        </w:pict>
      </w:r>
    </w:p>
    <w:p w:rsidR="0014177D" w:rsidRDefault="0014177D" w:rsidP="00F47F97">
      <w:pPr>
        <w:spacing w:after="0"/>
        <w:rPr>
          <w:b/>
        </w:rPr>
      </w:pPr>
      <w:r>
        <w:rPr>
          <w:b/>
        </w:rPr>
        <w:t>__________________       ___________________      _____________________    ______________   ______________</w:t>
      </w:r>
    </w:p>
    <w:p w:rsidR="0014177D" w:rsidRDefault="0014177D" w:rsidP="00F47F97">
      <w:pPr>
        <w:spacing w:after="0"/>
        <w:rPr>
          <w:b/>
        </w:rPr>
      </w:pPr>
    </w:p>
    <w:p w:rsidR="0014177D" w:rsidRPr="00980112" w:rsidRDefault="0014177D" w:rsidP="00F47F97">
      <w:pPr>
        <w:spacing w:after="0"/>
        <w:rPr>
          <w:b/>
          <w:sz w:val="24"/>
          <w:szCs w:val="24"/>
        </w:rPr>
      </w:pPr>
      <w:r w:rsidRPr="00980112">
        <w:rPr>
          <w:b/>
          <w:sz w:val="24"/>
          <w:szCs w:val="24"/>
        </w:rPr>
        <w:t>B) Match the two parts of the sentences (2x7:14 pts)</w:t>
      </w:r>
    </w:p>
    <w:p w:rsidR="0014177D" w:rsidRDefault="0014177D" w:rsidP="00F47F97">
      <w:pPr>
        <w:spacing w:after="0"/>
        <w:rPr>
          <w:b/>
        </w:rPr>
      </w:pPr>
      <w:r>
        <w:rPr>
          <w:noProof/>
        </w:rPr>
        <w:pict>
          <v:roundrect id="Yuvarlatılmış Dikdörtgen 45" o:spid="_x0000_s1027" style="position:absolute;margin-left:344.75pt;margin-top:13.85pt;width:132.25pt;height:103.1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" fillcolor="#ffc">
            <v:textbox>
              <w:txbxContent>
                <w:p w:rsidR="0014177D" w:rsidRDefault="0014177D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1.______     7.______</w:t>
                  </w:r>
                </w:p>
                <w:p w:rsidR="0014177D" w:rsidRDefault="0014177D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2.______</w:t>
                  </w:r>
                </w:p>
                <w:p w:rsidR="0014177D" w:rsidRDefault="0014177D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3.______</w:t>
                  </w:r>
                </w:p>
                <w:p w:rsidR="0014177D" w:rsidRDefault="0014177D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4.______</w:t>
                  </w:r>
                </w:p>
                <w:p w:rsidR="0014177D" w:rsidRDefault="0014177D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5.______</w:t>
                  </w:r>
                </w:p>
                <w:p w:rsidR="0014177D" w:rsidRDefault="0014177D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6.______</w:t>
                  </w:r>
                </w:p>
                <w:p w:rsidR="0014177D" w:rsidRDefault="0014177D" w:rsidP="000C5AA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14177D" w:rsidRPr="00AE30A2" w:rsidRDefault="0014177D" w:rsidP="000C5AA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14177D" w:rsidRPr="000C5AA0" w:rsidRDefault="0014177D" w:rsidP="00F47F97">
      <w:pPr>
        <w:spacing w:after="0"/>
        <w:rPr>
          <w:b/>
        </w:rPr>
      </w:pPr>
      <w:r>
        <w:rPr>
          <w:b/>
        </w:rPr>
        <w:t>1.</w:t>
      </w:r>
      <w:r w:rsidRPr="000C5AA0">
        <w:t>Could I speak</w:t>
      </w:r>
      <w:r>
        <w:tab/>
      </w:r>
      <w:r>
        <w:tab/>
      </w:r>
      <w:r>
        <w:tab/>
      </w:r>
      <w:r>
        <w:tab/>
      </w:r>
      <w:r>
        <w:rPr>
          <w:b/>
        </w:rPr>
        <w:t>a</w:t>
      </w:r>
      <w:r w:rsidRPr="000C5AA0">
        <w:t>.your name and number, please?</w:t>
      </w:r>
    </w:p>
    <w:p w:rsidR="0014177D" w:rsidRDefault="0014177D" w:rsidP="00F47F97">
      <w:pPr>
        <w:spacing w:after="0"/>
        <w:rPr>
          <w:b/>
        </w:rPr>
      </w:pPr>
      <w:r>
        <w:rPr>
          <w:b/>
        </w:rPr>
        <w:t>2.</w:t>
      </w:r>
      <w:r w:rsidRPr="000C5AA0">
        <w:t>I’m sorry. He’s not</w:t>
      </w:r>
      <w:r>
        <w:tab/>
      </w:r>
      <w:r>
        <w:tab/>
      </w:r>
      <w:r>
        <w:tab/>
      </w:r>
      <w:r w:rsidRPr="000C5AA0">
        <w:rPr>
          <w:b/>
        </w:rPr>
        <w:t>b.</w:t>
      </w:r>
      <w:r>
        <w:t>you very well. It’s a bad line.</w:t>
      </w:r>
    </w:p>
    <w:p w:rsidR="0014177D" w:rsidRPr="000C5AA0" w:rsidRDefault="0014177D" w:rsidP="00F47F97">
      <w:pPr>
        <w:spacing w:after="0"/>
      </w:pPr>
      <w:r>
        <w:rPr>
          <w:b/>
        </w:rPr>
        <w:t>3.</w:t>
      </w:r>
      <w:r w:rsidRPr="000C5AA0">
        <w:t>Could you ask</w:t>
      </w:r>
      <w:r>
        <w:tab/>
      </w:r>
      <w:r>
        <w:tab/>
      </w:r>
      <w:r>
        <w:tab/>
      </w:r>
      <w:r>
        <w:tab/>
      </w:r>
      <w:r w:rsidRPr="000C5AA0">
        <w:rPr>
          <w:b/>
        </w:rPr>
        <w:t>c.</w:t>
      </w:r>
      <w:r>
        <w:t>available at the moment.</w:t>
      </w:r>
    </w:p>
    <w:p w:rsidR="0014177D" w:rsidRPr="000C5AA0" w:rsidRDefault="0014177D" w:rsidP="00F47F97">
      <w:pPr>
        <w:spacing w:after="0"/>
      </w:pPr>
      <w:r>
        <w:rPr>
          <w:b/>
        </w:rPr>
        <w:t>4.</w:t>
      </w:r>
      <w:r w:rsidRPr="000C5AA0">
        <w:t>I can’t hear</w:t>
      </w:r>
      <w:r>
        <w:tab/>
      </w:r>
      <w:r>
        <w:tab/>
      </w:r>
      <w:r>
        <w:tab/>
      </w:r>
      <w:r>
        <w:tab/>
      </w:r>
      <w:r w:rsidRPr="000C5AA0">
        <w:rPr>
          <w:b/>
        </w:rPr>
        <w:t>d.</w:t>
      </w:r>
      <w:r>
        <w:t>him to call me?</w:t>
      </w:r>
    </w:p>
    <w:p w:rsidR="0014177D" w:rsidRDefault="0014177D" w:rsidP="00F47F97">
      <w:pPr>
        <w:spacing w:after="0"/>
        <w:rPr>
          <w:b/>
        </w:rPr>
      </w:pPr>
      <w:r>
        <w:rPr>
          <w:b/>
        </w:rPr>
        <w:t>5.</w:t>
      </w:r>
      <w:r w:rsidRPr="000C5AA0">
        <w:t>Would you like</w:t>
      </w:r>
      <w:r>
        <w:tab/>
      </w:r>
      <w:r>
        <w:tab/>
      </w:r>
      <w:r>
        <w:tab/>
      </w:r>
      <w:r w:rsidRPr="000C5AA0">
        <w:rPr>
          <w:b/>
        </w:rPr>
        <w:t>e.</w:t>
      </w:r>
      <w:r>
        <w:t>on a moment, please?</w:t>
      </w:r>
    </w:p>
    <w:p w:rsidR="0014177D" w:rsidRDefault="0014177D" w:rsidP="00F47F97">
      <w:pPr>
        <w:spacing w:after="0"/>
        <w:rPr>
          <w:b/>
        </w:rPr>
      </w:pPr>
      <w:r>
        <w:rPr>
          <w:b/>
        </w:rPr>
        <w:t>6.</w:t>
      </w:r>
      <w:r w:rsidRPr="000C5AA0">
        <w:t>Could I take</w:t>
      </w:r>
      <w:r>
        <w:tab/>
      </w:r>
      <w:r>
        <w:tab/>
      </w:r>
      <w:r>
        <w:tab/>
      </w:r>
      <w:r>
        <w:tab/>
      </w:r>
      <w:r w:rsidRPr="000C5AA0">
        <w:rPr>
          <w:b/>
        </w:rPr>
        <w:t>f.</w:t>
      </w:r>
      <w:r>
        <w:t>to leave a message?</w:t>
      </w:r>
    </w:p>
    <w:p w:rsidR="0014177D" w:rsidRDefault="0014177D" w:rsidP="00F47F97">
      <w:pPr>
        <w:spacing w:after="0"/>
      </w:pPr>
      <w:r>
        <w:rPr>
          <w:b/>
        </w:rPr>
        <w:t>7.</w:t>
      </w:r>
      <w:r w:rsidRPr="000C5AA0">
        <w:t>Can you hold</w:t>
      </w:r>
      <w:r>
        <w:tab/>
      </w:r>
      <w:r>
        <w:tab/>
      </w:r>
      <w:r>
        <w:tab/>
      </w:r>
      <w:r>
        <w:tab/>
      </w:r>
      <w:r w:rsidRPr="000C5AA0">
        <w:rPr>
          <w:b/>
        </w:rPr>
        <w:t>g.</w:t>
      </w:r>
      <w:r>
        <w:t>to Mary, please?</w:t>
      </w:r>
    </w:p>
    <w:p w:rsidR="0014177D" w:rsidRDefault="0014177D" w:rsidP="00F47F97">
      <w:pPr>
        <w:spacing w:after="0"/>
      </w:pPr>
    </w:p>
    <w:p w:rsidR="0014177D" w:rsidRPr="00980112" w:rsidRDefault="0014177D" w:rsidP="00F47F97">
      <w:pPr>
        <w:spacing w:after="0"/>
        <w:rPr>
          <w:b/>
          <w:sz w:val="24"/>
          <w:szCs w:val="24"/>
        </w:rPr>
      </w:pPr>
      <w:r w:rsidRPr="00980112">
        <w:rPr>
          <w:b/>
          <w:sz w:val="24"/>
          <w:szCs w:val="24"/>
        </w:rPr>
        <w:t>C) Fill in the blanks with the appropriate words (3x5:15 pts)</w:t>
      </w:r>
    </w:p>
    <w:p w:rsidR="0014177D" w:rsidRDefault="0014177D" w:rsidP="00F47F97">
      <w:pPr>
        <w:spacing w:after="0"/>
        <w:rPr>
          <w:b/>
        </w:rPr>
      </w:pPr>
    </w:p>
    <w:p w:rsidR="0014177D" w:rsidRDefault="0014177D" w:rsidP="00F47F97">
      <w:pPr>
        <w:spacing w:after="0"/>
      </w:pPr>
      <w:r>
        <w:rPr>
          <w:b/>
        </w:rPr>
        <w:t xml:space="preserve">1. </w:t>
      </w:r>
      <w:r w:rsidRPr="00123324">
        <w:t>I</w:t>
      </w:r>
      <w:r>
        <w:rPr>
          <w:b/>
        </w:rPr>
        <w:t xml:space="preserve"> </w:t>
      </w:r>
      <w:r w:rsidRPr="00123324">
        <w:t>don’t have a Facebook ________________________________(</w:t>
      </w:r>
      <w:r>
        <w:rPr>
          <w:b/>
        </w:rPr>
        <w:t xml:space="preserve">account / </w:t>
      </w:r>
      <w:r w:rsidRPr="00123324">
        <w:rPr>
          <w:b/>
        </w:rPr>
        <w:t>connection</w:t>
      </w:r>
      <w:r w:rsidRPr="00123324">
        <w:t>)</w:t>
      </w:r>
    </w:p>
    <w:p w:rsidR="0014177D" w:rsidRDefault="0014177D" w:rsidP="00F47F97">
      <w:pPr>
        <w:spacing w:after="0"/>
      </w:pPr>
      <w:r w:rsidRPr="00123324">
        <w:rPr>
          <w:b/>
        </w:rPr>
        <w:t>2.</w:t>
      </w:r>
      <w:r>
        <w:t xml:space="preserve"> I sometimes _____________________ music from the internet. (</w:t>
      </w:r>
      <w:r>
        <w:rPr>
          <w:b/>
        </w:rPr>
        <w:t xml:space="preserve">log in / </w:t>
      </w:r>
      <w:r w:rsidRPr="00123324">
        <w:rPr>
          <w:b/>
        </w:rPr>
        <w:t>download</w:t>
      </w:r>
      <w:r>
        <w:t>)</w:t>
      </w:r>
    </w:p>
    <w:p w:rsidR="0014177D" w:rsidRDefault="0014177D" w:rsidP="00F47F97">
      <w:pPr>
        <w:spacing w:after="0"/>
      </w:pPr>
      <w:r w:rsidRPr="00123324">
        <w:rPr>
          <w:b/>
        </w:rPr>
        <w:t>3.</w:t>
      </w:r>
      <w:r>
        <w:t xml:space="preserve"> Facebook, Instagram and Twitter are social networking ___________________ (</w:t>
      </w:r>
      <w:r>
        <w:rPr>
          <w:b/>
        </w:rPr>
        <w:t xml:space="preserve">sites / </w:t>
      </w:r>
      <w:r w:rsidRPr="00123324">
        <w:rPr>
          <w:b/>
        </w:rPr>
        <w:t>browsers</w:t>
      </w:r>
      <w:r>
        <w:t>)</w:t>
      </w:r>
    </w:p>
    <w:p w:rsidR="0014177D" w:rsidRDefault="0014177D" w:rsidP="00F47F97">
      <w:pPr>
        <w:spacing w:after="0"/>
        <w:rPr>
          <w:b/>
        </w:rPr>
      </w:pPr>
      <w:r w:rsidRPr="004C0441">
        <w:rPr>
          <w:b/>
        </w:rPr>
        <w:t>4.</w:t>
      </w:r>
      <w:r>
        <w:t xml:space="preserve"> I can’t go online because I don’t have an internet ____________________</w:t>
      </w:r>
      <w:r w:rsidRPr="004C0441">
        <w:rPr>
          <w:b/>
        </w:rPr>
        <w:t>(upload / connection)</w:t>
      </w:r>
    </w:p>
    <w:p w:rsidR="0014177D" w:rsidRDefault="0014177D" w:rsidP="00F47F97">
      <w:pPr>
        <w:spacing w:after="0"/>
        <w:rPr>
          <w:b/>
        </w:rPr>
      </w:pPr>
      <w:r>
        <w:rPr>
          <w:b/>
        </w:rPr>
        <w:t xml:space="preserve">5. </w:t>
      </w:r>
      <w:r>
        <w:t xml:space="preserve">There are two ________________ in this e-mail. They are both documents. </w:t>
      </w:r>
      <w:r w:rsidRPr="004C0441">
        <w:rPr>
          <w:b/>
        </w:rPr>
        <w:t>(comments / attachments)</w:t>
      </w:r>
    </w:p>
    <w:p w:rsidR="0014177D" w:rsidRDefault="0014177D" w:rsidP="00F47F97">
      <w:pPr>
        <w:spacing w:after="0"/>
        <w:rPr>
          <w:b/>
        </w:rPr>
      </w:pPr>
    </w:p>
    <w:p w:rsidR="0014177D" w:rsidRPr="00980112" w:rsidRDefault="0014177D" w:rsidP="00F47F97">
      <w:pPr>
        <w:spacing w:after="0"/>
        <w:rPr>
          <w:b/>
          <w:sz w:val="24"/>
          <w:szCs w:val="24"/>
        </w:rPr>
      </w:pPr>
      <w:r w:rsidRPr="00980112">
        <w:rPr>
          <w:b/>
          <w:sz w:val="24"/>
          <w:szCs w:val="24"/>
        </w:rPr>
        <w:t>D) Answer the questions below about your internet habits (2x7:14 pts)</w:t>
      </w:r>
    </w:p>
    <w:p w:rsidR="0014177D" w:rsidRDefault="0014177D" w:rsidP="00F47F97">
      <w:pPr>
        <w:spacing w:after="0"/>
        <w:rPr>
          <w:b/>
        </w:rPr>
      </w:pPr>
    </w:p>
    <w:p w:rsidR="0014177D" w:rsidRDefault="0014177D" w:rsidP="00F47F97">
      <w:pPr>
        <w:spacing w:after="0"/>
      </w:pPr>
      <w:r>
        <w:rPr>
          <w:b/>
        </w:rPr>
        <w:t>1.</w:t>
      </w:r>
      <w:r>
        <w:t xml:space="preserve"> How many hours a day do you use the internet?</w:t>
      </w:r>
    </w:p>
    <w:p w:rsidR="0014177D" w:rsidRDefault="0014177D" w:rsidP="00F47F97">
      <w:pPr>
        <w:spacing w:after="0"/>
      </w:pPr>
      <w:r>
        <w:t>_______________________________________________________________________________________________</w:t>
      </w:r>
    </w:p>
    <w:p w:rsidR="0014177D" w:rsidRDefault="0014177D" w:rsidP="00F47F97">
      <w:pPr>
        <w:spacing w:after="0"/>
      </w:pPr>
      <w:r w:rsidRPr="00980112">
        <w:rPr>
          <w:b/>
        </w:rPr>
        <w:t>2.</w:t>
      </w:r>
      <w:r>
        <w:t xml:space="preserve"> Who uses the internet most in your family?</w:t>
      </w:r>
    </w:p>
    <w:p w:rsidR="0014177D" w:rsidRDefault="0014177D" w:rsidP="00160348">
      <w:pPr>
        <w:spacing w:after="0"/>
      </w:pPr>
      <w:r>
        <w:t>_______________________________________________________________________________________________</w:t>
      </w:r>
    </w:p>
    <w:p w:rsidR="0014177D" w:rsidRDefault="0014177D" w:rsidP="00F47F97">
      <w:pPr>
        <w:spacing w:after="0"/>
      </w:pPr>
      <w:r w:rsidRPr="00980112">
        <w:rPr>
          <w:b/>
        </w:rPr>
        <w:t>3.</w:t>
      </w:r>
      <w:r>
        <w:t xml:space="preserve"> What do you usually do on the Net?</w:t>
      </w:r>
    </w:p>
    <w:p w:rsidR="0014177D" w:rsidRDefault="0014177D" w:rsidP="00160348">
      <w:pPr>
        <w:spacing w:after="0"/>
      </w:pPr>
      <w:r>
        <w:t>_______________________________________________________________________________________________</w:t>
      </w:r>
    </w:p>
    <w:p w:rsidR="0014177D" w:rsidRDefault="0014177D" w:rsidP="00F47F97">
      <w:pPr>
        <w:spacing w:after="0"/>
      </w:pPr>
      <w:r w:rsidRPr="00980112">
        <w:rPr>
          <w:b/>
        </w:rPr>
        <w:t>4.</w:t>
      </w:r>
      <w:r>
        <w:t xml:space="preserve"> Do you play online games every day?</w:t>
      </w:r>
    </w:p>
    <w:p w:rsidR="0014177D" w:rsidRDefault="0014177D" w:rsidP="00160348">
      <w:pPr>
        <w:spacing w:after="0"/>
      </w:pPr>
      <w:r>
        <w:t>_______________________________________________________________________________________________</w:t>
      </w:r>
    </w:p>
    <w:p w:rsidR="0014177D" w:rsidRDefault="0014177D" w:rsidP="00F47F97">
      <w:pPr>
        <w:spacing w:after="0"/>
      </w:pPr>
      <w:r w:rsidRPr="00980112">
        <w:rPr>
          <w:b/>
        </w:rPr>
        <w:t>5.</w:t>
      </w:r>
      <w:r>
        <w:t xml:space="preserve"> How often do you do homework on the Net?</w:t>
      </w:r>
    </w:p>
    <w:p w:rsidR="0014177D" w:rsidRDefault="0014177D" w:rsidP="00160348">
      <w:pPr>
        <w:spacing w:after="0"/>
      </w:pPr>
      <w:r>
        <w:t>_______________________________________________________________________________________________</w:t>
      </w:r>
    </w:p>
    <w:p w:rsidR="0014177D" w:rsidRDefault="0014177D" w:rsidP="00F47F97">
      <w:pPr>
        <w:spacing w:after="0"/>
      </w:pPr>
      <w:r w:rsidRPr="00980112">
        <w:rPr>
          <w:b/>
        </w:rPr>
        <w:t>6.</w:t>
      </w:r>
      <w:r>
        <w:t xml:space="preserve"> Are you a member of any social networking sites?</w:t>
      </w:r>
    </w:p>
    <w:p w:rsidR="0014177D" w:rsidRDefault="0014177D" w:rsidP="00160348">
      <w:pPr>
        <w:spacing w:after="0"/>
      </w:pPr>
      <w:r>
        <w:t>_______________________________________________________________________________________________</w:t>
      </w:r>
    </w:p>
    <w:p w:rsidR="0014177D" w:rsidRDefault="0014177D" w:rsidP="00F47F97">
      <w:pPr>
        <w:spacing w:after="0"/>
      </w:pPr>
      <w:r w:rsidRPr="00980112">
        <w:rPr>
          <w:b/>
        </w:rPr>
        <w:t>7.</w:t>
      </w:r>
      <w:r>
        <w:t xml:space="preserve"> How often do you do online shopping?</w:t>
      </w:r>
    </w:p>
    <w:p w:rsidR="0014177D" w:rsidRDefault="0014177D" w:rsidP="00F47F97">
      <w:pPr>
        <w:spacing w:after="0"/>
      </w:pPr>
      <w:r>
        <w:t>_______________________________________________________________________________________________</w:t>
      </w:r>
    </w:p>
    <w:p w:rsidR="0014177D" w:rsidRDefault="0014177D" w:rsidP="00F47F97">
      <w:pPr>
        <w:spacing w:after="0"/>
      </w:pPr>
    </w:p>
    <w:p w:rsidR="0014177D" w:rsidRDefault="0014177D" w:rsidP="00F47F97">
      <w:pPr>
        <w:spacing w:after="0"/>
        <w:rPr>
          <w:b/>
        </w:rPr>
      </w:pPr>
    </w:p>
    <w:p w:rsidR="0014177D" w:rsidRPr="00980112" w:rsidRDefault="0014177D" w:rsidP="00F47F97">
      <w:pPr>
        <w:spacing w:after="0"/>
        <w:rPr>
          <w:b/>
          <w:sz w:val="24"/>
          <w:szCs w:val="24"/>
        </w:rPr>
      </w:pPr>
      <w:r w:rsidRPr="00980112">
        <w:rPr>
          <w:b/>
          <w:sz w:val="24"/>
          <w:szCs w:val="24"/>
        </w:rPr>
        <w:t xml:space="preserve">E) Fill in the blanks using </w:t>
      </w:r>
      <w:r w:rsidRPr="00980112">
        <w:rPr>
          <w:b/>
          <w:sz w:val="24"/>
          <w:szCs w:val="24"/>
          <w:u w:val="single"/>
        </w:rPr>
        <w:t>because / but / and / so</w:t>
      </w:r>
      <w:r w:rsidRPr="00980112">
        <w:rPr>
          <w:b/>
          <w:sz w:val="24"/>
          <w:szCs w:val="24"/>
        </w:rPr>
        <w:t xml:space="preserve"> (3x5:15 pts)</w:t>
      </w:r>
    </w:p>
    <w:p w:rsidR="0014177D" w:rsidRPr="00980112" w:rsidRDefault="0014177D" w:rsidP="00F47F97">
      <w:pPr>
        <w:spacing w:after="0"/>
        <w:rPr>
          <w:b/>
          <w:sz w:val="24"/>
          <w:szCs w:val="24"/>
        </w:rPr>
      </w:pPr>
    </w:p>
    <w:p w:rsidR="0014177D" w:rsidRDefault="0014177D" w:rsidP="00F47F97">
      <w:pPr>
        <w:spacing w:after="0"/>
      </w:pPr>
      <w:r>
        <w:rPr>
          <w:b/>
        </w:rPr>
        <w:t xml:space="preserve">1. </w:t>
      </w:r>
      <w:r>
        <w:t>My sister plays tennis ________________ volleyball.</w:t>
      </w:r>
    </w:p>
    <w:p w:rsidR="0014177D" w:rsidRDefault="0014177D" w:rsidP="00F47F97">
      <w:pPr>
        <w:spacing w:after="0"/>
      </w:pPr>
      <w:r w:rsidRPr="00DD146E">
        <w:rPr>
          <w:b/>
        </w:rPr>
        <w:t>2.</w:t>
      </w:r>
      <w:r>
        <w:t xml:space="preserve"> He went to the disco, ________________ he didn’t dance.</w:t>
      </w:r>
    </w:p>
    <w:p w:rsidR="0014177D" w:rsidRDefault="0014177D" w:rsidP="00F47F97">
      <w:pPr>
        <w:spacing w:after="0"/>
      </w:pPr>
      <w:r w:rsidRPr="00DD146E">
        <w:rPr>
          <w:b/>
        </w:rPr>
        <w:t>3</w:t>
      </w:r>
      <w:r>
        <w:t>. She didn’t invited me, _______________ I didn’t go to her birthday party.</w:t>
      </w:r>
    </w:p>
    <w:p w:rsidR="0014177D" w:rsidRDefault="0014177D" w:rsidP="00F47F97">
      <w:pPr>
        <w:spacing w:after="0"/>
      </w:pPr>
      <w:r w:rsidRPr="00DD146E">
        <w:rPr>
          <w:b/>
        </w:rPr>
        <w:t>4.</w:t>
      </w:r>
      <w:r>
        <w:t xml:space="preserve"> My teacher got angry with me ______________ I was late for class.</w:t>
      </w:r>
    </w:p>
    <w:p w:rsidR="0014177D" w:rsidRDefault="0014177D" w:rsidP="00F47F97">
      <w:pPr>
        <w:spacing w:after="0"/>
      </w:pPr>
      <w:r w:rsidRPr="00DD146E">
        <w:rPr>
          <w:b/>
        </w:rPr>
        <w:t>5.</w:t>
      </w:r>
      <w:r>
        <w:t xml:space="preserve"> It is rainy ___________ windy today.</w:t>
      </w:r>
    </w:p>
    <w:p w:rsidR="0014177D" w:rsidRDefault="0014177D" w:rsidP="00F47F97">
      <w:pPr>
        <w:spacing w:after="0"/>
      </w:pPr>
    </w:p>
    <w:p w:rsidR="0014177D" w:rsidRDefault="0014177D" w:rsidP="00F47F97">
      <w:pPr>
        <w:spacing w:after="0"/>
        <w:rPr>
          <w:b/>
        </w:rPr>
      </w:pPr>
    </w:p>
    <w:p w:rsidR="0014177D" w:rsidRPr="00980112" w:rsidRDefault="0014177D" w:rsidP="00F47F97">
      <w:pPr>
        <w:spacing w:after="0"/>
        <w:rPr>
          <w:b/>
          <w:sz w:val="24"/>
          <w:szCs w:val="24"/>
        </w:rPr>
      </w:pPr>
      <w:r w:rsidRPr="00980112">
        <w:rPr>
          <w:b/>
          <w:sz w:val="24"/>
          <w:szCs w:val="24"/>
        </w:rPr>
        <w:t>F) Fill in the blanks using the words in the box (2x11:22 pts)</w:t>
      </w:r>
    </w:p>
    <w:p w:rsidR="0014177D" w:rsidRDefault="0014177D" w:rsidP="00F47F97">
      <w:pPr>
        <w:spacing w:after="0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6"/>
      </w:tblGrid>
      <w:tr w:rsidR="0014177D" w:rsidRPr="003F2E68" w:rsidTr="003F2E68">
        <w:tc>
          <w:tcPr>
            <w:tcW w:w="10606" w:type="dxa"/>
          </w:tcPr>
          <w:p w:rsidR="0014177D" w:rsidRPr="003F2E68" w:rsidRDefault="0014177D" w:rsidP="003F2E6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F2E68">
              <w:rPr>
                <w:b/>
                <w:sz w:val="24"/>
                <w:szCs w:val="24"/>
              </w:rPr>
              <w:t>search         make      practice       listen       connect       chat      do       send        play      enter      watch</w:t>
            </w:r>
          </w:p>
        </w:tc>
      </w:tr>
    </w:tbl>
    <w:p w:rsidR="0014177D" w:rsidRPr="00DD146E" w:rsidRDefault="0014177D" w:rsidP="00F47F97">
      <w:pPr>
        <w:spacing w:after="0"/>
        <w:rPr>
          <w:b/>
        </w:rPr>
      </w:pPr>
    </w:p>
    <w:p w:rsidR="0014177D" w:rsidRDefault="0014177D" w:rsidP="00F47F97">
      <w:pPr>
        <w:spacing w:after="0"/>
      </w:pPr>
      <w:r>
        <w:t>______________ new friends</w:t>
      </w:r>
      <w:r>
        <w:tab/>
      </w:r>
      <w:r>
        <w:tab/>
        <w:t>____________ a movie</w:t>
      </w:r>
      <w:r>
        <w:tab/>
      </w:r>
      <w:r>
        <w:tab/>
      </w:r>
      <w:r>
        <w:tab/>
        <w:t>_____________ for information</w:t>
      </w:r>
    </w:p>
    <w:p w:rsidR="0014177D" w:rsidRDefault="0014177D" w:rsidP="00F47F97">
      <w:pPr>
        <w:spacing w:after="0"/>
      </w:pPr>
      <w:r>
        <w:t>______________ to music</w:t>
      </w:r>
      <w:r>
        <w:tab/>
      </w:r>
      <w:r>
        <w:tab/>
        <w:t>____________homework</w:t>
      </w:r>
      <w:r>
        <w:tab/>
      </w:r>
      <w:r>
        <w:tab/>
        <w:t>_____________ English</w:t>
      </w:r>
    </w:p>
    <w:p w:rsidR="0014177D" w:rsidRDefault="0014177D" w:rsidP="00F47F97">
      <w:pPr>
        <w:spacing w:after="0"/>
      </w:pPr>
      <w:r>
        <w:t>______________ a fax</w:t>
      </w:r>
      <w:r>
        <w:tab/>
      </w:r>
      <w:r>
        <w:tab/>
      </w:r>
      <w:r>
        <w:tab/>
        <w:t>____________ online</w:t>
      </w:r>
      <w:r>
        <w:tab/>
      </w:r>
      <w:r>
        <w:tab/>
      </w:r>
      <w:r>
        <w:tab/>
        <w:t>_____________ online games</w:t>
      </w:r>
    </w:p>
    <w:p w:rsidR="0014177D" w:rsidRDefault="0014177D" w:rsidP="00F47F97">
      <w:pPr>
        <w:spacing w:after="0"/>
      </w:pPr>
      <w:r>
        <w:t>______________ a password</w:t>
      </w:r>
      <w:r>
        <w:tab/>
      </w:r>
      <w:r>
        <w:tab/>
        <w:t>____________ the cable to the modem</w:t>
      </w:r>
    </w:p>
    <w:p w:rsidR="0014177D" w:rsidRDefault="0014177D" w:rsidP="00F47F97">
      <w:pPr>
        <w:spacing w:after="0"/>
      </w:pPr>
    </w:p>
    <w:p w:rsidR="0014177D" w:rsidRDefault="0014177D" w:rsidP="00F47F97">
      <w:pPr>
        <w:spacing w:after="0"/>
        <w:rPr>
          <w:b/>
        </w:rPr>
      </w:pPr>
    </w:p>
    <w:p w:rsidR="0014177D" w:rsidRPr="00980112" w:rsidRDefault="0014177D" w:rsidP="00F47F97">
      <w:pPr>
        <w:spacing w:after="0"/>
        <w:rPr>
          <w:b/>
          <w:sz w:val="24"/>
          <w:szCs w:val="24"/>
        </w:rPr>
      </w:pPr>
      <w:r w:rsidRPr="00980112">
        <w:rPr>
          <w:b/>
          <w:sz w:val="24"/>
          <w:szCs w:val="24"/>
        </w:rPr>
        <w:t>G) Match the words with the pictures (1x5:5 pts)</w:t>
      </w:r>
    </w:p>
    <w:p w:rsidR="0014177D" w:rsidRDefault="0014177D" w:rsidP="00F47F97">
      <w:pPr>
        <w:spacing w:after="0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6"/>
      </w:tblGrid>
      <w:tr w:rsidR="0014177D" w:rsidRPr="003F2E68" w:rsidTr="003F2E68">
        <w:tc>
          <w:tcPr>
            <w:tcW w:w="10606" w:type="dxa"/>
          </w:tcPr>
          <w:p w:rsidR="0014177D" w:rsidRPr="003F2E68" w:rsidRDefault="0014177D" w:rsidP="003F2E6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F2E68">
              <w:rPr>
                <w:b/>
                <w:sz w:val="24"/>
                <w:szCs w:val="24"/>
              </w:rPr>
              <w:t>send a fax            make a phone call            write a letter         speak face-to-face           text a message</w:t>
            </w:r>
          </w:p>
        </w:tc>
      </w:tr>
    </w:tbl>
    <w:p w:rsidR="0014177D" w:rsidRPr="00DD146E" w:rsidRDefault="0014177D" w:rsidP="00F47F97">
      <w:pPr>
        <w:spacing w:after="0"/>
        <w:rPr>
          <w:b/>
        </w:rPr>
      </w:pPr>
    </w:p>
    <w:p w:rsidR="0014177D" w:rsidRDefault="0014177D" w:rsidP="00F47F97">
      <w:pPr>
        <w:spacing w:after="0"/>
      </w:pPr>
      <w:r w:rsidRPr="00DD1AAF">
        <w:rPr>
          <w:noProof/>
        </w:rPr>
        <w:pict>
          <v:shape id="_x0000_i1030" type="#_x0000_t75" style="width:95.25pt;height:91.5pt;visibility:visible">
            <v:imagedata r:id="rId11" o:title=""/>
          </v:shape>
        </w:pict>
      </w:r>
      <w:r w:rsidRPr="00DD1AAF">
        <w:rPr>
          <w:noProof/>
        </w:rPr>
        <w:pict>
          <v:shape id="_x0000_i1031" type="#_x0000_t75" style="width:98.25pt;height:91.5pt;visibility:visible">
            <v:imagedata r:id="rId12" o:title=""/>
          </v:shape>
        </w:pict>
      </w:r>
      <w:r w:rsidRPr="00DD1AAF">
        <w:rPr>
          <w:noProof/>
        </w:rPr>
        <w:pict>
          <v:shape id="_x0000_i1032" type="#_x0000_t75" style="width:108.75pt;height:86.25pt;visibility:visible">
            <v:imagedata r:id="rId13" o:title=""/>
          </v:shape>
        </w:pict>
      </w:r>
      <w:r w:rsidRPr="00DD1AAF">
        <w:rPr>
          <w:noProof/>
        </w:rPr>
        <w:pict>
          <v:shape id="_x0000_i1033" type="#_x0000_t75" style="width:100.5pt;height:90pt;visibility:visible">
            <v:imagedata r:id="rId14" o:title=""/>
          </v:shape>
        </w:pict>
      </w:r>
      <w:r w:rsidRPr="00DD1AAF">
        <w:rPr>
          <w:noProof/>
        </w:rPr>
        <w:pict>
          <v:shape id="_x0000_i1034" type="#_x0000_t75" style="width:110.25pt;height:90pt;visibility:visible">
            <v:imagedata r:id="rId15" o:title=""/>
          </v:shape>
        </w:pict>
      </w:r>
    </w:p>
    <w:p w:rsidR="0014177D" w:rsidRDefault="0014177D" w:rsidP="00F47F97">
      <w:pPr>
        <w:spacing w:after="0"/>
      </w:pPr>
      <w:r>
        <w:t>_________________  _________________   ____________________  _________________  ____________________</w:t>
      </w:r>
    </w:p>
    <w:p w:rsidR="0014177D" w:rsidRPr="00980112" w:rsidRDefault="0014177D" w:rsidP="00980112"/>
    <w:p w:rsidR="0014177D" w:rsidRPr="00980112" w:rsidRDefault="0014177D" w:rsidP="00980112"/>
    <w:p w:rsidR="0014177D" w:rsidRDefault="0014177D" w:rsidP="00980112"/>
    <w:p w:rsidR="0014177D" w:rsidRDefault="0014177D" w:rsidP="00980112">
      <w:pPr>
        <w:tabs>
          <w:tab w:val="left" w:pos="7102"/>
        </w:tabs>
        <w:spacing w:after="0"/>
        <w:rPr>
          <w:rFonts w:ascii="Amperzand" w:hAnsi="Amperzand"/>
          <w:sz w:val="32"/>
          <w:szCs w:val="32"/>
        </w:rPr>
      </w:pPr>
      <w:r>
        <w:tab/>
        <w:t xml:space="preserve">          </w:t>
      </w:r>
      <w:r w:rsidRPr="00980112">
        <w:rPr>
          <w:rFonts w:ascii="Amperzand" w:hAnsi="Amperzand"/>
          <w:sz w:val="32"/>
          <w:szCs w:val="32"/>
        </w:rPr>
        <w:t>English Teacher</w:t>
      </w:r>
    </w:p>
    <w:p w:rsidR="0014177D" w:rsidRDefault="0014177D" w:rsidP="00980112">
      <w:pPr>
        <w:tabs>
          <w:tab w:val="left" w:pos="7102"/>
        </w:tabs>
        <w:spacing w:after="0"/>
        <w:rPr>
          <w:rFonts w:ascii="Amperzand" w:hAnsi="Amperzand"/>
          <w:sz w:val="32"/>
          <w:szCs w:val="32"/>
        </w:rPr>
      </w:pPr>
      <w:r>
        <w:rPr>
          <w:rFonts w:ascii="Amperzand" w:hAnsi="Amperzand"/>
          <w:sz w:val="32"/>
          <w:szCs w:val="32"/>
        </w:rPr>
        <w:t xml:space="preserve">                 </w:t>
      </w:r>
      <w:hyperlink r:id="rId16" w:history="1">
        <w:r>
          <w:rPr>
            <w:rStyle w:val="Hyperlink"/>
          </w:rPr>
          <w:t>http://www.sorubak.com/</w:t>
        </w:r>
      </w:hyperlink>
      <w:r>
        <w:rPr>
          <w:rFonts w:ascii="Amperzand" w:hAnsi="Amperzand"/>
          <w:sz w:val="32"/>
          <w:szCs w:val="32"/>
        </w:rPr>
        <w:t xml:space="preserve">                                                                                                      Hatice ESEN</w:t>
      </w:r>
    </w:p>
    <w:p w:rsidR="0014177D" w:rsidRPr="00980112" w:rsidRDefault="0014177D" w:rsidP="00980112">
      <w:pPr>
        <w:tabs>
          <w:tab w:val="left" w:pos="7102"/>
        </w:tabs>
        <w:rPr>
          <w:rFonts w:ascii="Amperzand" w:hAnsi="Amperzand"/>
          <w:sz w:val="32"/>
          <w:szCs w:val="32"/>
        </w:rPr>
      </w:pPr>
      <w:r>
        <w:rPr>
          <w:rFonts w:ascii="Amperzand" w:hAnsi="Amperzand"/>
          <w:sz w:val="32"/>
          <w:szCs w:val="32"/>
        </w:rPr>
        <w:t xml:space="preserve">                                        </w:t>
      </w:r>
      <w:r>
        <w:rPr>
          <w:rFonts w:ascii="Amperzand" w:hAnsi="Amperzand"/>
          <w:sz w:val="32"/>
          <w:szCs w:val="32"/>
        </w:rPr>
        <w:tab/>
      </w:r>
      <w:r>
        <w:rPr>
          <w:rFonts w:ascii="Amperzand" w:hAnsi="Amperzand"/>
          <w:sz w:val="32"/>
          <w:szCs w:val="32"/>
        </w:rPr>
        <w:tab/>
      </w:r>
      <w:r>
        <w:rPr>
          <w:rFonts w:ascii="Amperzand" w:hAnsi="Amperzand"/>
          <w:sz w:val="32"/>
          <w:szCs w:val="32"/>
        </w:rPr>
        <w:tab/>
      </w:r>
    </w:p>
    <w:sectPr w:rsidR="0014177D" w:rsidRPr="00980112" w:rsidSect="00F47F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77D" w:rsidRDefault="0014177D" w:rsidP="00160348">
      <w:pPr>
        <w:spacing w:after="0" w:line="240" w:lineRule="auto"/>
      </w:pPr>
      <w:r>
        <w:separator/>
      </w:r>
    </w:p>
  </w:endnote>
  <w:endnote w:type="continuationSeparator" w:id="0">
    <w:p w:rsidR="0014177D" w:rsidRDefault="0014177D" w:rsidP="0016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mperzand">
    <w:altName w:val="MS PGothic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77D" w:rsidRDefault="0014177D" w:rsidP="00160348">
      <w:pPr>
        <w:spacing w:after="0" w:line="240" w:lineRule="auto"/>
      </w:pPr>
      <w:r>
        <w:separator/>
      </w:r>
    </w:p>
  </w:footnote>
  <w:footnote w:type="continuationSeparator" w:id="0">
    <w:p w:rsidR="0014177D" w:rsidRDefault="0014177D" w:rsidP="001603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F97"/>
    <w:rsid w:val="000C5AA0"/>
    <w:rsid w:val="00123324"/>
    <w:rsid w:val="0014177D"/>
    <w:rsid w:val="00160348"/>
    <w:rsid w:val="00363252"/>
    <w:rsid w:val="003B77DA"/>
    <w:rsid w:val="003C0C34"/>
    <w:rsid w:val="003F2E68"/>
    <w:rsid w:val="004C0441"/>
    <w:rsid w:val="005015AA"/>
    <w:rsid w:val="007E578C"/>
    <w:rsid w:val="00870C7E"/>
    <w:rsid w:val="00980112"/>
    <w:rsid w:val="00AE30A2"/>
    <w:rsid w:val="00D13BB1"/>
    <w:rsid w:val="00DD146E"/>
    <w:rsid w:val="00DD1AAF"/>
    <w:rsid w:val="00ED3910"/>
    <w:rsid w:val="00EE7638"/>
    <w:rsid w:val="00F47F97"/>
    <w:rsid w:val="00F51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A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47F97"/>
    <w:pPr>
      <w:ind w:left="720"/>
      <w:contextualSpacing/>
    </w:pPr>
  </w:style>
  <w:style w:type="table" w:styleId="TableGrid">
    <w:name w:val="Table Grid"/>
    <w:basedOn w:val="TableNormal"/>
    <w:uiPriority w:val="99"/>
    <w:rsid w:val="00F47F9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47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7F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60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6034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60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60348"/>
    <w:rPr>
      <w:rFonts w:cs="Times New Roman"/>
    </w:rPr>
  </w:style>
  <w:style w:type="character" w:styleId="Hyperlink">
    <w:name w:val="Hyperlink"/>
    <w:basedOn w:val="DefaultParagraphFont"/>
    <w:uiPriority w:val="99"/>
    <w:rsid w:val="0036325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/sinav/uye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102</TotalTime>
  <Pages>2</Pages>
  <Words>547</Words>
  <Characters>3121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HATİCE</dc:creator>
  <cp:keywords/>
  <dc:description/>
  <cp:lastModifiedBy>BİRSEN</cp:lastModifiedBy>
  <cp:revision>6</cp:revision>
  <dcterms:created xsi:type="dcterms:W3CDTF">2015-12-28T21:00:00Z</dcterms:created>
  <dcterms:modified xsi:type="dcterms:W3CDTF">2015-12-29T20:25:00Z</dcterms:modified>
</cp:coreProperties>
</file>