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03C" w:rsidRPr="00FD47E5" w:rsidRDefault="007C503C" w:rsidP="00656B92">
      <w:pPr>
        <w:pStyle w:val="NoSpacing"/>
        <w:jc w:val="center"/>
        <w:rPr>
          <w:color w:val="000000"/>
          <w:lang w:val="en-US"/>
        </w:rPr>
      </w:pPr>
      <w:r>
        <w:rPr>
          <w:color w:val="000000"/>
          <w:lang w:val="en-US"/>
        </w:rPr>
        <w:t>2015-2016 EDUCATION YEAR …………………………</w:t>
      </w:r>
      <w:r w:rsidRPr="00FD47E5">
        <w:rPr>
          <w:color w:val="000000"/>
          <w:lang w:val="en-US"/>
        </w:rPr>
        <w:t xml:space="preserve"> SECONDARY SCHOOL 2</w:t>
      </w:r>
      <w:r w:rsidRPr="00FD47E5">
        <w:rPr>
          <w:color w:val="000000"/>
          <w:vertAlign w:val="superscript"/>
          <w:lang w:val="en-US"/>
        </w:rPr>
        <w:t>ND</w:t>
      </w:r>
      <w:r w:rsidRPr="00FD47E5">
        <w:rPr>
          <w:color w:val="000000"/>
          <w:lang w:val="en-US"/>
        </w:rPr>
        <w:t xml:space="preserve">  TERM 1</w:t>
      </w:r>
      <w:r w:rsidRPr="00FD47E5">
        <w:rPr>
          <w:color w:val="000000"/>
          <w:vertAlign w:val="superscript"/>
          <w:lang w:val="en-US"/>
        </w:rPr>
        <w:t>ST</w:t>
      </w:r>
      <w:r w:rsidRPr="00FD47E5">
        <w:rPr>
          <w:color w:val="000000"/>
          <w:lang w:val="en-US"/>
        </w:rPr>
        <w:t xml:space="preserve">  EXAM 8</w:t>
      </w:r>
      <w:r w:rsidRPr="00FD47E5">
        <w:rPr>
          <w:color w:val="000000"/>
          <w:vertAlign w:val="superscript"/>
          <w:lang w:val="en-US"/>
        </w:rPr>
        <w:t>th</w:t>
      </w:r>
      <w:r w:rsidRPr="00FD47E5">
        <w:rPr>
          <w:color w:val="000000"/>
          <w:lang w:val="en-US"/>
        </w:rPr>
        <w:t xml:space="preserve"> GRADES</w:t>
      </w:r>
    </w:p>
    <w:p w:rsidR="007C503C" w:rsidRPr="00FD47E5" w:rsidRDefault="007C503C" w:rsidP="00656B92">
      <w:pPr>
        <w:pStyle w:val="NoSpacing"/>
        <w:jc w:val="center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>Name / Surname: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>Number /  Class :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  <w:sectPr w:rsidR="007C503C" w:rsidRPr="00FD47E5" w:rsidSect="0086268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ind w:firstLine="708"/>
        <w:rPr>
          <w:rFonts w:ascii="Arial" w:hAnsi="Arial" w:cs="Arial"/>
          <w:color w:val="000000"/>
          <w:sz w:val="27"/>
          <w:szCs w:val="27"/>
          <w:lang w:val="en-US"/>
        </w:rPr>
      </w:pPr>
      <w:r w:rsidRPr="00FD47E5">
        <w:rPr>
          <w:rFonts w:ascii="Arial" w:hAnsi="Arial" w:cs="Arial"/>
          <w:color w:val="000000"/>
          <w:sz w:val="27"/>
          <w:szCs w:val="27"/>
          <w:lang w:val="en-US"/>
        </w:rPr>
        <w:t xml:space="preserve">    SAFE INTERNET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Style w:val="ft27"/>
          <w:rFonts w:ascii="Symbol" w:hAnsi="Symbol" w:cs="Symbol"/>
          <w:color w:val="000000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/>
          <w:sz w:val="20"/>
          <w:szCs w:val="20"/>
          <w:lang w:val="en-US"/>
        </w:rPr>
        <w:t>Use the safe sites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Style w:val="ft27"/>
          <w:rFonts w:ascii="Symbol" w:hAnsi="Symbol" w:cs="Symbol"/>
          <w:color w:val="000000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/>
          <w:sz w:val="20"/>
          <w:szCs w:val="20"/>
          <w:lang w:val="en-US"/>
        </w:rPr>
        <w:t>Be careful what you share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Style w:val="ft27"/>
          <w:rFonts w:ascii="Symbol" w:hAnsi="Symbol" w:cs="Symbol"/>
          <w:color w:val="000000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/>
          <w:sz w:val="20"/>
          <w:szCs w:val="20"/>
          <w:lang w:val="en-US"/>
        </w:rPr>
        <w:t>Never meet online friends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Style w:val="ft27"/>
          <w:rFonts w:ascii="Symbol" w:hAnsi="Symbol" w:cs="Symbol"/>
          <w:color w:val="000000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/>
          <w:sz w:val="20"/>
          <w:szCs w:val="20"/>
          <w:lang w:val="en-US"/>
        </w:rPr>
        <w:t>Don’t be rude</w:t>
      </w:r>
    </w:p>
    <w:p w:rsidR="007C503C" w:rsidRPr="00FD47E5" w:rsidRDefault="007C503C" w:rsidP="00656B92">
      <w:pPr>
        <w:pStyle w:val="NoSpacing"/>
        <w:rPr>
          <w:rStyle w:val="ft28"/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FD47E5">
        <w:rPr>
          <w:rStyle w:val="ft27"/>
          <w:rFonts w:ascii="Symbol" w:hAnsi="Symbol" w:cs="Symbol"/>
          <w:color w:val="000000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/>
          <w:sz w:val="20"/>
          <w:szCs w:val="20"/>
          <w:lang w:val="en-US"/>
        </w:rPr>
        <w:t>Create a strong password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656B92">
      <w:pPr>
        <w:pStyle w:val="NoSpacing"/>
        <w:rPr>
          <w:rStyle w:val="ft29"/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FD47E5">
        <w:rPr>
          <w:rStyle w:val="ft29"/>
          <w:rFonts w:ascii="Arial" w:hAnsi="Arial" w:cs="Arial"/>
          <w:b/>
          <w:bCs/>
          <w:color w:val="000000"/>
          <w:sz w:val="20"/>
          <w:szCs w:val="20"/>
          <w:lang w:val="en-US"/>
        </w:rPr>
        <w:t>1. Verilen bilgilere göre hangisi söylenebilir?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/>
          <w:sz w:val="20"/>
          <w:szCs w:val="20"/>
          <w:lang w:val="en-US"/>
        </w:rPr>
        <w:t xml:space="preserve">A) </w:t>
      </w:r>
      <w:r w:rsidRPr="00FD47E5">
        <w:rPr>
          <w:rStyle w:val="ft12"/>
          <w:rFonts w:ascii="Arial" w:hAnsi="Arial" w:cs="Arial"/>
          <w:color w:val="000000"/>
          <w:sz w:val="20"/>
          <w:szCs w:val="20"/>
          <w:lang w:val="en-US"/>
        </w:rPr>
        <w:t>We don’t have to be careful about what we share.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/>
          <w:sz w:val="20"/>
          <w:szCs w:val="20"/>
          <w:lang w:val="en-US"/>
        </w:rPr>
        <w:t xml:space="preserve">B) </w:t>
      </w:r>
      <w:r w:rsidRPr="00FD47E5">
        <w:rPr>
          <w:rStyle w:val="ft13"/>
          <w:rFonts w:ascii="Arial" w:hAnsi="Arial" w:cs="Arial"/>
          <w:color w:val="000000"/>
          <w:sz w:val="20"/>
          <w:szCs w:val="20"/>
          <w:lang w:val="en-US"/>
        </w:rPr>
        <w:t>We can meet our online friends.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/>
          <w:sz w:val="20"/>
          <w:szCs w:val="20"/>
          <w:lang w:val="en-US"/>
        </w:rPr>
        <w:t xml:space="preserve">C) </w:t>
      </w:r>
      <w:r w:rsidRPr="00FD47E5">
        <w:rPr>
          <w:rStyle w:val="ft11"/>
          <w:rFonts w:ascii="Arial" w:hAnsi="Arial" w:cs="Arial"/>
          <w:color w:val="000000"/>
          <w:sz w:val="20"/>
          <w:szCs w:val="20"/>
          <w:lang w:val="en-US"/>
        </w:rPr>
        <w:t>We must use a strong password.</w:t>
      </w:r>
    </w:p>
    <w:p w:rsidR="007C503C" w:rsidRPr="00FD47E5" w:rsidRDefault="007C503C" w:rsidP="00656B92">
      <w:pPr>
        <w:pStyle w:val="NoSpacing"/>
        <w:rPr>
          <w:rStyle w:val="ft10"/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/>
          <w:sz w:val="20"/>
          <w:szCs w:val="20"/>
          <w:lang w:val="en-US"/>
        </w:rPr>
        <w:t xml:space="preserve">D) </w:t>
      </w:r>
      <w:r w:rsidRPr="00FD47E5">
        <w:rPr>
          <w:rStyle w:val="ft10"/>
          <w:rFonts w:ascii="Arial" w:hAnsi="Arial" w:cs="Arial"/>
          <w:color w:val="000000"/>
          <w:sz w:val="20"/>
          <w:szCs w:val="20"/>
          <w:lang w:val="en-US"/>
        </w:rPr>
        <w:t>We don’t have to be kind to people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656B92">
      <w:pPr>
        <w:pStyle w:val="NoSpacing"/>
        <w:rPr>
          <w:color w:val="000000"/>
          <w:sz w:val="23"/>
          <w:szCs w:val="23"/>
          <w:lang w:val="en-US" w:eastAsia="tr-TR"/>
        </w:rPr>
      </w:pPr>
      <w:r w:rsidRPr="00FD47E5">
        <w:rPr>
          <w:b/>
          <w:bCs/>
          <w:noProof/>
          <w:color w:val="000000"/>
          <w:lang w:val="en-US"/>
        </w:rPr>
        <w:t>2</w:t>
      </w:r>
      <w:r w:rsidRPr="00FD47E5">
        <w:rPr>
          <w:noProof/>
          <w:color w:val="000000"/>
          <w:lang w:val="en-US"/>
        </w:rPr>
        <w:t xml:space="preserve">. </w:t>
      </w:r>
      <w:r w:rsidRPr="00FD47E5">
        <w:rPr>
          <w:b/>
          <w:bCs/>
          <w:color w:val="000000"/>
          <w:sz w:val="23"/>
          <w:szCs w:val="23"/>
          <w:lang w:val="en-US" w:eastAsia="tr-TR"/>
        </w:rPr>
        <w:t>Aşağıdaki tabloya göre </w:t>
      </w:r>
      <w:r w:rsidRPr="00FD47E5">
        <w:rPr>
          <w:b/>
          <w:bCs/>
          <w:color w:val="000000"/>
          <w:sz w:val="23"/>
          <w:szCs w:val="23"/>
          <w:u w:val="single"/>
          <w:lang w:val="en-US" w:eastAsia="tr-TR"/>
        </w:rPr>
        <w:t>doğru </w:t>
      </w:r>
      <w:r w:rsidRPr="00FD47E5">
        <w:rPr>
          <w:b/>
          <w:bCs/>
          <w:color w:val="000000"/>
          <w:sz w:val="23"/>
          <w:szCs w:val="23"/>
          <w:lang w:val="en-US" w:eastAsia="tr-TR"/>
        </w:rPr>
        <w:t>ifadeyi işaretleyiniz.</w:t>
      </w:r>
    </w:p>
    <w:p w:rsidR="007C503C" w:rsidRPr="00FD47E5" w:rsidRDefault="007C503C" w:rsidP="00656B92">
      <w:pPr>
        <w:pStyle w:val="NoSpacing"/>
        <w:rPr>
          <w:color w:val="000000"/>
          <w:sz w:val="23"/>
          <w:szCs w:val="23"/>
          <w:lang w:val="en-US" w:eastAsia="tr-TR"/>
        </w:rPr>
      </w:pPr>
    </w:p>
    <w:tbl>
      <w:tblPr>
        <w:tblW w:w="4890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695"/>
        <w:gridCol w:w="1605"/>
        <w:gridCol w:w="1590"/>
      </w:tblGrid>
      <w:tr w:rsidR="007C503C" w:rsidRPr="0087488F">
        <w:trPr>
          <w:trHeight w:val="240"/>
          <w:tblCellSpacing w:w="0" w:type="dxa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15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>Tim</w:t>
            </w:r>
          </w:p>
        </w:tc>
        <w:tc>
          <w:tcPr>
            <w:tcW w:w="15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>Sue</w:t>
            </w:r>
          </w:p>
        </w:tc>
      </w:tr>
      <w:tr w:rsidR="007C503C" w:rsidRPr="0087488F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Candara" w:hAnsi="Candara" w:cs="Candara"/>
                <w:color w:val="000000"/>
                <w:sz w:val="23"/>
                <w:szCs w:val="23"/>
                <w:lang w:val="en-US" w:eastAsia="tr-TR"/>
              </w:rPr>
            </w:pPr>
            <w:r w:rsidRPr="00FD47E5">
              <w:rPr>
                <w:rFonts w:ascii="Candara" w:hAnsi="Candara" w:cs="Candara"/>
                <w:color w:val="000000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  <w:t>x</w:t>
            </w:r>
          </w:p>
        </w:tc>
      </w:tr>
      <w:tr w:rsidR="007C503C" w:rsidRPr="0087488F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Kayaking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color w:val="000000"/>
                <w:sz w:val="23"/>
                <w:szCs w:val="23"/>
                <w:lang w:val="en-US" w:eastAsia="tr-TR"/>
              </w:rPr>
            </w:pPr>
            <w:r w:rsidRPr="00FD47E5">
              <w:rPr>
                <w:color w:val="000000"/>
                <w:sz w:val="23"/>
                <w:szCs w:val="23"/>
                <w:lang w:val="en-US" w:eastAsia="tr-TR"/>
              </w:rPr>
              <w:t>√</w:t>
            </w:r>
          </w:p>
        </w:tc>
      </w:tr>
      <w:tr w:rsidR="007C503C" w:rsidRPr="0087488F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Sky Diving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  <w:t>x</w:t>
            </w:r>
          </w:p>
        </w:tc>
      </w:tr>
      <w:tr w:rsidR="007C503C" w:rsidRPr="0087488F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Canoeing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color w:val="000000"/>
                <w:sz w:val="23"/>
                <w:szCs w:val="23"/>
                <w:lang w:val="en-US" w:eastAsia="tr-TR"/>
              </w:rPr>
            </w:pPr>
            <w:r w:rsidRPr="00FD47E5">
              <w:rPr>
                <w:color w:val="000000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656B92">
            <w:pPr>
              <w:pStyle w:val="NoSpacing"/>
              <w:jc w:val="center"/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3"/>
                <w:szCs w:val="23"/>
                <w:lang w:val="en-US" w:eastAsia="tr-TR"/>
              </w:rPr>
              <w:t>x</w:t>
            </w:r>
          </w:p>
        </w:tc>
      </w:tr>
    </w:tbl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A) Sue prefers going rafting to kayaking.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B) Tim would rather go rafting than canoeing.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C) Sue prefers kayaking to sky diving.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D) Tim prefers sky diving to rafting.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</w:p>
    <w:p w:rsidR="007C503C" w:rsidRPr="00FD47E5" w:rsidRDefault="007C503C" w:rsidP="00656B92">
      <w:pPr>
        <w:pStyle w:val="NoSpacing"/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  <w:t>A pocket bike is one-fourth of the size of a normal motorbike and weighs about 18 kilos. It can reach a speed of 56 km per hour. It’s slower than a real size motorbike but quite fast for such a small vehicle.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b/>
          <w:bCs/>
          <w:color w:val="000000"/>
          <w:lang w:val="en-US"/>
        </w:rPr>
        <w:t xml:space="preserve">3.  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  <w:t>Parçaya göre hangi sorunun cevabı 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u w:val="single"/>
          <w:lang w:val="en-US" w:eastAsia="tr-TR"/>
        </w:rPr>
        <w:t>yoktur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  <w:t>?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A) Is it faster than a real size motorbike?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B) How much does it weigh?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C) How much is a real size motorbike?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D) How fast is it?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tbl>
      <w:tblPr>
        <w:tblW w:w="4965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050"/>
        <w:gridCol w:w="2145"/>
        <w:gridCol w:w="1770"/>
      </w:tblGrid>
      <w:tr w:rsidR="007C503C" w:rsidRPr="0087488F">
        <w:trPr>
          <w:trHeight w:val="240"/>
          <w:tblCellSpacing w:w="0" w:type="dxa"/>
        </w:trPr>
        <w:tc>
          <w:tcPr>
            <w:tcW w:w="105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87488F">
              <w:rPr>
                <w:b/>
                <w:bCs/>
                <w:color w:val="000000"/>
                <w:lang w:val="en-US"/>
              </w:rPr>
              <w:t>4.</w:t>
            </w:r>
            <w:r w:rsidRPr="0087488F">
              <w:rPr>
                <w:color w:val="000000"/>
                <w:lang w:val="en-US"/>
              </w:rPr>
              <w:t xml:space="preserve"> </w:t>
            </w: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</w:t>
            </w: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: You look sad. What happened?</w:t>
            </w:r>
          </w:p>
        </w:tc>
      </w:tr>
      <w:tr w:rsidR="007C503C" w:rsidRPr="0087488F">
        <w:trPr>
          <w:trHeight w:val="240"/>
          <w:tblCellSpacing w:w="0" w:type="dxa"/>
        </w:trPr>
        <w:tc>
          <w:tcPr>
            <w:tcW w:w="4965" w:type="dxa"/>
            <w:gridSpan w:val="3"/>
            <w:vAlign w:val="bottom"/>
          </w:tcPr>
          <w:p w:rsidR="007C503C" w:rsidRPr="00FD47E5" w:rsidRDefault="007C503C" w:rsidP="00B031DD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>Robert</w:t>
            </w: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: My uncle had an accident and broke his</w:t>
            </w:r>
          </w:p>
        </w:tc>
      </w:tr>
      <w:tr w:rsidR="007C503C" w:rsidRPr="0087488F">
        <w:trPr>
          <w:trHeight w:val="225"/>
          <w:tblCellSpacing w:w="0" w:type="dxa"/>
        </w:trPr>
        <w:tc>
          <w:tcPr>
            <w:tcW w:w="105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145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leg yesterday.</w:t>
            </w:r>
          </w:p>
        </w:tc>
        <w:tc>
          <w:tcPr>
            <w:tcW w:w="177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</w:tr>
      <w:tr w:rsidR="007C503C" w:rsidRPr="0087488F">
        <w:trPr>
          <w:trHeight w:val="240"/>
          <w:tblCellSpacing w:w="0" w:type="dxa"/>
        </w:trPr>
        <w:tc>
          <w:tcPr>
            <w:tcW w:w="105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: I’m sorry to hear that. - - - - .</w:t>
            </w:r>
          </w:p>
        </w:tc>
      </w:tr>
      <w:tr w:rsidR="007C503C" w:rsidRPr="0087488F">
        <w:trPr>
          <w:trHeight w:val="450"/>
          <w:tblCellSpacing w:w="0" w:type="dxa"/>
        </w:trPr>
        <w:tc>
          <w:tcPr>
            <w:tcW w:w="3195" w:type="dxa"/>
            <w:gridSpan w:val="2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A) Sounds great</w:t>
            </w:r>
          </w:p>
        </w:tc>
        <w:tc>
          <w:tcPr>
            <w:tcW w:w="177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B) I feel so glad</w:t>
            </w:r>
          </w:p>
        </w:tc>
      </w:tr>
      <w:tr w:rsidR="007C503C" w:rsidRPr="0087488F">
        <w:trPr>
          <w:trHeight w:val="285"/>
          <w:tblCellSpacing w:w="0" w:type="dxa"/>
        </w:trPr>
        <w:tc>
          <w:tcPr>
            <w:tcW w:w="3195" w:type="dxa"/>
            <w:gridSpan w:val="2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C) I hope he gets better soon</w:t>
            </w:r>
          </w:p>
        </w:tc>
        <w:tc>
          <w:tcPr>
            <w:tcW w:w="177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D) That’s fine</w:t>
            </w:r>
          </w:p>
        </w:tc>
      </w:tr>
    </w:tbl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 xml:space="preserve"> </w:t>
      </w:r>
    </w:p>
    <w:tbl>
      <w:tblPr>
        <w:tblW w:w="5204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0"/>
        <w:gridCol w:w="2472"/>
        <w:gridCol w:w="2532"/>
        <w:gridCol w:w="180"/>
      </w:tblGrid>
      <w:tr w:rsidR="007C503C" w:rsidRPr="0087488F">
        <w:trPr>
          <w:trHeight w:val="450"/>
          <w:tblCellSpacing w:w="0" w:type="dxa"/>
        </w:trPr>
        <w:tc>
          <w:tcPr>
            <w:tcW w:w="2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 xml:space="preserve">5 </w:t>
            </w: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. </w:t>
            </w: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>Lily</w:t>
            </w: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: Hi, Jen. I’m going to the riverside with</w:t>
            </w:r>
          </w:p>
        </w:tc>
        <w:tc>
          <w:tcPr>
            <w:tcW w:w="0" w:type="auto"/>
            <w:vMerge w:val="restart"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Eras Light ITC" w:hAnsi="Eras Light ITC" w:cs="Eras Light ITC"/>
                <w:i/>
                <w:iCs/>
                <w:color w:val="000000"/>
                <w:sz w:val="20"/>
                <w:szCs w:val="20"/>
                <w:lang w:val="en-US" w:eastAsia="tr-TR"/>
              </w:rPr>
            </w:pPr>
          </w:p>
        </w:tc>
      </w:tr>
      <w:tr w:rsidR="007C503C" w:rsidRPr="0087488F">
        <w:trPr>
          <w:trHeight w:val="225"/>
          <w:tblCellSpacing w:w="0" w:type="dxa"/>
        </w:trPr>
        <w:tc>
          <w:tcPr>
            <w:tcW w:w="2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           Helen this evening. Would you like to come</w:t>
            </w:r>
          </w:p>
        </w:tc>
        <w:tc>
          <w:tcPr>
            <w:tcW w:w="0" w:type="auto"/>
            <w:vMerge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Eras Light ITC" w:hAnsi="Eras Light ITC" w:cs="Eras Light ITC"/>
                <w:i/>
                <w:iCs/>
                <w:color w:val="000000"/>
                <w:sz w:val="20"/>
                <w:szCs w:val="20"/>
                <w:lang w:val="en-US" w:eastAsia="tr-TR"/>
              </w:rPr>
            </w:pPr>
          </w:p>
        </w:tc>
      </w:tr>
      <w:tr w:rsidR="007C503C" w:rsidRPr="0087488F">
        <w:trPr>
          <w:trHeight w:val="240"/>
          <w:tblCellSpacing w:w="0" w:type="dxa"/>
        </w:trPr>
        <w:tc>
          <w:tcPr>
            <w:tcW w:w="2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           with us?</w:t>
            </w:r>
          </w:p>
        </w:tc>
        <w:tc>
          <w:tcPr>
            <w:tcW w:w="2532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Eras Light ITC" w:hAnsi="Eras Light ITC" w:cs="Eras Light ITC"/>
                <w:i/>
                <w:iCs/>
                <w:color w:val="000000"/>
                <w:sz w:val="20"/>
                <w:szCs w:val="20"/>
                <w:lang w:val="en-US" w:eastAsia="tr-TR"/>
              </w:rPr>
            </w:pPr>
          </w:p>
        </w:tc>
      </w:tr>
      <w:tr w:rsidR="007C503C" w:rsidRPr="0087488F">
        <w:trPr>
          <w:trHeight w:val="225"/>
          <w:tblCellSpacing w:w="0" w:type="dxa"/>
        </w:trPr>
        <w:tc>
          <w:tcPr>
            <w:tcW w:w="2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</w:tcPr>
          <w:p w:rsidR="007C503C" w:rsidRPr="00FD47E5" w:rsidRDefault="007C503C" w:rsidP="00076277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  </w:t>
            </w: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>Jen</w:t>
            </w: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:   ………. . What time are you going to go there?</w:t>
            </w:r>
          </w:p>
        </w:tc>
        <w:tc>
          <w:tcPr>
            <w:tcW w:w="0" w:type="auto"/>
            <w:vMerge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Eras Light ITC" w:hAnsi="Eras Light ITC" w:cs="Eras Light ITC"/>
                <w:i/>
                <w:iCs/>
                <w:color w:val="000000"/>
                <w:sz w:val="20"/>
                <w:szCs w:val="20"/>
                <w:lang w:val="en-US" w:eastAsia="tr-TR"/>
              </w:rPr>
            </w:pPr>
          </w:p>
        </w:tc>
      </w:tr>
      <w:tr w:rsidR="007C503C" w:rsidRPr="0087488F">
        <w:trPr>
          <w:trHeight w:val="225"/>
          <w:tblCellSpacing w:w="0" w:type="dxa"/>
        </w:trPr>
        <w:tc>
          <w:tcPr>
            <w:tcW w:w="2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  </w:t>
            </w: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>Lily</w:t>
            </w: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:   Around 5 p.m.</w:t>
            </w:r>
          </w:p>
        </w:tc>
        <w:tc>
          <w:tcPr>
            <w:tcW w:w="2532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Eras Light ITC" w:hAnsi="Eras Light ITC" w:cs="Eras Light ITC"/>
                <w:i/>
                <w:iCs/>
                <w:color w:val="000000"/>
                <w:sz w:val="20"/>
                <w:szCs w:val="20"/>
                <w:lang w:val="en-US" w:eastAsia="tr-TR"/>
              </w:rPr>
            </w:pPr>
          </w:p>
        </w:tc>
      </w:tr>
      <w:tr w:rsidR="007C503C" w:rsidRPr="0087488F">
        <w:trPr>
          <w:trHeight w:val="120"/>
          <w:tblCellSpacing w:w="0" w:type="dxa"/>
        </w:trPr>
        <w:tc>
          <w:tcPr>
            <w:tcW w:w="2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12"/>
                <w:szCs w:val="12"/>
                <w:lang w:val="en-US" w:eastAsia="tr-TR"/>
              </w:rPr>
            </w:pPr>
          </w:p>
        </w:tc>
        <w:tc>
          <w:tcPr>
            <w:tcW w:w="5004" w:type="dxa"/>
            <w:gridSpan w:val="2"/>
            <w:vMerge w:val="restart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 xml:space="preserve">   </w:t>
            </w:r>
            <w:r w:rsidRPr="00FD47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tr-TR"/>
              </w:rPr>
              <w:t>Jen</w:t>
            </w: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:   OK. I’ll be at your house at 4.45 then.</w:t>
            </w:r>
          </w:p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Merge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Eras Light ITC" w:hAnsi="Eras Light ITC" w:cs="Eras Light ITC"/>
                <w:i/>
                <w:iCs/>
                <w:color w:val="000000"/>
                <w:sz w:val="20"/>
                <w:szCs w:val="20"/>
                <w:lang w:val="en-US" w:eastAsia="tr-TR"/>
              </w:rPr>
            </w:pPr>
          </w:p>
        </w:tc>
      </w:tr>
      <w:tr w:rsidR="007C503C" w:rsidRPr="0087488F">
        <w:trPr>
          <w:trHeight w:val="80"/>
          <w:tblCellSpacing w:w="0" w:type="dxa"/>
        </w:trPr>
        <w:tc>
          <w:tcPr>
            <w:tcW w:w="2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16"/>
                <w:szCs w:val="16"/>
                <w:lang w:val="en-US" w:eastAsia="tr-TR"/>
              </w:rPr>
            </w:pPr>
          </w:p>
        </w:tc>
        <w:tc>
          <w:tcPr>
            <w:tcW w:w="5004" w:type="dxa"/>
            <w:gridSpan w:val="2"/>
            <w:vMerge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</w:tc>
        <w:tc>
          <w:tcPr>
            <w:tcW w:w="18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 xml:space="preserve">  A) Maybe next time</w:t>
      </w: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ab/>
      </w: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ab/>
        <w:t>B) I am afraid I can’t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 xml:space="preserve">  C) I am sorry but I am busy</w:t>
      </w: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ab/>
        <w:t>D) I’d love to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076277">
      <w:pPr>
        <w:pStyle w:val="NoSpacing"/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</w:pPr>
      <w:r w:rsidRPr="00FD47E5">
        <w:rPr>
          <w:b/>
          <w:bCs/>
          <w:color w:val="000000"/>
          <w:lang w:val="en-US"/>
        </w:rPr>
        <w:t xml:space="preserve"> 6.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  <w:t>I prefer rafting to canoeing because it’s………. .</w:t>
      </w:r>
    </w:p>
    <w:p w:rsidR="007C503C" w:rsidRPr="00FD47E5" w:rsidRDefault="007C503C" w:rsidP="00076277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</w:p>
    <w:tbl>
      <w:tblPr>
        <w:tblW w:w="5103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980"/>
        <w:gridCol w:w="3123"/>
      </w:tblGrid>
      <w:tr w:rsidR="007C503C" w:rsidRPr="0087488F">
        <w:trPr>
          <w:trHeight w:val="240"/>
          <w:tblCellSpacing w:w="0" w:type="dxa"/>
        </w:trPr>
        <w:tc>
          <w:tcPr>
            <w:tcW w:w="1980" w:type="dxa"/>
            <w:vAlign w:val="bottom"/>
          </w:tcPr>
          <w:p w:rsidR="007C503C" w:rsidRPr="00FD47E5" w:rsidRDefault="007C503C" w:rsidP="00306F0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A) less exciting</w:t>
            </w:r>
          </w:p>
        </w:tc>
        <w:tc>
          <w:tcPr>
            <w:tcW w:w="3123" w:type="dxa"/>
            <w:vAlign w:val="bottom"/>
          </w:tcPr>
          <w:p w:rsidR="007C503C" w:rsidRPr="00FD47E5" w:rsidRDefault="007C503C" w:rsidP="00306F0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B) more ridiculous</w:t>
            </w:r>
          </w:p>
        </w:tc>
      </w:tr>
      <w:tr w:rsidR="007C503C" w:rsidRPr="0087488F">
        <w:trPr>
          <w:trHeight w:val="285"/>
          <w:tblCellSpacing w:w="0" w:type="dxa"/>
        </w:trPr>
        <w:tc>
          <w:tcPr>
            <w:tcW w:w="1980" w:type="dxa"/>
            <w:vAlign w:val="bottom"/>
          </w:tcPr>
          <w:p w:rsidR="007C503C" w:rsidRPr="00FD47E5" w:rsidRDefault="007C503C" w:rsidP="00306F0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C) more boring</w:t>
            </w:r>
          </w:p>
        </w:tc>
        <w:tc>
          <w:tcPr>
            <w:tcW w:w="3123" w:type="dxa"/>
            <w:vAlign w:val="bottom"/>
          </w:tcPr>
          <w:p w:rsidR="007C503C" w:rsidRPr="00FD47E5" w:rsidRDefault="007C503C" w:rsidP="00306F0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D) more challenging</w:t>
            </w:r>
          </w:p>
        </w:tc>
      </w:tr>
    </w:tbl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b/>
          <w:bCs/>
          <w:color w:val="000000"/>
          <w:lang w:val="en-US"/>
        </w:rPr>
        <w:t>7</w:t>
      </w:r>
      <w:r w:rsidRPr="00FD47E5">
        <w:rPr>
          <w:color w:val="000000"/>
          <w:lang w:val="en-US"/>
        </w:rPr>
        <w:t xml:space="preserve">.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  <w:t>Sam</w:t>
      </w: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 xml:space="preserve"> : What is your favorite extreme sport? 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 xml:space="preserve">   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  <w:t>Lina</w:t>
      </w: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 xml:space="preserve"> : It is _________ because I really enjoy being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 xml:space="preserve">             outdoors and on the water.</w:t>
      </w:r>
    </w:p>
    <w:p w:rsidR="007C503C" w:rsidRPr="00FD47E5" w:rsidRDefault="007C503C" w:rsidP="00656B92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</w:p>
    <w:tbl>
      <w:tblPr>
        <w:tblW w:w="5203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0"/>
        <w:gridCol w:w="1234"/>
        <w:gridCol w:w="1234"/>
        <w:gridCol w:w="2535"/>
        <w:gridCol w:w="180"/>
      </w:tblGrid>
      <w:tr w:rsidR="007C503C" w:rsidRPr="0087488F">
        <w:trPr>
          <w:tblCellSpacing w:w="0" w:type="dxa"/>
        </w:trPr>
        <w:tc>
          <w:tcPr>
            <w:tcW w:w="20" w:type="dxa"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0" w:type="auto"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0" w:type="auto"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0" w:type="auto"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0" w:type="auto"/>
            <w:vAlign w:val="center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</w:tr>
      <w:tr w:rsidR="007C503C" w:rsidRPr="0087488F">
        <w:trPr>
          <w:trHeight w:val="240"/>
          <w:tblCellSpacing w:w="0" w:type="dxa"/>
        </w:trPr>
        <w:tc>
          <w:tcPr>
            <w:tcW w:w="2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A) skateboarding</w:t>
            </w:r>
          </w:p>
        </w:tc>
        <w:tc>
          <w:tcPr>
            <w:tcW w:w="2535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B) trekking</w:t>
            </w:r>
          </w:p>
        </w:tc>
        <w:tc>
          <w:tcPr>
            <w:tcW w:w="18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</w:tr>
      <w:tr w:rsidR="007C503C" w:rsidRPr="0087488F">
        <w:trPr>
          <w:trHeight w:val="240"/>
          <w:tblCellSpacing w:w="0" w:type="dxa"/>
        </w:trPr>
        <w:tc>
          <w:tcPr>
            <w:tcW w:w="2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C) rock climbing</w:t>
            </w:r>
          </w:p>
        </w:tc>
        <w:tc>
          <w:tcPr>
            <w:tcW w:w="2535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D) rafting</w:t>
            </w:r>
          </w:p>
        </w:tc>
        <w:tc>
          <w:tcPr>
            <w:tcW w:w="180" w:type="dxa"/>
            <w:vAlign w:val="bottom"/>
          </w:tcPr>
          <w:p w:rsidR="007C503C" w:rsidRPr="00FD47E5" w:rsidRDefault="007C503C" w:rsidP="00656B92">
            <w:pPr>
              <w:pStyle w:val="NoSpacing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rPr>
          <w:b/>
          <w:bCs/>
          <w:color w:val="000000"/>
          <w:lang w:val="en-US"/>
        </w:rPr>
      </w:pPr>
      <w:r w:rsidRPr="00FD47E5">
        <w:rPr>
          <w:b/>
          <w:bCs/>
          <w:color w:val="000000"/>
          <w:lang w:val="en-US"/>
        </w:rPr>
        <w:t>8.  “ I usually access the internet from my……..……….because I  can take it everywhere.”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 xml:space="preserve">Yukarıdaki boşluğa hangisi </w:t>
      </w:r>
      <w:r w:rsidRPr="00FD47E5">
        <w:rPr>
          <w:color w:val="000000"/>
          <w:u w:val="single"/>
          <w:lang w:val="en-US"/>
        </w:rPr>
        <w:t>gelemez</w:t>
      </w:r>
      <w:r w:rsidRPr="00FD47E5">
        <w:rPr>
          <w:color w:val="000000"/>
          <w:lang w:val="en-US"/>
        </w:rPr>
        <w:t>?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>A) tablet</w:t>
      </w:r>
      <w:r w:rsidRPr="00FD47E5">
        <w:rPr>
          <w:color w:val="000000"/>
          <w:lang w:val="en-US"/>
        </w:rPr>
        <w:tab/>
      </w:r>
      <w:r w:rsidRPr="00FD47E5">
        <w:rPr>
          <w:color w:val="000000"/>
          <w:lang w:val="en-US"/>
        </w:rPr>
        <w:tab/>
        <w:t>C) desktop pc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>B) laptop</w:t>
      </w:r>
      <w:r w:rsidRPr="00FD47E5">
        <w:rPr>
          <w:color w:val="000000"/>
          <w:lang w:val="en-US"/>
        </w:rPr>
        <w:tab/>
      </w:r>
      <w:r w:rsidRPr="00FD47E5">
        <w:rPr>
          <w:color w:val="000000"/>
          <w:lang w:val="en-US"/>
        </w:rPr>
        <w:tab/>
        <w:t>D) smartphone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111326" w:rsidRDefault="007C503C" w:rsidP="00C47BAC">
      <w:pPr>
        <w:pStyle w:val="Default"/>
        <w:rPr>
          <w:rFonts w:ascii="Arial" w:hAnsi="Arial" w:cs="Arial"/>
          <w:b/>
          <w:bCs/>
          <w:i/>
          <w:iCs/>
          <w:sz w:val="20"/>
          <w:szCs w:val="20"/>
          <w:lang w:val="en-US"/>
        </w:rPr>
      </w:pPr>
      <w:r w:rsidRPr="00FD47E5">
        <w:rPr>
          <w:b/>
          <w:bCs/>
          <w:lang w:val="en-US"/>
        </w:rPr>
        <w:t>9.</w:t>
      </w:r>
      <w:r w:rsidRPr="00FD47E5">
        <w:rPr>
          <w:lang w:val="en-US"/>
        </w:rPr>
        <w:t xml:space="preserve"> </w:t>
      </w:r>
      <w:r w:rsidRPr="00FD47E5">
        <w:rPr>
          <w:rFonts w:ascii="Arial" w:hAnsi="Arial" w:cs="Arial"/>
          <w:lang w:val="en-US"/>
        </w:rPr>
        <w:t xml:space="preserve"> </w:t>
      </w:r>
      <w:r w:rsidRPr="0011132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My favorite tourist destination is Bursa. Grand Mosque, Emir Sultan Mosque and Green Tomb are popular………………………………in Bursa. </w:t>
      </w:r>
    </w:p>
    <w:p w:rsidR="007C503C" w:rsidRPr="00FD47E5" w:rsidRDefault="007C503C" w:rsidP="007E338D">
      <w:pPr>
        <w:pStyle w:val="Default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7C503C" w:rsidRPr="00FD47E5" w:rsidRDefault="007C503C" w:rsidP="007E338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FD47E5">
        <w:rPr>
          <w:rFonts w:ascii="Arial" w:hAnsi="Arial" w:cs="Arial"/>
          <w:sz w:val="20"/>
          <w:szCs w:val="20"/>
          <w:lang w:val="en-US"/>
        </w:rPr>
        <w:t xml:space="preserve">A)extreme sports </w:t>
      </w:r>
      <w:r w:rsidRPr="00FD47E5">
        <w:rPr>
          <w:rFonts w:ascii="Arial" w:hAnsi="Arial" w:cs="Arial"/>
          <w:sz w:val="20"/>
          <w:szCs w:val="20"/>
          <w:lang w:val="en-US"/>
        </w:rPr>
        <w:tab/>
      </w:r>
      <w:r w:rsidRPr="00FD47E5">
        <w:rPr>
          <w:rFonts w:ascii="Arial" w:hAnsi="Arial" w:cs="Arial"/>
          <w:sz w:val="20"/>
          <w:szCs w:val="20"/>
          <w:lang w:val="en-US"/>
        </w:rPr>
        <w:tab/>
        <w:t xml:space="preserve">B)recreational activities </w:t>
      </w:r>
    </w:p>
    <w:p w:rsidR="007C503C" w:rsidRPr="00FD47E5" w:rsidRDefault="007C503C" w:rsidP="007E338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FD47E5">
        <w:rPr>
          <w:rFonts w:ascii="Arial" w:hAnsi="Arial" w:cs="Arial"/>
          <w:sz w:val="20"/>
          <w:szCs w:val="20"/>
          <w:lang w:val="en-US"/>
        </w:rPr>
        <w:t xml:space="preserve">C)fantastic accomodation </w:t>
      </w:r>
      <w:r w:rsidRPr="00FD47E5">
        <w:rPr>
          <w:rFonts w:ascii="Arial" w:hAnsi="Arial" w:cs="Arial"/>
          <w:sz w:val="20"/>
          <w:szCs w:val="20"/>
          <w:lang w:val="en-US"/>
        </w:rPr>
        <w:tab/>
        <w:t>D) tourist attractions</w:t>
      </w:r>
    </w:p>
    <w:p w:rsidR="007C503C" w:rsidRPr="00FD47E5" w:rsidRDefault="007C503C" w:rsidP="007E338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:rsidR="007C503C" w:rsidRPr="00FD47E5" w:rsidRDefault="007C503C" w:rsidP="001462C3">
      <w:pPr>
        <w:pStyle w:val="p47"/>
        <w:spacing w:before="15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5118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1"/>
        <w:gridCol w:w="2015"/>
        <w:gridCol w:w="256"/>
        <w:gridCol w:w="2456"/>
      </w:tblGrid>
      <w:tr w:rsidR="007C503C" w:rsidRPr="0087488F">
        <w:trPr>
          <w:trHeight w:val="225"/>
          <w:tblCellSpacing w:w="0" w:type="dxa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5" w:lineRule="atLeast"/>
              <w:jc w:val="center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top w:val="single" w:sz="6" w:space="0" w:color="000000"/>
            </w:tcBorders>
            <w:vAlign w:val="bottom"/>
          </w:tcPr>
          <w:p w:rsidR="007C503C" w:rsidRPr="00F668FF" w:rsidRDefault="007C503C" w:rsidP="001462C3">
            <w:pPr>
              <w:spacing w:after="0" w:line="15" w:lineRule="atLeast"/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712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21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TARSUS</w:t>
            </w:r>
          </w:p>
        </w:tc>
      </w:tr>
      <w:tr w:rsidR="007C503C" w:rsidRPr="0087488F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jc w:val="center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</w:tcPr>
          <w:p w:rsidR="007C503C" w:rsidRPr="00F668FF" w:rsidRDefault="007C503C" w:rsidP="001462C3">
            <w:pPr>
              <w:spacing w:after="0" w:line="75" w:lineRule="atLeast"/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</w:tr>
      <w:tr w:rsidR="007C503C" w:rsidRPr="0087488F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I</w:t>
            </w:r>
          </w:p>
        </w:tc>
        <w:tc>
          <w:tcPr>
            <w:tcW w:w="2015" w:type="dxa"/>
            <w:vAlign w:val="bottom"/>
          </w:tcPr>
          <w:p w:rsidR="007C503C" w:rsidRPr="00F668FF" w:rsidRDefault="007C503C" w:rsidP="001462C3">
            <w:pPr>
              <w:spacing w:after="0" w:line="195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Location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 xml:space="preserve">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  <w:t>south-central Turkey.</w:t>
            </w:r>
          </w:p>
        </w:tc>
      </w:tr>
      <w:tr w:rsidR="007C503C" w:rsidRPr="0087488F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jc w:val="center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</w:tcPr>
          <w:p w:rsidR="007C503C" w:rsidRPr="00F668FF" w:rsidRDefault="007C503C" w:rsidP="001462C3">
            <w:pPr>
              <w:spacing w:after="0" w:line="75" w:lineRule="atLeast"/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</w:tr>
      <w:tr w:rsidR="007C503C" w:rsidRPr="0087488F">
        <w:trPr>
          <w:trHeight w:val="180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8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II</w:t>
            </w:r>
          </w:p>
        </w:tc>
        <w:tc>
          <w:tcPr>
            <w:tcW w:w="2015" w:type="dxa"/>
            <w:vAlign w:val="bottom"/>
          </w:tcPr>
          <w:p w:rsidR="007C503C" w:rsidRPr="00F668FF" w:rsidRDefault="007C503C" w:rsidP="001462C3">
            <w:pPr>
              <w:spacing w:after="0" w:line="18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Tourist Attraction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 xml:space="preserve">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80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80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  <w:t>all-inclusive resort or hotel.</w:t>
            </w:r>
          </w:p>
        </w:tc>
      </w:tr>
      <w:tr w:rsidR="007C503C" w:rsidRPr="0087488F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jc w:val="center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</w:tcPr>
          <w:p w:rsidR="007C503C" w:rsidRPr="00F668FF" w:rsidRDefault="007C503C" w:rsidP="001462C3">
            <w:pPr>
              <w:spacing w:after="0" w:line="75" w:lineRule="atLeast"/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</w:tr>
      <w:tr w:rsidR="007C503C" w:rsidRPr="0087488F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III</w:t>
            </w:r>
          </w:p>
        </w:tc>
        <w:tc>
          <w:tcPr>
            <w:tcW w:w="2015" w:type="dxa"/>
            <w:vAlign w:val="bottom"/>
          </w:tcPr>
          <w:p w:rsidR="007C503C" w:rsidRPr="00F668FF" w:rsidRDefault="007C503C" w:rsidP="001462C3">
            <w:pPr>
              <w:spacing w:after="0" w:line="195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Recreational Activities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  <w:t>tracking, rafting, photo safari,</w:t>
            </w:r>
          </w:p>
        </w:tc>
      </w:tr>
      <w:tr w:rsidR="007C503C" w:rsidRPr="0087488F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5" w:lineRule="atLeast"/>
              <w:jc w:val="center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</w:tcPr>
          <w:p w:rsidR="007C503C" w:rsidRPr="00F668FF" w:rsidRDefault="007C503C" w:rsidP="001462C3">
            <w:pPr>
              <w:spacing w:after="0" w:line="15" w:lineRule="atLeast"/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  <w:t>mountain biking</w:t>
            </w:r>
          </w:p>
        </w:tc>
      </w:tr>
      <w:tr w:rsidR="007C503C" w:rsidRPr="0087488F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IV</w:t>
            </w:r>
          </w:p>
        </w:tc>
        <w:tc>
          <w:tcPr>
            <w:tcW w:w="2015" w:type="dxa"/>
            <w:vAlign w:val="bottom"/>
          </w:tcPr>
          <w:p w:rsidR="007C503C" w:rsidRPr="00F668FF" w:rsidRDefault="007C503C" w:rsidP="001462C3">
            <w:pPr>
              <w:spacing w:after="0" w:line="195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Dishes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 xml:space="preserve">   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  <w:t>various kinds of kebabs</w:t>
            </w:r>
          </w:p>
        </w:tc>
      </w:tr>
      <w:tr w:rsidR="007C503C" w:rsidRPr="0087488F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jc w:val="center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</w:tcPr>
          <w:p w:rsidR="007C503C" w:rsidRPr="00F668FF" w:rsidRDefault="007C503C" w:rsidP="001462C3">
            <w:pPr>
              <w:spacing w:after="0" w:line="75" w:lineRule="atLeast"/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7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</w:tr>
      <w:tr w:rsidR="007C503C" w:rsidRPr="0087488F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V</w:t>
            </w:r>
          </w:p>
        </w:tc>
        <w:tc>
          <w:tcPr>
            <w:tcW w:w="2015" w:type="dxa"/>
            <w:vAlign w:val="bottom"/>
          </w:tcPr>
          <w:p w:rsidR="007C503C" w:rsidRPr="00F668FF" w:rsidRDefault="007C503C" w:rsidP="001462C3">
            <w:pPr>
              <w:spacing w:after="0" w:line="195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>Accommodation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tr-TR"/>
              </w:rPr>
              <w:t xml:space="preserve">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  <w:t>Grand Mosque, Eshab-ı Kehf</w:t>
            </w:r>
          </w:p>
        </w:tc>
      </w:tr>
      <w:tr w:rsidR="007C503C" w:rsidRPr="0087488F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5" w:lineRule="atLeast"/>
              <w:jc w:val="center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</w:tcPr>
          <w:p w:rsidR="007C503C" w:rsidRPr="00F668FF" w:rsidRDefault="007C503C" w:rsidP="001462C3">
            <w:pPr>
              <w:spacing w:after="0" w:line="15" w:lineRule="atLeast"/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hAnsi="Arial" w:cs="Arial"/>
                <w:b/>
                <w:bCs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5" w:lineRule="atLeast"/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7C503C" w:rsidRPr="00FD47E5" w:rsidRDefault="007C503C" w:rsidP="001462C3">
            <w:pPr>
              <w:spacing w:after="0" w:line="195" w:lineRule="atLeast"/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18"/>
                <w:szCs w:val="18"/>
                <w:lang w:val="en-US" w:eastAsia="tr-TR"/>
              </w:rPr>
              <w:t>Cave</w:t>
            </w:r>
          </w:p>
        </w:tc>
      </w:tr>
    </w:tbl>
    <w:p w:rsidR="007C503C" w:rsidRPr="00FD47E5" w:rsidRDefault="007C503C" w:rsidP="00644C7A">
      <w:pPr>
        <w:pStyle w:val="NoSpacing"/>
        <w:rPr>
          <w:color w:val="000000"/>
          <w:lang w:val="en-US" w:eastAsia="tr-TR"/>
        </w:rPr>
      </w:pPr>
    </w:p>
    <w:p w:rsidR="007C503C" w:rsidRPr="00FD47E5" w:rsidRDefault="007C503C" w:rsidP="00644C7A">
      <w:pPr>
        <w:pStyle w:val="NoSpacing"/>
        <w:rPr>
          <w:b/>
          <w:bCs/>
          <w:color w:val="000000"/>
          <w:lang w:val="en-US" w:eastAsia="tr-TR"/>
        </w:rPr>
      </w:pPr>
      <w:r w:rsidRPr="00FD47E5">
        <w:rPr>
          <w:b/>
          <w:bCs/>
          <w:color w:val="000000"/>
          <w:lang w:val="en-US" w:eastAsia="tr-TR"/>
        </w:rPr>
        <w:t>10 –Yukarıdaki tabloda hangi iki başlık yer değiştirse sorun çözülmüş olur?</w:t>
      </w:r>
    </w:p>
    <w:p w:rsidR="007C503C" w:rsidRPr="00FD47E5" w:rsidRDefault="007C503C" w:rsidP="00644C7A">
      <w:pPr>
        <w:pStyle w:val="NoSpacing"/>
        <w:rPr>
          <w:color w:val="000000"/>
          <w:lang w:val="en-US" w:eastAsia="tr-TR"/>
        </w:rPr>
      </w:pPr>
    </w:p>
    <w:tbl>
      <w:tblPr>
        <w:tblW w:w="4695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380"/>
        <w:gridCol w:w="1395"/>
        <w:gridCol w:w="1410"/>
        <w:gridCol w:w="510"/>
      </w:tblGrid>
      <w:tr w:rsidR="007C503C" w:rsidRPr="0087488F">
        <w:trPr>
          <w:trHeight w:val="255"/>
          <w:tblCellSpacing w:w="0" w:type="dxa"/>
        </w:trPr>
        <w:tc>
          <w:tcPr>
            <w:tcW w:w="1380" w:type="dxa"/>
            <w:vAlign w:val="bottom"/>
          </w:tcPr>
          <w:p w:rsidR="007C503C" w:rsidRPr="0087488F" w:rsidRDefault="007C503C" w:rsidP="00644C7A">
            <w:pPr>
              <w:pStyle w:val="NoSpacing"/>
              <w:rPr>
                <w:color w:val="000000"/>
                <w:lang w:val="en-US" w:eastAsia="tr-TR"/>
              </w:rPr>
            </w:pPr>
            <w:r w:rsidRPr="0087488F">
              <w:rPr>
                <w:color w:val="000000"/>
                <w:lang w:val="en-US" w:eastAsia="tr-TR"/>
              </w:rPr>
              <w:t>A)I-III</w:t>
            </w:r>
          </w:p>
        </w:tc>
        <w:tc>
          <w:tcPr>
            <w:tcW w:w="1395" w:type="dxa"/>
            <w:vAlign w:val="bottom"/>
          </w:tcPr>
          <w:p w:rsidR="007C503C" w:rsidRPr="0087488F" w:rsidRDefault="007C503C" w:rsidP="00644C7A">
            <w:pPr>
              <w:pStyle w:val="NoSpacing"/>
              <w:rPr>
                <w:color w:val="000000"/>
                <w:lang w:val="en-US" w:eastAsia="tr-TR"/>
              </w:rPr>
            </w:pPr>
            <w:r w:rsidRPr="0087488F">
              <w:rPr>
                <w:color w:val="000000"/>
                <w:lang w:val="en-US" w:eastAsia="tr-TR"/>
              </w:rPr>
              <w:t>B)II-IV</w:t>
            </w:r>
          </w:p>
        </w:tc>
        <w:tc>
          <w:tcPr>
            <w:tcW w:w="1410" w:type="dxa"/>
            <w:vAlign w:val="bottom"/>
          </w:tcPr>
          <w:p w:rsidR="007C503C" w:rsidRPr="0087488F" w:rsidRDefault="007C503C" w:rsidP="00644C7A">
            <w:pPr>
              <w:pStyle w:val="NoSpacing"/>
              <w:rPr>
                <w:color w:val="000000"/>
                <w:lang w:val="en-US" w:eastAsia="tr-TR"/>
              </w:rPr>
            </w:pPr>
            <w:r w:rsidRPr="0087488F">
              <w:rPr>
                <w:color w:val="000000"/>
                <w:lang w:val="en-US" w:eastAsia="tr-TR"/>
              </w:rPr>
              <w:t>C)III-V</w:t>
            </w:r>
          </w:p>
        </w:tc>
        <w:tc>
          <w:tcPr>
            <w:tcW w:w="510" w:type="dxa"/>
            <w:vAlign w:val="bottom"/>
          </w:tcPr>
          <w:p w:rsidR="007C503C" w:rsidRPr="0087488F" w:rsidRDefault="007C503C" w:rsidP="00644C7A">
            <w:pPr>
              <w:pStyle w:val="NoSpacing"/>
              <w:rPr>
                <w:color w:val="000000"/>
                <w:lang w:val="en-US" w:eastAsia="tr-TR"/>
              </w:rPr>
            </w:pPr>
            <w:r w:rsidRPr="0087488F">
              <w:rPr>
                <w:color w:val="000000"/>
                <w:lang w:val="en-US" w:eastAsia="tr-TR"/>
              </w:rPr>
              <w:t>D)II-V</w:t>
            </w:r>
          </w:p>
        </w:tc>
      </w:tr>
    </w:tbl>
    <w:p w:rsidR="007C503C" w:rsidRPr="00FD47E5" w:rsidRDefault="007C503C" w:rsidP="00252E79">
      <w:pPr>
        <w:pStyle w:val="NoSpacing"/>
        <w:rPr>
          <w:color w:val="000000"/>
          <w:sz w:val="20"/>
          <w:szCs w:val="20"/>
          <w:lang w:val="en-US"/>
        </w:rPr>
      </w:pPr>
    </w:p>
    <w:p w:rsidR="007C503C" w:rsidRPr="00FD47E5" w:rsidRDefault="007C503C" w:rsidP="00252E79">
      <w:pPr>
        <w:pStyle w:val="NoSpacing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11.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Teacher: 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>Who built the Blue Mosque?</w:t>
      </w:r>
    </w:p>
    <w:p w:rsidR="007C503C" w:rsidRPr="00FD47E5" w:rsidRDefault="007C503C" w:rsidP="00252E79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  <w:t xml:space="preserve">      Student: </w:t>
      </w: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Mehmet Aga.</w:t>
      </w:r>
    </w:p>
    <w:p w:rsidR="007C503C" w:rsidRPr="00FD47E5" w:rsidRDefault="007C503C" w:rsidP="00252E79">
      <w:pPr>
        <w:pStyle w:val="NoSpacing"/>
        <w:rPr>
          <w:rFonts w:ascii="Arial" w:hAnsi="Arial" w:cs="Arial"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  <w:t xml:space="preserve">     Teacher: </w:t>
      </w: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……….…. did the construction take?</w:t>
      </w:r>
    </w:p>
    <w:p w:rsidR="007C503C" w:rsidRPr="00FD47E5" w:rsidRDefault="007C503C" w:rsidP="00252E79">
      <w:pPr>
        <w:pStyle w:val="NoSpacing"/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</w:pP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 xml:space="preserve">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 w:eastAsia="tr-TR"/>
        </w:rPr>
        <w:t xml:space="preserve">     Student:  </w:t>
      </w:r>
      <w:r w:rsidRPr="00FD47E5">
        <w:rPr>
          <w:rFonts w:ascii="Arial" w:hAnsi="Arial" w:cs="Arial"/>
          <w:color w:val="000000"/>
          <w:sz w:val="20"/>
          <w:szCs w:val="20"/>
          <w:lang w:val="en-US" w:eastAsia="tr-TR"/>
        </w:rPr>
        <w:t>For 7 years.</w:t>
      </w:r>
    </w:p>
    <w:tbl>
      <w:tblPr>
        <w:tblW w:w="3585" w:type="dxa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424"/>
        <w:gridCol w:w="1161"/>
      </w:tblGrid>
      <w:tr w:rsidR="007C503C" w:rsidRPr="0087488F">
        <w:trPr>
          <w:trHeight w:val="240"/>
          <w:tblCellSpacing w:w="0" w:type="dxa"/>
        </w:trPr>
        <w:tc>
          <w:tcPr>
            <w:tcW w:w="2424" w:type="dxa"/>
            <w:vAlign w:val="bottom"/>
          </w:tcPr>
          <w:p w:rsidR="007C503C" w:rsidRPr="00FD47E5" w:rsidRDefault="007C503C" w:rsidP="00252E79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A)How much</w:t>
            </w:r>
          </w:p>
        </w:tc>
        <w:tc>
          <w:tcPr>
            <w:tcW w:w="1161" w:type="dxa"/>
            <w:vAlign w:val="bottom"/>
          </w:tcPr>
          <w:p w:rsidR="007C503C" w:rsidRPr="00FD47E5" w:rsidRDefault="007C503C" w:rsidP="00252E79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</w:p>
          <w:p w:rsidR="007C503C" w:rsidRPr="00FD47E5" w:rsidRDefault="007C503C" w:rsidP="00252E79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B) How often</w:t>
            </w:r>
          </w:p>
        </w:tc>
      </w:tr>
      <w:tr w:rsidR="007C503C" w:rsidRPr="0087488F">
        <w:trPr>
          <w:trHeight w:val="330"/>
          <w:tblCellSpacing w:w="0" w:type="dxa"/>
        </w:trPr>
        <w:tc>
          <w:tcPr>
            <w:tcW w:w="2424" w:type="dxa"/>
            <w:vAlign w:val="bottom"/>
          </w:tcPr>
          <w:p w:rsidR="007C503C" w:rsidRPr="00FD47E5" w:rsidRDefault="007C503C" w:rsidP="00252E79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C)How long</w:t>
            </w:r>
          </w:p>
        </w:tc>
        <w:tc>
          <w:tcPr>
            <w:tcW w:w="1161" w:type="dxa"/>
            <w:vAlign w:val="bottom"/>
          </w:tcPr>
          <w:p w:rsidR="007C503C" w:rsidRPr="00FD47E5" w:rsidRDefault="007C503C" w:rsidP="00252E79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hAnsi="Arial" w:cs="Arial"/>
                <w:color w:val="000000"/>
                <w:sz w:val="20"/>
                <w:szCs w:val="20"/>
                <w:lang w:val="en-US" w:eastAsia="tr-TR"/>
              </w:rPr>
              <w:t>D)How tall</w:t>
            </w:r>
          </w:p>
        </w:tc>
      </w:tr>
    </w:tbl>
    <w:p w:rsidR="007C503C" w:rsidRPr="00FD47E5" w:rsidRDefault="007C503C" w:rsidP="00252E79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252E79">
      <w:pPr>
        <w:pStyle w:val="NoSpacing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12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. 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Sally: 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>I think</w:t>
      </w:r>
      <w:r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bungee-jumping is easier than hang    gliding. What is your opinion? </w:t>
      </w:r>
    </w:p>
    <w:p w:rsidR="007C503C" w:rsidRPr="00FD47E5" w:rsidRDefault="007C503C" w:rsidP="0091235C">
      <w:pPr>
        <w:pStyle w:val="NoSpacing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Samantha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>: ……………… because it has a lot of danger    and risk.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</w:p>
    <w:p w:rsidR="007C503C" w:rsidRPr="00FD47E5" w:rsidRDefault="007C503C" w:rsidP="00252E79">
      <w:pPr>
        <w:pStyle w:val="NoSpacing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:rsidR="007C503C" w:rsidRPr="00FD47E5" w:rsidRDefault="007C503C" w:rsidP="00252E79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A) I disagree! 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B) I agree with you! </w:t>
      </w:r>
    </w:p>
    <w:p w:rsidR="007C503C" w:rsidRPr="00FD47E5" w:rsidRDefault="007C503C" w:rsidP="00252E79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C) That’s right 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ab/>
        <w:t>D) It is true.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ab/>
      </w:r>
    </w:p>
    <w:p w:rsidR="007C503C" w:rsidRPr="00FD47E5" w:rsidRDefault="007C503C" w:rsidP="00252E79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745F1B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13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Zack: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I tried sky diving yesterday.</w:t>
      </w:r>
    </w:p>
    <w:p w:rsidR="007C503C" w:rsidRPr="00FD47E5" w:rsidRDefault="007C503C" w:rsidP="00745F1B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Mary: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Really? ___________?</w:t>
      </w:r>
    </w:p>
    <w:p w:rsidR="007C503C" w:rsidRPr="00FD47E5" w:rsidRDefault="007C503C" w:rsidP="00745F1B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Zack: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It was fantastic.</w:t>
      </w:r>
    </w:p>
    <w:p w:rsidR="007C503C" w:rsidRPr="00FD47E5" w:rsidRDefault="007C503C" w:rsidP="00745F1B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745F1B">
      <w:pPr>
        <w:pStyle w:val="NoSpacing"/>
        <w:numPr>
          <w:ilvl w:val="0"/>
          <w:numId w:val="27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How much did you pay</w:t>
      </w:r>
    </w:p>
    <w:p w:rsidR="007C503C" w:rsidRPr="00FD47E5" w:rsidRDefault="007C503C" w:rsidP="00745F1B">
      <w:pPr>
        <w:pStyle w:val="NoSpacing"/>
        <w:numPr>
          <w:ilvl w:val="0"/>
          <w:numId w:val="27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What was it like</w:t>
      </w:r>
    </w:p>
    <w:p w:rsidR="007C503C" w:rsidRPr="00FD47E5" w:rsidRDefault="007C503C" w:rsidP="00745F1B">
      <w:pPr>
        <w:pStyle w:val="NoSpacing"/>
        <w:numPr>
          <w:ilvl w:val="0"/>
          <w:numId w:val="27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What are you interested in</w:t>
      </w:r>
    </w:p>
    <w:p w:rsidR="007C503C" w:rsidRPr="00FD47E5" w:rsidRDefault="007C503C" w:rsidP="00745F1B">
      <w:pPr>
        <w:pStyle w:val="NoSpacing"/>
        <w:numPr>
          <w:ilvl w:val="0"/>
          <w:numId w:val="27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Who were you with</w:t>
      </w:r>
    </w:p>
    <w:p w:rsidR="007C503C" w:rsidRPr="00FD47E5" w:rsidRDefault="007C503C" w:rsidP="00252E79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745F1B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14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Lucas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>: I know a lot about football.</w:t>
      </w:r>
    </w:p>
    <w:p w:rsidR="007C503C" w:rsidRPr="00FD47E5" w:rsidRDefault="007C503C" w:rsidP="005920DB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Harley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>: Do you know …………………..?</w:t>
      </w:r>
    </w:p>
    <w:p w:rsidR="007C503C" w:rsidRPr="00FD47E5" w:rsidRDefault="007C503C" w:rsidP="005920DB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Lucas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>: Yes. It started in England.</w:t>
      </w:r>
    </w:p>
    <w:p w:rsidR="007C503C" w:rsidRPr="00FD47E5" w:rsidRDefault="007C503C" w:rsidP="005920DB">
      <w:pPr>
        <w:pStyle w:val="NoSpacing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5920DB">
      <w:pPr>
        <w:pStyle w:val="NoSpacing"/>
        <w:numPr>
          <w:ilvl w:val="0"/>
          <w:numId w:val="29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what its aim is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          C) what you need to play</w:t>
      </w:r>
    </w:p>
    <w:p w:rsidR="007C503C" w:rsidRPr="00FD47E5" w:rsidRDefault="007C503C" w:rsidP="005920DB">
      <w:pPr>
        <w:pStyle w:val="NoSpacing"/>
        <w:numPr>
          <w:ilvl w:val="0"/>
          <w:numId w:val="29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where it started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          D) when it started</w:t>
      </w:r>
    </w:p>
    <w:p w:rsidR="007C503C" w:rsidRPr="00FD47E5" w:rsidRDefault="007C503C" w:rsidP="008B18F6">
      <w:pPr>
        <w:pStyle w:val="NoSpacing"/>
        <w:ind w:left="360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F43F3D">
      <w:pPr>
        <w:pStyle w:val="NoSpacing"/>
        <w:ind w:left="360" w:hanging="360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15.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Flora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>:  I really like motorcycling, white-water rafting and caving. They are really heart-stopping sports.</w:t>
      </w:r>
    </w:p>
    <w:p w:rsidR="007C503C" w:rsidRPr="00FD47E5" w:rsidRDefault="007C503C" w:rsidP="00F43F3D">
      <w:pPr>
        <w:pStyle w:val="NoSpacing"/>
        <w:ind w:left="360" w:hanging="360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ab/>
        <w:t>Valeria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>: ……………………………. .</w:t>
      </w:r>
    </w:p>
    <w:p w:rsidR="007C503C" w:rsidRPr="00FD47E5" w:rsidRDefault="007C503C" w:rsidP="00F43F3D">
      <w:pPr>
        <w:pStyle w:val="NoSpacing"/>
        <w:ind w:left="360" w:hanging="360"/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ab/>
        <w:t>Flora</w:t>
      </w:r>
      <w:r w:rsidRPr="00FD47E5">
        <w:rPr>
          <w:rFonts w:ascii="Arial" w:hAnsi="Arial" w:cs="Arial"/>
          <w:color w:val="000000"/>
          <w:sz w:val="20"/>
          <w:szCs w:val="20"/>
          <w:lang w:val="en-US"/>
        </w:rPr>
        <w:t xml:space="preserve">: I mean, extreme sports. </w:t>
      </w:r>
    </w:p>
    <w:p w:rsidR="007C503C" w:rsidRPr="00FD47E5" w:rsidRDefault="007C503C" w:rsidP="00F43F3D">
      <w:pPr>
        <w:pStyle w:val="NoSpacing"/>
        <w:ind w:left="360" w:hanging="360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C503C" w:rsidRPr="00FD47E5" w:rsidRDefault="007C503C" w:rsidP="00F43F3D">
      <w:pPr>
        <w:pStyle w:val="NoSpacing"/>
        <w:numPr>
          <w:ilvl w:val="0"/>
          <w:numId w:val="30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What about you?</w:t>
      </w:r>
    </w:p>
    <w:p w:rsidR="007C503C" w:rsidRPr="00FD47E5" w:rsidRDefault="007C503C" w:rsidP="00F43F3D">
      <w:pPr>
        <w:pStyle w:val="NoSpacing"/>
        <w:numPr>
          <w:ilvl w:val="0"/>
          <w:numId w:val="30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What do you mean?</w:t>
      </w:r>
    </w:p>
    <w:p w:rsidR="007C503C" w:rsidRPr="00FD47E5" w:rsidRDefault="007C503C" w:rsidP="00F43F3D">
      <w:pPr>
        <w:pStyle w:val="NoSpacing"/>
        <w:numPr>
          <w:ilvl w:val="0"/>
          <w:numId w:val="30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What do you think?</w:t>
      </w:r>
    </w:p>
    <w:p w:rsidR="007C503C" w:rsidRPr="00FD47E5" w:rsidRDefault="007C503C" w:rsidP="00F43F3D">
      <w:pPr>
        <w:pStyle w:val="NoSpacing"/>
        <w:numPr>
          <w:ilvl w:val="0"/>
          <w:numId w:val="30"/>
        </w:numPr>
        <w:rPr>
          <w:rFonts w:ascii="Arial" w:hAnsi="Arial" w:cs="Arial"/>
          <w:color w:val="000000"/>
          <w:sz w:val="20"/>
          <w:szCs w:val="20"/>
          <w:lang w:val="en-US"/>
        </w:rPr>
      </w:pPr>
      <w:r w:rsidRPr="00FD47E5">
        <w:rPr>
          <w:rFonts w:ascii="Arial" w:hAnsi="Arial" w:cs="Arial"/>
          <w:color w:val="000000"/>
          <w:sz w:val="20"/>
          <w:szCs w:val="20"/>
          <w:lang w:val="en-US"/>
        </w:rPr>
        <w:t>How often do you do sports?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b/>
          <w:bCs/>
          <w:color w:val="000000"/>
          <w:lang w:val="en-US"/>
        </w:rPr>
        <w:t>16.</w:t>
      </w:r>
      <w:r w:rsidRPr="00FD47E5">
        <w:rPr>
          <w:color w:val="000000"/>
          <w:lang w:val="en-US"/>
        </w:rPr>
        <w:t xml:space="preserve"> </w:t>
      </w:r>
      <w:r w:rsidRPr="00FD47E5">
        <w:rPr>
          <w:b/>
          <w:bCs/>
          <w:color w:val="000000"/>
          <w:lang w:val="en-US"/>
        </w:rPr>
        <w:t>Mert</w:t>
      </w:r>
      <w:r w:rsidRPr="00FD47E5">
        <w:rPr>
          <w:color w:val="000000"/>
          <w:lang w:val="en-US"/>
        </w:rPr>
        <w:t xml:space="preserve"> : ……………………………………………..?</w:t>
      </w:r>
    </w:p>
    <w:p w:rsidR="007C503C" w:rsidRPr="00FD47E5" w:rsidRDefault="007C503C" w:rsidP="006C713C">
      <w:pPr>
        <w:pStyle w:val="NoSpacing"/>
        <w:ind w:left="708" w:hanging="424"/>
        <w:rPr>
          <w:color w:val="000000"/>
          <w:lang w:val="en-US"/>
        </w:rPr>
      </w:pPr>
      <w:r w:rsidRPr="00FD47E5">
        <w:rPr>
          <w:b/>
          <w:bCs/>
          <w:color w:val="000000"/>
          <w:lang w:val="en-US"/>
        </w:rPr>
        <w:t>Taylor</w:t>
      </w:r>
      <w:r w:rsidRPr="00FD47E5">
        <w:rPr>
          <w:color w:val="000000"/>
          <w:lang w:val="en-US"/>
        </w:rPr>
        <w:t xml:space="preserve"> : I joined a boat tour and went sightseeing.   Also, I visited historical sites of the city.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6C713C">
      <w:pPr>
        <w:pStyle w:val="NoSpacing"/>
        <w:numPr>
          <w:ilvl w:val="0"/>
          <w:numId w:val="31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What did you do on vacation?</w:t>
      </w:r>
    </w:p>
    <w:p w:rsidR="007C503C" w:rsidRPr="00FD47E5" w:rsidRDefault="007C503C" w:rsidP="006C713C">
      <w:pPr>
        <w:pStyle w:val="NoSpacing"/>
        <w:numPr>
          <w:ilvl w:val="0"/>
          <w:numId w:val="31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Did you like Istanbul?</w:t>
      </w:r>
    </w:p>
    <w:p w:rsidR="007C503C" w:rsidRPr="00FD47E5" w:rsidRDefault="007C503C" w:rsidP="006C713C">
      <w:pPr>
        <w:pStyle w:val="NoSpacing"/>
        <w:numPr>
          <w:ilvl w:val="0"/>
          <w:numId w:val="31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What was the weather like?</w:t>
      </w:r>
    </w:p>
    <w:p w:rsidR="007C503C" w:rsidRPr="00FD47E5" w:rsidRDefault="007C503C" w:rsidP="006C713C">
      <w:pPr>
        <w:pStyle w:val="NoSpacing"/>
        <w:numPr>
          <w:ilvl w:val="0"/>
          <w:numId w:val="31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What did you see?</w:t>
      </w:r>
    </w:p>
    <w:p w:rsidR="007C503C" w:rsidRPr="00FD47E5" w:rsidRDefault="007C503C" w:rsidP="006C713C">
      <w:pPr>
        <w:pStyle w:val="NoSpacing"/>
        <w:ind w:left="720"/>
        <w:rPr>
          <w:color w:val="000000"/>
          <w:lang w:val="en-US"/>
        </w:rPr>
      </w:pPr>
    </w:p>
    <w:p w:rsidR="007C503C" w:rsidRPr="00FD47E5" w:rsidRDefault="007C503C" w:rsidP="00DB2A17">
      <w:pPr>
        <w:pStyle w:val="NoSpacing"/>
        <w:rPr>
          <w:color w:val="000000"/>
          <w:spacing w:val="-1"/>
          <w:lang w:val="en-US"/>
        </w:rPr>
      </w:pPr>
      <w:r w:rsidRPr="00FD47E5">
        <w:rPr>
          <w:b/>
          <w:bCs/>
          <w:color w:val="000000"/>
          <w:lang w:val="en-US"/>
        </w:rPr>
        <w:t>17.</w:t>
      </w:r>
      <w:r w:rsidRPr="00FD47E5">
        <w:rPr>
          <w:color w:val="000000"/>
          <w:spacing w:val="-1"/>
          <w:lang w:val="en-US"/>
        </w:rPr>
        <w:t xml:space="preserve"> </w:t>
      </w:r>
      <w:r w:rsidRPr="00FD47E5">
        <w:rPr>
          <w:color w:val="000000"/>
          <w:spacing w:val="-1"/>
          <w:lang w:val="en-US"/>
        </w:rPr>
        <w:tab/>
      </w:r>
      <w:r w:rsidRPr="00FD47E5">
        <w:rPr>
          <w:b/>
          <w:bCs/>
          <w:color w:val="000000"/>
          <w:spacing w:val="-1"/>
          <w:lang w:val="en-US"/>
        </w:rPr>
        <w:t>Ruby</w:t>
      </w:r>
      <w:r w:rsidRPr="00FD47E5">
        <w:rPr>
          <w:color w:val="000000"/>
          <w:spacing w:val="-1"/>
          <w:lang w:val="en-US"/>
        </w:rPr>
        <w:t>: I went to Mardin on my last vacation.</w:t>
      </w:r>
    </w:p>
    <w:p w:rsidR="007C503C" w:rsidRPr="00FD47E5" w:rsidRDefault="007C503C" w:rsidP="00DB2A17">
      <w:pPr>
        <w:pStyle w:val="NoSpacing"/>
        <w:rPr>
          <w:color w:val="000000"/>
          <w:spacing w:val="-1"/>
          <w:lang w:val="en-US"/>
        </w:rPr>
      </w:pPr>
      <w:r w:rsidRPr="00FD47E5">
        <w:rPr>
          <w:color w:val="000000"/>
          <w:spacing w:val="-1"/>
          <w:lang w:val="en-US"/>
        </w:rPr>
        <w:tab/>
      </w:r>
      <w:r w:rsidRPr="00FD47E5">
        <w:rPr>
          <w:b/>
          <w:bCs/>
          <w:color w:val="000000"/>
          <w:spacing w:val="-1"/>
          <w:lang w:val="en-US"/>
        </w:rPr>
        <w:t>Henry</w:t>
      </w:r>
      <w:r w:rsidRPr="00FD47E5">
        <w:rPr>
          <w:color w:val="000000"/>
          <w:spacing w:val="-1"/>
          <w:lang w:val="en-US"/>
        </w:rPr>
        <w:t>: ……………………………………..</w:t>
      </w:r>
    </w:p>
    <w:p w:rsidR="007C503C" w:rsidRPr="00FD47E5" w:rsidRDefault="007C503C" w:rsidP="00DB2A17">
      <w:pPr>
        <w:pStyle w:val="NoSpacing"/>
        <w:rPr>
          <w:color w:val="000000"/>
          <w:spacing w:val="-1"/>
          <w:lang w:val="en-US"/>
        </w:rPr>
      </w:pPr>
      <w:r w:rsidRPr="00FD47E5">
        <w:rPr>
          <w:color w:val="000000"/>
          <w:spacing w:val="-1"/>
          <w:lang w:val="en-US"/>
        </w:rPr>
        <w:tab/>
      </w:r>
      <w:r w:rsidRPr="00FD47E5">
        <w:rPr>
          <w:b/>
          <w:bCs/>
          <w:color w:val="000000"/>
          <w:spacing w:val="-1"/>
          <w:lang w:val="en-US"/>
        </w:rPr>
        <w:t>Ruby</w:t>
      </w:r>
      <w:r w:rsidRPr="00FD47E5">
        <w:rPr>
          <w:color w:val="000000"/>
          <w:spacing w:val="-1"/>
          <w:lang w:val="en-US"/>
        </w:rPr>
        <w:t>: It was really hot and sunny.</w:t>
      </w:r>
    </w:p>
    <w:p w:rsidR="007C503C" w:rsidRPr="00FD47E5" w:rsidRDefault="007C503C" w:rsidP="00DB2A17">
      <w:pPr>
        <w:pStyle w:val="NoSpacing"/>
        <w:rPr>
          <w:color w:val="000000"/>
          <w:lang w:val="en-US"/>
        </w:rPr>
      </w:pPr>
    </w:p>
    <w:p w:rsidR="007C503C" w:rsidRPr="00FD47E5" w:rsidRDefault="007C503C" w:rsidP="00213EBB">
      <w:pPr>
        <w:pStyle w:val="NoSpacing"/>
        <w:numPr>
          <w:ilvl w:val="0"/>
          <w:numId w:val="32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How many people live in Mardin?</w:t>
      </w:r>
    </w:p>
    <w:p w:rsidR="007C503C" w:rsidRPr="00FD47E5" w:rsidRDefault="007C503C" w:rsidP="00213EBB">
      <w:pPr>
        <w:pStyle w:val="NoSpacing"/>
        <w:numPr>
          <w:ilvl w:val="0"/>
          <w:numId w:val="32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Did you taste the local dishes?</w:t>
      </w:r>
    </w:p>
    <w:p w:rsidR="007C503C" w:rsidRPr="00FD47E5" w:rsidRDefault="007C503C" w:rsidP="00213EBB">
      <w:pPr>
        <w:pStyle w:val="NoSpacing"/>
        <w:numPr>
          <w:ilvl w:val="0"/>
          <w:numId w:val="32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What was the weather like?</w:t>
      </w:r>
    </w:p>
    <w:p w:rsidR="007C503C" w:rsidRPr="00FD47E5" w:rsidRDefault="007C503C" w:rsidP="00213EBB">
      <w:pPr>
        <w:pStyle w:val="NoSpacing"/>
        <w:numPr>
          <w:ilvl w:val="0"/>
          <w:numId w:val="32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How long did you stay there?</w:t>
      </w:r>
    </w:p>
    <w:p w:rsidR="007C503C" w:rsidRPr="00FD47E5" w:rsidRDefault="007C503C" w:rsidP="00847A78">
      <w:pPr>
        <w:pStyle w:val="NoSpacing"/>
        <w:rPr>
          <w:color w:val="000000"/>
          <w:lang w:val="en-US"/>
        </w:rPr>
      </w:pPr>
    </w:p>
    <w:p w:rsidR="007C503C" w:rsidRPr="00FD47E5" w:rsidRDefault="007C503C" w:rsidP="00847A78">
      <w:pPr>
        <w:pStyle w:val="NoSpacing"/>
        <w:rPr>
          <w:b/>
          <w:bCs/>
          <w:color w:val="000000"/>
          <w:lang w:val="en-US"/>
        </w:rPr>
      </w:pPr>
      <w:r w:rsidRPr="00FD47E5">
        <w:rPr>
          <w:b/>
          <w:bCs/>
          <w:color w:val="000000"/>
          <w:lang w:val="en-US"/>
        </w:rPr>
        <w:t xml:space="preserve">18. </w:t>
      </w:r>
      <w:r w:rsidRPr="00FD47E5">
        <w:rPr>
          <w:b/>
          <w:bCs/>
          <w:color w:val="000000"/>
          <w:lang w:val="en-US"/>
        </w:rPr>
        <w:tab/>
        <w:t>Furkan:…………………………………</w:t>
      </w:r>
    </w:p>
    <w:p w:rsidR="007C503C" w:rsidRPr="00FD47E5" w:rsidRDefault="007C503C" w:rsidP="007019C5">
      <w:pPr>
        <w:pStyle w:val="NoSpacing"/>
        <w:ind w:left="708"/>
        <w:rPr>
          <w:color w:val="000000"/>
          <w:lang w:val="en-US"/>
        </w:rPr>
      </w:pPr>
      <w:r w:rsidRPr="00FD47E5">
        <w:rPr>
          <w:b/>
          <w:bCs/>
          <w:color w:val="000000"/>
          <w:lang w:val="en-US"/>
        </w:rPr>
        <w:t xml:space="preserve">Eren: </w:t>
      </w:r>
      <w:r w:rsidRPr="00FD47E5">
        <w:rPr>
          <w:color w:val="000000"/>
          <w:lang w:val="en-US"/>
        </w:rPr>
        <w:t xml:space="preserve"> It was the best vacation I have ever had in my life.</w:t>
      </w:r>
    </w:p>
    <w:p w:rsidR="007C503C" w:rsidRPr="00FD47E5" w:rsidRDefault="007C503C" w:rsidP="007019C5">
      <w:pPr>
        <w:pStyle w:val="NoSpacing"/>
        <w:ind w:left="708"/>
        <w:rPr>
          <w:color w:val="000000"/>
          <w:lang w:val="en-US"/>
        </w:rPr>
      </w:pPr>
    </w:p>
    <w:p w:rsidR="007C503C" w:rsidRPr="00FD47E5" w:rsidRDefault="007C503C" w:rsidP="007019C5">
      <w:pPr>
        <w:pStyle w:val="NoSpacing"/>
        <w:numPr>
          <w:ilvl w:val="0"/>
          <w:numId w:val="33"/>
        </w:numPr>
        <w:ind w:left="567"/>
        <w:rPr>
          <w:color w:val="000000"/>
          <w:lang w:val="en-US"/>
        </w:rPr>
      </w:pPr>
      <w:r w:rsidRPr="00FD47E5">
        <w:rPr>
          <w:color w:val="000000"/>
          <w:lang w:val="en-US"/>
        </w:rPr>
        <w:t xml:space="preserve">Was your vacation </w:t>
      </w:r>
      <w:r>
        <w:rPr>
          <w:color w:val="000000"/>
          <w:lang w:val="en-US"/>
        </w:rPr>
        <w:t>in Antalya</w:t>
      </w:r>
      <w:r w:rsidRPr="00FD47E5">
        <w:rPr>
          <w:color w:val="000000"/>
          <w:lang w:val="en-US"/>
        </w:rPr>
        <w:t>?</w:t>
      </w:r>
    </w:p>
    <w:p w:rsidR="007C503C" w:rsidRPr="00FD47E5" w:rsidRDefault="007C503C" w:rsidP="007019C5">
      <w:pPr>
        <w:pStyle w:val="NoSpacing"/>
        <w:numPr>
          <w:ilvl w:val="0"/>
          <w:numId w:val="33"/>
        </w:numPr>
        <w:ind w:left="567"/>
        <w:rPr>
          <w:color w:val="000000"/>
          <w:lang w:val="en-US"/>
        </w:rPr>
      </w:pPr>
      <w:r w:rsidRPr="00FD47E5">
        <w:rPr>
          <w:color w:val="000000"/>
          <w:lang w:val="en-US"/>
        </w:rPr>
        <w:t>How was the climate there?</w:t>
      </w:r>
    </w:p>
    <w:p w:rsidR="007C503C" w:rsidRPr="00FD47E5" w:rsidRDefault="007C503C" w:rsidP="007019C5">
      <w:pPr>
        <w:pStyle w:val="NoSpacing"/>
        <w:numPr>
          <w:ilvl w:val="0"/>
          <w:numId w:val="33"/>
        </w:numPr>
        <w:ind w:left="567"/>
        <w:rPr>
          <w:color w:val="000000"/>
          <w:lang w:val="en-US"/>
        </w:rPr>
      </w:pPr>
      <w:r w:rsidRPr="00FD47E5">
        <w:rPr>
          <w:color w:val="000000"/>
          <w:lang w:val="en-US"/>
        </w:rPr>
        <w:t>Where did you stay ?</w:t>
      </w:r>
    </w:p>
    <w:p w:rsidR="007C503C" w:rsidRPr="00FD47E5" w:rsidRDefault="007C503C" w:rsidP="007019C5">
      <w:pPr>
        <w:pStyle w:val="NoSpacing"/>
        <w:numPr>
          <w:ilvl w:val="0"/>
          <w:numId w:val="33"/>
        </w:numPr>
        <w:ind w:left="567"/>
        <w:rPr>
          <w:color w:val="000000"/>
          <w:lang w:val="en-US"/>
        </w:rPr>
      </w:pPr>
      <w:r w:rsidRPr="00FD47E5">
        <w:rPr>
          <w:color w:val="000000"/>
          <w:lang w:val="en-US"/>
        </w:rPr>
        <w:t>How was your holiday?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b/>
          <w:bCs/>
          <w:color w:val="000000"/>
          <w:lang w:val="en-US"/>
        </w:rPr>
        <w:t xml:space="preserve">19. </w:t>
      </w:r>
      <w:r w:rsidRPr="00FD47E5">
        <w:rPr>
          <w:color w:val="000000"/>
          <w:lang w:val="en-US"/>
        </w:rPr>
        <w:t xml:space="preserve"> </w:t>
      </w:r>
      <w:r w:rsidRPr="00FD47E5">
        <w:rPr>
          <w:color w:val="000000"/>
          <w:lang w:val="en-US"/>
        </w:rPr>
        <w:tab/>
      </w:r>
      <w:r w:rsidRPr="00FD47E5">
        <w:rPr>
          <w:b/>
          <w:bCs/>
          <w:color w:val="000000"/>
          <w:lang w:val="en-US"/>
        </w:rPr>
        <w:t>Edward</w:t>
      </w:r>
      <w:r w:rsidRPr="00FD47E5">
        <w:rPr>
          <w:color w:val="000000"/>
          <w:lang w:val="en-US"/>
        </w:rPr>
        <w:t xml:space="preserve">: Turkey is a multicultural country. 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ab/>
      </w:r>
      <w:r w:rsidRPr="00FD47E5">
        <w:rPr>
          <w:b/>
          <w:bCs/>
          <w:color w:val="000000"/>
          <w:lang w:val="en-US"/>
        </w:rPr>
        <w:t>Owen</w:t>
      </w:r>
      <w:r w:rsidRPr="00FD47E5">
        <w:rPr>
          <w:color w:val="000000"/>
          <w:lang w:val="en-US"/>
        </w:rPr>
        <w:t>: What do you mean?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ab/>
      </w:r>
      <w:r w:rsidRPr="00FD47E5">
        <w:rPr>
          <w:b/>
          <w:bCs/>
          <w:color w:val="000000"/>
          <w:lang w:val="en-US"/>
        </w:rPr>
        <w:t>Edward</w:t>
      </w:r>
      <w:r w:rsidRPr="00FD47E5">
        <w:rPr>
          <w:color w:val="000000"/>
          <w:lang w:val="en-US"/>
        </w:rPr>
        <w:t>: I mean, ………………………………………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A128C5">
      <w:pPr>
        <w:pStyle w:val="NoSpacing"/>
        <w:numPr>
          <w:ilvl w:val="0"/>
          <w:numId w:val="34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It is home to different religions and cultures.</w:t>
      </w:r>
    </w:p>
    <w:p w:rsidR="007C503C" w:rsidRPr="00FD47E5" w:rsidRDefault="007C503C" w:rsidP="00A128C5">
      <w:pPr>
        <w:pStyle w:val="NoSpacing"/>
        <w:numPr>
          <w:ilvl w:val="0"/>
          <w:numId w:val="34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It has a continental climate.</w:t>
      </w:r>
    </w:p>
    <w:p w:rsidR="007C503C" w:rsidRPr="00FD47E5" w:rsidRDefault="007C503C" w:rsidP="00A128C5">
      <w:pPr>
        <w:pStyle w:val="NoSpacing"/>
        <w:numPr>
          <w:ilvl w:val="0"/>
          <w:numId w:val="34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It is well-known with its traditional dishes.</w:t>
      </w:r>
    </w:p>
    <w:p w:rsidR="007C503C" w:rsidRPr="00FD47E5" w:rsidRDefault="007C503C" w:rsidP="00A128C5">
      <w:pPr>
        <w:pStyle w:val="NoSpacing"/>
        <w:numPr>
          <w:ilvl w:val="0"/>
          <w:numId w:val="34"/>
        </w:numPr>
        <w:rPr>
          <w:color w:val="000000"/>
          <w:lang w:val="en-US"/>
        </w:rPr>
      </w:pPr>
      <w:r w:rsidRPr="00FD47E5">
        <w:rPr>
          <w:color w:val="000000"/>
          <w:lang w:val="en-US"/>
        </w:rPr>
        <w:t>It is truly a modern city.</w:t>
      </w:r>
    </w:p>
    <w:p w:rsidR="007C503C" w:rsidRPr="00FD47E5" w:rsidRDefault="007C503C" w:rsidP="001A1D60">
      <w:pPr>
        <w:pStyle w:val="NoSpacing"/>
        <w:rPr>
          <w:color w:val="000000"/>
          <w:lang w:val="en-US"/>
        </w:rPr>
      </w:pPr>
    </w:p>
    <w:p w:rsidR="007C503C" w:rsidRPr="00FD47E5" w:rsidRDefault="007C503C" w:rsidP="001A1D60">
      <w:pPr>
        <w:pStyle w:val="NoSpacing"/>
        <w:rPr>
          <w:color w:val="000000"/>
          <w:lang w:val="en-US"/>
        </w:rPr>
      </w:pPr>
      <w:r w:rsidRPr="00226A3D">
        <w:rPr>
          <w:b/>
          <w:bCs/>
          <w:color w:val="000000"/>
          <w:lang w:val="en-US"/>
        </w:rPr>
        <w:t>20</w:t>
      </w:r>
      <w:r w:rsidRPr="00FD47E5">
        <w:rPr>
          <w:color w:val="000000"/>
          <w:lang w:val="en-US"/>
        </w:rPr>
        <w:t xml:space="preserve">. </w:t>
      </w:r>
      <w:r>
        <w:rPr>
          <w:color w:val="000000"/>
          <w:lang w:val="en-US"/>
        </w:rPr>
        <w:tab/>
      </w:r>
      <w:r w:rsidRPr="00226A3D">
        <w:rPr>
          <w:b/>
          <w:bCs/>
          <w:color w:val="000000"/>
          <w:lang w:val="en-US"/>
        </w:rPr>
        <w:t>Mike</w:t>
      </w:r>
      <w:r>
        <w:rPr>
          <w:color w:val="000000"/>
          <w:lang w:val="en-US"/>
        </w:rPr>
        <w:t>: Do you meet your online friends?</w:t>
      </w:r>
    </w:p>
    <w:p w:rsidR="007C503C" w:rsidRDefault="007C503C" w:rsidP="00656B92">
      <w:pPr>
        <w:pStyle w:val="NoSpacing"/>
        <w:rPr>
          <w:color w:val="000000"/>
          <w:lang w:val="en-US"/>
        </w:rPr>
      </w:pPr>
      <w:r>
        <w:rPr>
          <w:color w:val="000000"/>
          <w:lang w:val="en-US"/>
        </w:rPr>
        <w:tab/>
      </w:r>
      <w:r w:rsidRPr="00226A3D">
        <w:rPr>
          <w:b/>
          <w:bCs/>
          <w:color w:val="000000"/>
          <w:lang w:val="en-US"/>
        </w:rPr>
        <w:t>Selda</w:t>
      </w:r>
      <w:r>
        <w:rPr>
          <w:color w:val="000000"/>
          <w:lang w:val="en-US"/>
        </w:rPr>
        <w:t>: No, never. Because it is ………………..</w:t>
      </w:r>
    </w:p>
    <w:p w:rsidR="007C503C" w:rsidRDefault="007C503C" w:rsidP="00656B92">
      <w:pPr>
        <w:pStyle w:val="NoSpacing"/>
        <w:rPr>
          <w:color w:val="000000"/>
          <w:lang w:val="en-US"/>
        </w:rPr>
      </w:pPr>
    </w:p>
    <w:p w:rsidR="007C503C" w:rsidRDefault="007C503C" w:rsidP="00226A3D">
      <w:pPr>
        <w:pStyle w:val="NoSpacing"/>
        <w:numPr>
          <w:ilvl w:val="0"/>
          <w:numId w:val="36"/>
        </w:numPr>
        <w:rPr>
          <w:color w:val="000000"/>
          <w:lang w:val="en-US"/>
        </w:rPr>
      </w:pPr>
      <w:r>
        <w:rPr>
          <w:color w:val="000000"/>
          <w:lang w:val="en-US"/>
        </w:rPr>
        <w:t>dangerous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C) fun</w:t>
      </w:r>
    </w:p>
    <w:p w:rsidR="007C503C" w:rsidRDefault="007C503C" w:rsidP="00226A3D">
      <w:pPr>
        <w:pStyle w:val="NoSpacing"/>
        <w:numPr>
          <w:ilvl w:val="0"/>
          <w:numId w:val="36"/>
        </w:numPr>
        <w:rPr>
          <w:color w:val="000000"/>
          <w:lang w:val="en-US"/>
        </w:rPr>
      </w:pPr>
      <w:r>
        <w:rPr>
          <w:color w:val="000000"/>
          <w:lang w:val="en-US"/>
        </w:rPr>
        <w:t>exciting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D) safe</w:t>
      </w:r>
    </w:p>
    <w:p w:rsidR="007C503C" w:rsidRDefault="007C503C" w:rsidP="00A34533">
      <w:pPr>
        <w:pStyle w:val="NoSpacing"/>
        <w:rPr>
          <w:color w:val="000000"/>
          <w:lang w:val="en-US"/>
        </w:rPr>
      </w:pPr>
    </w:p>
    <w:p w:rsidR="007C503C" w:rsidRPr="004863E4" w:rsidRDefault="007C503C" w:rsidP="002065A3">
      <w:pPr>
        <w:pStyle w:val="NoSpacing"/>
        <w:rPr>
          <w:lang w:val="en-US"/>
        </w:rPr>
      </w:pPr>
      <w:r w:rsidRPr="002065A3">
        <w:rPr>
          <w:b/>
          <w:bCs/>
          <w:color w:val="000000"/>
          <w:lang w:val="en-US"/>
        </w:rPr>
        <w:t>21.</w:t>
      </w:r>
      <w:r>
        <w:rPr>
          <w:color w:val="000000"/>
          <w:lang w:val="en-US"/>
        </w:rPr>
        <w:t xml:space="preserve"> </w:t>
      </w:r>
      <w:r w:rsidRPr="005035FD">
        <w:rPr>
          <w:b/>
          <w:bCs/>
          <w:lang w:val="en-US"/>
        </w:rPr>
        <w:t>Mert :</w:t>
      </w:r>
      <w:r w:rsidRPr="004863E4">
        <w:rPr>
          <w:lang w:val="en-US"/>
        </w:rPr>
        <w:t xml:space="preserve"> How do you usually keep in touch with your friends ?</w:t>
      </w:r>
    </w:p>
    <w:p w:rsidR="007C503C" w:rsidRDefault="007C503C" w:rsidP="002065A3">
      <w:pPr>
        <w:pStyle w:val="NoSpacing"/>
        <w:rPr>
          <w:lang w:val="en-US"/>
        </w:rPr>
      </w:pPr>
      <w:r w:rsidRPr="005035FD">
        <w:rPr>
          <w:b/>
          <w:bCs/>
          <w:lang w:val="en-US"/>
        </w:rPr>
        <w:t>Taylor</w:t>
      </w:r>
      <w:r w:rsidRPr="004863E4">
        <w:rPr>
          <w:lang w:val="en-US"/>
        </w:rPr>
        <w:t xml:space="preserve"> : - - -</w:t>
      </w:r>
      <w:r>
        <w:rPr>
          <w:lang w:val="en-US"/>
        </w:rPr>
        <w:t>------------------</w:t>
      </w:r>
      <w:r w:rsidRPr="004863E4">
        <w:rPr>
          <w:lang w:val="en-US"/>
        </w:rPr>
        <w:t xml:space="preserve"> - .</w:t>
      </w:r>
    </w:p>
    <w:p w:rsidR="007C503C" w:rsidRPr="004863E4" w:rsidRDefault="007C503C" w:rsidP="002065A3">
      <w:pPr>
        <w:pStyle w:val="NoSpacing"/>
        <w:rPr>
          <w:lang w:val="en-US"/>
        </w:rPr>
      </w:pPr>
    </w:p>
    <w:p w:rsidR="007C503C" w:rsidRPr="004863E4" w:rsidRDefault="007C503C" w:rsidP="002065A3">
      <w:pPr>
        <w:pStyle w:val="NoSpacing"/>
        <w:rPr>
          <w:lang w:val="en-US"/>
        </w:rPr>
      </w:pPr>
      <w:r w:rsidRPr="004863E4">
        <w:rPr>
          <w:lang w:val="en-US"/>
        </w:rPr>
        <w:t>A) I usually send text messages</w:t>
      </w:r>
    </w:p>
    <w:p w:rsidR="007C503C" w:rsidRPr="004863E4" w:rsidRDefault="007C503C" w:rsidP="002065A3">
      <w:pPr>
        <w:pStyle w:val="NoSpacing"/>
        <w:rPr>
          <w:lang w:val="en-US"/>
        </w:rPr>
      </w:pPr>
      <w:r w:rsidRPr="004863E4">
        <w:rPr>
          <w:lang w:val="en-US"/>
        </w:rPr>
        <w:t>B) I usually go home after school</w:t>
      </w:r>
    </w:p>
    <w:p w:rsidR="007C503C" w:rsidRPr="004863E4" w:rsidRDefault="007C503C" w:rsidP="002065A3">
      <w:pPr>
        <w:pStyle w:val="NoSpacing"/>
        <w:rPr>
          <w:lang w:val="en-US"/>
        </w:rPr>
      </w:pPr>
      <w:r w:rsidRPr="004863E4">
        <w:rPr>
          <w:lang w:val="en-US"/>
        </w:rPr>
        <w:t>C) My mother always calls me</w:t>
      </w:r>
    </w:p>
    <w:p w:rsidR="007C503C" w:rsidRPr="004863E4" w:rsidRDefault="007C503C" w:rsidP="002065A3">
      <w:pPr>
        <w:pStyle w:val="NoSpacing"/>
        <w:rPr>
          <w:lang w:val="en-US"/>
        </w:rPr>
      </w:pPr>
      <w:r w:rsidRPr="004863E4">
        <w:rPr>
          <w:lang w:val="en-US"/>
        </w:rPr>
        <w:t>D) My sister broke my phone</w:t>
      </w:r>
    </w:p>
    <w:p w:rsidR="007C503C" w:rsidRDefault="007C503C" w:rsidP="00A34533">
      <w:pPr>
        <w:pStyle w:val="NoSpacing"/>
        <w:rPr>
          <w:color w:val="000000"/>
          <w:lang w:val="en-US"/>
        </w:rPr>
      </w:pPr>
    </w:p>
    <w:p w:rsidR="007C503C" w:rsidRPr="00563D7B" w:rsidRDefault="007C503C" w:rsidP="00A34533">
      <w:pPr>
        <w:pStyle w:val="NoSpacing"/>
        <w:rPr>
          <w:b/>
          <w:bCs/>
          <w:color w:val="000000"/>
          <w:lang w:val="en-US"/>
        </w:rPr>
      </w:pPr>
      <w:r w:rsidRPr="00563D7B">
        <w:rPr>
          <w:b/>
          <w:bCs/>
          <w:color w:val="000000"/>
          <w:lang w:val="en-US"/>
        </w:rPr>
        <w:t>22.  Aşağıdakilerden hangisi “extreme sport” değildir?</w:t>
      </w:r>
    </w:p>
    <w:p w:rsidR="007C503C" w:rsidRDefault="007C503C" w:rsidP="00A34533">
      <w:pPr>
        <w:pStyle w:val="NoSpacing"/>
        <w:rPr>
          <w:color w:val="000000"/>
          <w:lang w:val="en-US"/>
        </w:rPr>
      </w:pPr>
    </w:p>
    <w:p w:rsidR="007C503C" w:rsidRDefault="007C503C" w:rsidP="00AE5944">
      <w:pPr>
        <w:pStyle w:val="NoSpacing"/>
        <w:numPr>
          <w:ilvl w:val="0"/>
          <w:numId w:val="37"/>
        </w:numPr>
        <w:rPr>
          <w:color w:val="000000"/>
          <w:lang w:val="en-US"/>
        </w:rPr>
      </w:pPr>
      <w:r>
        <w:rPr>
          <w:color w:val="000000"/>
          <w:lang w:val="en-US"/>
        </w:rPr>
        <w:t>sky diving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C) hang gliding</w:t>
      </w:r>
    </w:p>
    <w:p w:rsidR="007C503C" w:rsidRDefault="007C503C" w:rsidP="00AE5944">
      <w:pPr>
        <w:pStyle w:val="NoSpacing"/>
        <w:numPr>
          <w:ilvl w:val="0"/>
          <w:numId w:val="37"/>
        </w:numPr>
        <w:rPr>
          <w:color w:val="000000"/>
          <w:lang w:val="en-US"/>
        </w:rPr>
      </w:pPr>
      <w:r>
        <w:rPr>
          <w:color w:val="000000"/>
          <w:lang w:val="en-US"/>
        </w:rPr>
        <w:t>rock-climbing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D) swimming</w:t>
      </w:r>
    </w:p>
    <w:p w:rsidR="007C503C" w:rsidRDefault="007C503C" w:rsidP="00656B92">
      <w:pPr>
        <w:pStyle w:val="NoSpacing"/>
        <w:rPr>
          <w:color w:val="000000"/>
          <w:lang w:val="en-US"/>
        </w:rPr>
      </w:pPr>
    </w:p>
    <w:p w:rsidR="007C503C" w:rsidRPr="001223CC" w:rsidRDefault="007C503C" w:rsidP="00656B92">
      <w:pPr>
        <w:pStyle w:val="NoSpacing"/>
        <w:rPr>
          <w:b/>
          <w:bCs/>
          <w:color w:val="000000"/>
          <w:lang w:val="en-US"/>
        </w:rPr>
      </w:pPr>
      <w:r w:rsidRPr="001223CC">
        <w:rPr>
          <w:b/>
          <w:bCs/>
          <w:color w:val="000000"/>
          <w:lang w:val="en-US"/>
        </w:rPr>
        <w:t xml:space="preserve">23. We went to Nevşehir and tried hot air balloon ride. </w:t>
      </w:r>
    </w:p>
    <w:p w:rsidR="007C503C" w:rsidRDefault="007C503C" w:rsidP="00226A3D">
      <w:pPr>
        <w:pStyle w:val="NoSpacing"/>
        <w:rPr>
          <w:color w:val="000000"/>
          <w:lang w:val="en-US"/>
        </w:rPr>
      </w:pPr>
    </w:p>
    <w:p w:rsidR="007C503C" w:rsidRDefault="007C503C" w:rsidP="00226A3D">
      <w:pPr>
        <w:pStyle w:val="NoSpacing"/>
        <w:rPr>
          <w:color w:val="000000"/>
          <w:lang w:val="en-US"/>
        </w:rPr>
      </w:pPr>
      <w:r>
        <w:rPr>
          <w:color w:val="000000"/>
          <w:lang w:val="en-US"/>
        </w:rPr>
        <w:t>“Yukarıdaki cümleyi anlatan resim hangisidir?”</w:t>
      </w:r>
    </w:p>
    <w:p w:rsidR="007C503C" w:rsidRDefault="007C503C" w:rsidP="00226A3D">
      <w:pPr>
        <w:pStyle w:val="NoSpacing"/>
        <w:rPr>
          <w:color w:val="000000"/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alt="http://cdn.xl.thumbs.canstockphoto.com/canstock29626310.jpg" style="position:absolute;margin-left:139.15pt;margin-top:4.05pt;width:124.5pt;height:1in;z-index:-251659264;visibility:visible">
            <v:imagedata r:id="rId5" o:title=""/>
          </v:shape>
        </w:pict>
      </w:r>
      <w:r>
        <w:rPr>
          <w:noProof/>
          <w:lang w:eastAsia="tr-TR"/>
        </w:rPr>
        <w:pict>
          <v:shape id="Resim 3" o:spid="_x0000_s1027" type="#_x0000_t75" alt="https://lh4.googleusercontent.com/QqDUXKvIZ0I98IpjpcMWerW9gwcccZNdfZqX_9sv3rj7RUaY3_Hl6jKsPRL0eXji3zm8lfZnnoEpURGNhkymKCIH_9pF41UXnNe8JOObo8NR4ll73_VRkrkvzM7fGN3Wp2SwXNA" style="position:absolute;margin-left:31.9pt;margin-top:7.75pt;width:53.25pt;height:1in;z-index:-251660288;visibility:visible">
            <v:imagedata r:id="rId6" o:title=""/>
          </v:shape>
        </w:pict>
      </w:r>
    </w:p>
    <w:p w:rsidR="007C503C" w:rsidRDefault="007C503C" w:rsidP="00226A3D">
      <w:pPr>
        <w:pStyle w:val="NoSpacing"/>
        <w:rPr>
          <w:color w:val="000000"/>
          <w:lang w:val="en-US"/>
        </w:rPr>
      </w:pPr>
    </w:p>
    <w:p w:rsidR="007C503C" w:rsidRDefault="007C503C" w:rsidP="001223CC">
      <w:pPr>
        <w:pStyle w:val="NoSpacing"/>
        <w:numPr>
          <w:ilvl w:val="0"/>
          <w:numId w:val="38"/>
        </w:numPr>
        <w:rPr>
          <w:color w:val="000000"/>
          <w:lang w:val="en-US"/>
        </w:rPr>
      </w:pPr>
      <w:r>
        <w:rPr>
          <w:color w:val="000000"/>
          <w:lang w:val="en-US"/>
        </w:rPr>
        <w:t xml:space="preserve">                                 C) </w:t>
      </w:r>
    </w:p>
    <w:p w:rsidR="007C503C" w:rsidRDefault="007C503C" w:rsidP="00226A3D">
      <w:pPr>
        <w:pStyle w:val="NoSpacing"/>
        <w:rPr>
          <w:color w:val="000000"/>
          <w:lang w:val="en-US"/>
        </w:rPr>
      </w:pPr>
    </w:p>
    <w:p w:rsidR="007C503C" w:rsidRDefault="007C503C" w:rsidP="00226A3D">
      <w:pPr>
        <w:pStyle w:val="NoSpacing"/>
        <w:rPr>
          <w:color w:val="000000"/>
          <w:lang w:val="en-US"/>
        </w:rPr>
      </w:pPr>
    </w:p>
    <w:p w:rsidR="007C503C" w:rsidRDefault="007C503C" w:rsidP="00226A3D">
      <w:pPr>
        <w:pStyle w:val="NoSpacing"/>
        <w:rPr>
          <w:color w:val="000000"/>
          <w:lang w:val="en-US"/>
        </w:rPr>
      </w:pPr>
      <w:r>
        <w:rPr>
          <w:noProof/>
          <w:lang w:eastAsia="tr-TR"/>
        </w:rPr>
        <w:pict>
          <v:shape id="Resim 9" o:spid="_x0000_s1028" type="#_x0000_t75" alt="http://toonclips.com/600/cartoon-guy-hang-gliding-by-ron-leishman-3516.jpg" style="position:absolute;margin-left:18.4pt;margin-top:8.9pt;width:94.85pt;height:98.25pt;z-index:-251658240;visibility:visible">
            <v:imagedata r:id="rId7" o:title=""/>
          </v:shape>
        </w:pict>
      </w:r>
    </w:p>
    <w:p w:rsidR="007C503C" w:rsidRDefault="007C503C" w:rsidP="00226A3D">
      <w:pPr>
        <w:pStyle w:val="NoSpacing"/>
        <w:rPr>
          <w:color w:val="000000"/>
          <w:lang w:val="en-US"/>
        </w:rPr>
      </w:pPr>
      <w:r>
        <w:rPr>
          <w:noProof/>
          <w:lang w:eastAsia="tr-TR"/>
        </w:rPr>
        <w:pict>
          <v:shape id="Resim 12" o:spid="_x0000_s1029" type="#_x0000_t75" alt="http://previews.123rf.com/images/konurk/konurk1301/konurk130100001/17181474-cartoon-illustration-of-three-happy-people-rafting-on-a-boat-Stock-Vector.jpg" style="position:absolute;margin-left:146.65pt;margin-top:12.75pt;width:104.25pt;height:72.75pt;z-index:-251657216;visibility:visible">
            <v:imagedata r:id="rId8" o:title=""/>
          </v:shape>
        </w:pict>
      </w:r>
    </w:p>
    <w:p w:rsidR="007C503C" w:rsidRDefault="007C503C" w:rsidP="001223CC">
      <w:pPr>
        <w:pStyle w:val="NoSpacing"/>
        <w:rPr>
          <w:color w:val="000000"/>
          <w:lang w:val="en-US"/>
        </w:rPr>
      </w:pPr>
    </w:p>
    <w:p w:rsidR="007C503C" w:rsidRDefault="007C503C" w:rsidP="001223CC">
      <w:pPr>
        <w:pStyle w:val="NoSpacing"/>
        <w:rPr>
          <w:color w:val="000000"/>
          <w:lang w:val="en-US"/>
        </w:rPr>
      </w:pPr>
    </w:p>
    <w:p w:rsidR="007C503C" w:rsidRDefault="007C503C" w:rsidP="001223CC">
      <w:pPr>
        <w:pStyle w:val="NoSpacing"/>
        <w:rPr>
          <w:color w:val="000000"/>
          <w:lang w:val="en-US"/>
        </w:rPr>
      </w:pPr>
      <w:r>
        <w:rPr>
          <w:color w:val="000000"/>
          <w:lang w:val="en-US"/>
        </w:rPr>
        <w:t xml:space="preserve">    B)    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 xml:space="preserve">          D)  </w:t>
      </w:r>
    </w:p>
    <w:p w:rsidR="007C503C" w:rsidRDefault="007C503C" w:rsidP="001223CC">
      <w:pPr>
        <w:pStyle w:val="NoSpacing"/>
        <w:ind w:left="720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            </w:t>
      </w:r>
      <w:r>
        <w:rPr>
          <w:color w:val="000000"/>
          <w:lang w:val="en-US"/>
        </w:rPr>
        <w:tab/>
        <w:t xml:space="preserve"> </w:t>
      </w:r>
    </w:p>
    <w:p w:rsidR="007C503C" w:rsidRDefault="007C503C" w:rsidP="00226A3D">
      <w:pPr>
        <w:pStyle w:val="NoSpacing"/>
        <w:rPr>
          <w:color w:val="000000"/>
          <w:lang w:val="en-US"/>
        </w:rPr>
      </w:pPr>
    </w:p>
    <w:p w:rsidR="007C503C" w:rsidRDefault="007C503C" w:rsidP="00226A3D">
      <w:pPr>
        <w:pStyle w:val="NoSpacing"/>
        <w:rPr>
          <w:color w:val="000000"/>
          <w:lang w:val="en-US"/>
        </w:rPr>
      </w:pPr>
    </w:p>
    <w:p w:rsidR="007C503C" w:rsidRDefault="007C503C" w:rsidP="00226A3D">
      <w:pPr>
        <w:pStyle w:val="NoSpacing"/>
        <w:rPr>
          <w:color w:val="000000"/>
          <w:lang w:val="en-US"/>
        </w:rPr>
      </w:pPr>
    </w:p>
    <w:p w:rsidR="007C503C" w:rsidRDefault="007C503C" w:rsidP="00226A3D">
      <w:pPr>
        <w:pStyle w:val="NoSpacing"/>
        <w:rPr>
          <w:color w:val="000000"/>
          <w:lang w:val="en-US"/>
        </w:rPr>
      </w:pPr>
      <w:r w:rsidRPr="0037588B">
        <w:rPr>
          <w:b/>
          <w:bCs/>
          <w:color w:val="000000"/>
          <w:lang w:val="en-US"/>
        </w:rPr>
        <w:t>24.</w:t>
      </w:r>
      <w:r>
        <w:rPr>
          <w:color w:val="000000"/>
          <w:lang w:val="en-US"/>
        </w:rPr>
        <w:t xml:space="preserve"> </w:t>
      </w:r>
      <w:r w:rsidRPr="0037588B">
        <w:rPr>
          <w:b/>
          <w:bCs/>
          <w:color w:val="000000"/>
          <w:lang w:val="en-US"/>
        </w:rPr>
        <w:t>Mehmet</w:t>
      </w:r>
      <w:r>
        <w:rPr>
          <w:color w:val="000000"/>
          <w:lang w:val="en-US"/>
        </w:rPr>
        <w:t>: Why do you prefer SMS texting?</w:t>
      </w:r>
    </w:p>
    <w:p w:rsidR="007C503C" w:rsidRDefault="007C503C" w:rsidP="00226A3D">
      <w:pPr>
        <w:pStyle w:val="NoSpacing"/>
        <w:rPr>
          <w:color w:val="000000"/>
          <w:lang w:val="en-US"/>
        </w:rPr>
      </w:pPr>
      <w:r>
        <w:rPr>
          <w:color w:val="000000"/>
          <w:lang w:val="en-US"/>
        </w:rPr>
        <w:t xml:space="preserve">      </w:t>
      </w:r>
      <w:r w:rsidRPr="0037588B">
        <w:rPr>
          <w:b/>
          <w:bCs/>
          <w:color w:val="000000"/>
          <w:lang w:val="en-US"/>
        </w:rPr>
        <w:t>Ahmet</w:t>
      </w:r>
      <w:r>
        <w:rPr>
          <w:color w:val="000000"/>
          <w:lang w:val="en-US"/>
        </w:rPr>
        <w:t>:  Because, it is ………………………</w:t>
      </w:r>
    </w:p>
    <w:p w:rsidR="007C503C" w:rsidRDefault="007C503C" w:rsidP="00226A3D">
      <w:pPr>
        <w:pStyle w:val="NoSpacing"/>
        <w:rPr>
          <w:color w:val="000000"/>
          <w:lang w:val="en-US"/>
        </w:rPr>
      </w:pPr>
    </w:p>
    <w:p w:rsidR="007C503C" w:rsidRDefault="007C503C" w:rsidP="00562B0E">
      <w:pPr>
        <w:pStyle w:val="NoSpacing"/>
        <w:numPr>
          <w:ilvl w:val="0"/>
          <w:numId w:val="39"/>
        </w:numPr>
        <w:rPr>
          <w:color w:val="000000"/>
          <w:lang w:val="en-US"/>
        </w:rPr>
      </w:pPr>
      <w:r>
        <w:rPr>
          <w:color w:val="000000"/>
          <w:lang w:val="en-US"/>
        </w:rPr>
        <w:t>expensive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C) boring and nonsense</w:t>
      </w:r>
    </w:p>
    <w:p w:rsidR="007C503C" w:rsidRDefault="007C503C" w:rsidP="00562B0E">
      <w:pPr>
        <w:pStyle w:val="NoSpacing"/>
        <w:numPr>
          <w:ilvl w:val="0"/>
          <w:numId w:val="39"/>
        </w:numPr>
        <w:rPr>
          <w:color w:val="000000"/>
          <w:lang w:val="en-US"/>
        </w:rPr>
      </w:pPr>
      <w:r>
        <w:rPr>
          <w:color w:val="000000"/>
          <w:lang w:val="en-US"/>
        </w:rPr>
        <w:t>fast and cheap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 xml:space="preserve">D) dangerous </w:t>
      </w:r>
    </w:p>
    <w:p w:rsidR="007C503C" w:rsidRDefault="007C503C" w:rsidP="0037588B">
      <w:pPr>
        <w:pStyle w:val="NoSpacing"/>
        <w:rPr>
          <w:color w:val="000000"/>
          <w:lang w:val="en-US"/>
        </w:rPr>
      </w:pPr>
    </w:p>
    <w:p w:rsidR="007C503C" w:rsidRDefault="007C503C" w:rsidP="0037588B">
      <w:pPr>
        <w:pStyle w:val="NoSpacing"/>
        <w:rPr>
          <w:color w:val="000000"/>
          <w:lang w:val="en-US"/>
        </w:rPr>
      </w:pPr>
      <w:r w:rsidRPr="00C12466">
        <w:rPr>
          <w:b/>
          <w:bCs/>
          <w:color w:val="000000"/>
          <w:lang w:val="en-US"/>
        </w:rPr>
        <w:t>25</w:t>
      </w:r>
      <w:r>
        <w:rPr>
          <w:color w:val="000000"/>
          <w:lang w:val="en-US"/>
        </w:rPr>
        <w:t xml:space="preserve">. </w:t>
      </w:r>
      <w:r w:rsidRPr="00C12466">
        <w:rPr>
          <w:b/>
          <w:bCs/>
          <w:color w:val="000000"/>
          <w:lang w:val="en-US"/>
        </w:rPr>
        <w:t>Marcelo</w:t>
      </w:r>
      <w:r>
        <w:rPr>
          <w:color w:val="000000"/>
          <w:lang w:val="en-US"/>
        </w:rPr>
        <w:t>: Do you like extreme sports?</w:t>
      </w:r>
    </w:p>
    <w:p w:rsidR="007C503C" w:rsidRDefault="007C503C" w:rsidP="0037588B">
      <w:pPr>
        <w:pStyle w:val="NoSpacing"/>
        <w:rPr>
          <w:color w:val="000000"/>
          <w:lang w:val="en-US"/>
        </w:rPr>
      </w:pPr>
      <w:r>
        <w:rPr>
          <w:color w:val="000000"/>
          <w:lang w:val="en-US"/>
        </w:rPr>
        <w:t xml:space="preserve">       </w:t>
      </w:r>
      <w:r w:rsidRPr="00C12466">
        <w:rPr>
          <w:b/>
          <w:bCs/>
          <w:color w:val="000000"/>
          <w:lang w:val="en-US"/>
        </w:rPr>
        <w:t>Delgado</w:t>
      </w:r>
      <w:r>
        <w:rPr>
          <w:color w:val="000000"/>
          <w:lang w:val="en-US"/>
        </w:rPr>
        <w:t>: No, I think they are…………………….</w:t>
      </w:r>
    </w:p>
    <w:p w:rsidR="007C503C" w:rsidRDefault="007C503C" w:rsidP="0037588B">
      <w:pPr>
        <w:pStyle w:val="NoSpacing"/>
        <w:rPr>
          <w:color w:val="000000"/>
          <w:lang w:val="en-US"/>
        </w:rPr>
      </w:pPr>
    </w:p>
    <w:p w:rsidR="007C503C" w:rsidRDefault="007C503C" w:rsidP="00C12466">
      <w:pPr>
        <w:pStyle w:val="NoSpacing"/>
        <w:numPr>
          <w:ilvl w:val="0"/>
          <w:numId w:val="40"/>
        </w:numPr>
        <w:rPr>
          <w:color w:val="000000"/>
          <w:lang w:val="en-US"/>
        </w:rPr>
      </w:pPr>
      <w:r>
        <w:rPr>
          <w:color w:val="000000"/>
          <w:lang w:val="en-US"/>
        </w:rPr>
        <w:t>exciting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C) safe</w:t>
      </w:r>
    </w:p>
    <w:p w:rsidR="007C503C" w:rsidRDefault="007C503C" w:rsidP="00C12466">
      <w:pPr>
        <w:pStyle w:val="NoSpacing"/>
        <w:numPr>
          <w:ilvl w:val="0"/>
          <w:numId w:val="40"/>
        </w:numPr>
        <w:rPr>
          <w:color w:val="000000"/>
          <w:lang w:val="en-US"/>
        </w:rPr>
      </w:pPr>
      <w:r>
        <w:rPr>
          <w:color w:val="000000"/>
          <w:lang w:val="en-US"/>
        </w:rPr>
        <w:t>dangerous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D) heart-stopping</w:t>
      </w:r>
    </w:p>
    <w:p w:rsidR="007C503C" w:rsidRDefault="007C503C" w:rsidP="002A54CA">
      <w:pPr>
        <w:pStyle w:val="NoSpacing"/>
        <w:ind w:left="720"/>
        <w:rPr>
          <w:color w:val="000000"/>
          <w:lang w:val="en-US"/>
        </w:rPr>
      </w:pPr>
    </w:p>
    <w:p w:rsidR="007C503C" w:rsidRPr="00FD47E5" w:rsidRDefault="007C503C" w:rsidP="00226A3D">
      <w:pPr>
        <w:pStyle w:val="NoSpacing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>Note: Each question is 4 points.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ab/>
      </w:r>
      <w:r w:rsidRPr="00FD47E5">
        <w:rPr>
          <w:color w:val="000000"/>
          <w:lang w:val="en-US"/>
        </w:rPr>
        <w:tab/>
      </w:r>
      <w:r w:rsidRPr="00FD47E5">
        <w:rPr>
          <w:color w:val="000000"/>
          <w:lang w:val="en-US"/>
        </w:rPr>
        <w:tab/>
      </w:r>
      <w:r w:rsidRPr="00FD47E5">
        <w:rPr>
          <w:color w:val="000000"/>
          <w:lang w:val="en-US"/>
        </w:rPr>
        <w:tab/>
        <w:t xml:space="preserve">   Good Luck!</w:t>
      </w:r>
    </w:p>
    <w:p w:rsidR="007C503C" w:rsidRPr="00FD47E5" w:rsidRDefault="007C503C" w:rsidP="00656B92">
      <w:pPr>
        <w:pStyle w:val="NoSpacing"/>
        <w:rPr>
          <w:color w:val="000000"/>
          <w:lang w:val="en-US"/>
        </w:rPr>
      </w:pPr>
      <w:r w:rsidRPr="00FD47E5">
        <w:rPr>
          <w:color w:val="000000"/>
          <w:lang w:val="en-US"/>
        </w:rPr>
        <w:tab/>
      </w:r>
      <w:r w:rsidRPr="00FD47E5">
        <w:rPr>
          <w:color w:val="000000"/>
          <w:lang w:val="en-US"/>
        </w:rPr>
        <w:tab/>
      </w:r>
      <w:r w:rsidRPr="00FD47E5">
        <w:rPr>
          <w:color w:val="000000"/>
          <w:lang w:val="en-US"/>
        </w:rPr>
        <w:tab/>
        <w:t xml:space="preserve">  </w:t>
      </w:r>
      <w:r w:rsidRPr="00FD47E5">
        <w:rPr>
          <w:color w:val="000000"/>
          <w:lang w:val="en-US"/>
        </w:rPr>
        <w:tab/>
      </w:r>
      <w:hyperlink r:id="rId9" w:history="1">
        <w:r w:rsidRPr="00C11386">
          <w:rPr>
            <w:rStyle w:val="Hyperlink"/>
            <w:lang w:val="en-US"/>
          </w:rPr>
          <w:t>www.sorubak.com</w:t>
        </w:r>
      </w:hyperlink>
      <w:r>
        <w:rPr>
          <w:color w:val="000000"/>
          <w:lang w:val="en-US"/>
        </w:rPr>
        <w:t xml:space="preserve"> </w:t>
      </w:r>
    </w:p>
    <w:sectPr w:rsidR="007C503C" w:rsidRPr="00FD47E5" w:rsidSect="0086268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A78"/>
    <w:multiLevelType w:val="hybridMultilevel"/>
    <w:tmpl w:val="83B4FABA"/>
    <w:lvl w:ilvl="0" w:tplc="4E048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2102"/>
    <w:multiLevelType w:val="hybridMultilevel"/>
    <w:tmpl w:val="3CD425F2"/>
    <w:lvl w:ilvl="0" w:tplc="455C4BEE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1"/>
        <w:szCs w:val="2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96E72"/>
    <w:multiLevelType w:val="hybridMultilevel"/>
    <w:tmpl w:val="324E296C"/>
    <w:lvl w:ilvl="0" w:tplc="3B664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06E"/>
    <w:multiLevelType w:val="hybridMultilevel"/>
    <w:tmpl w:val="6DEC7086"/>
    <w:lvl w:ilvl="0" w:tplc="8BA0D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E39DD"/>
    <w:multiLevelType w:val="hybridMultilevel"/>
    <w:tmpl w:val="507AD8BE"/>
    <w:lvl w:ilvl="0" w:tplc="F2ECFF9A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47E571E"/>
    <w:multiLevelType w:val="hybridMultilevel"/>
    <w:tmpl w:val="5F001FE0"/>
    <w:lvl w:ilvl="0" w:tplc="25CC6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40BA1"/>
    <w:multiLevelType w:val="hybridMultilevel"/>
    <w:tmpl w:val="965E3FE6"/>
    <w:lvl w:ilvl="0" w:tplc="98A8FE0C">
      <w:start w:val="4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1F3433A3"/>
    <w:multiLevelType w:val="hybridMultilevel"/>
    <w:tmpl w:val="F6BAF3AA"/>
    <w:lvl w:ilvl="0" w:tplc="626E8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E6DAE"/>
    <w:multiLevelType w:val="hybridMultilevel"/>
    <w:tmpl w:val="2F8A1C64"/>
    <w:lvl w:ilvl="0" w:tplc="3782D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93081"/>
    <w:multiLevelType w:val="hybridMultilevel"/>
    <w:tmpl w:val="144277A2"/>
    <w:lvl w:ilvl="0" w:tplc="F4EA3F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506D9"/>
    <w:multiLevelType w:val="hybridMultilevel"/>
    <w:tmpl w:val="86120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07F48"/>
    <w:multiLevelType w:val="hybridMultilevel"/>
    <w:tmpl w:val="0B368374"/>
    <w:lvl w:ilvl="0" w:tplc="CD20C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87B46"/>
    <w:multiLevelType w:val="hybridMultilevel"/>
    <w:tmpl w:val="CC06AC3C"/>
    <w:lvl w:ilvl="0" w:tplc="A74A2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54152"/>
    <w:multiLevelType w:val="hybridMultilevel"/>
    <w:tmpl w:val="20EA1EF4"/>
    <w:lvl w:ilvl="0" w:tplc="B802C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E780B"/>
    <w:multiLevelType w:val="hybridMultilevel"/>
    <w:tmpl w:val="5442E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67DC8"/>
    <w:multiLevelType w:val="hybridMultilevel"/>
    <w:tmpl w:val="7C50793E"/>
    <w:lvl w:ilvl="0" w:tplc="B0B6D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920CC"/>
    <w:multiLevelType w:val="hybridMultilevel"/>
    <w:tmpl w:val="2B0EFF86"/>
    <w:lvl w:ilvl="0" w:tplc="577CBC60">
      <w:start w:val="1"/>
      <w:numFmt w:val="decimal"/>
      <w:lvlText w:val="%1."/>
      <w:lvlJc w:val="left"/>
      <w:pPr>
        <w:ind w:left="39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19">
    <w:nsid w:val="45F16069"/>
    <w:multiLevelType w:val="hybridMultilevel"/>
    <w:tmpl w:val="D7E294BE"/>
    <w:lvl w:ilvl="0" w:tplc="5866C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8F1524"/>
    <w:multiLevelType w:val="hybridMultilevel"/>
    <w:tmpl w:val="AD726F6A"/>
    <w:lvl w:ilvl="0" w:tplc="3FC4C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444122"/>
    <w:multiLevelType w:val="hybridMultilevel"/>
    <w:tmpl w:val="740683F2"/>
    <w:lvl w:ilvl="0" w:tplc="0D1407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76A53"/>
    <w:multiLevelType w:val="hybridMultilevel"/>
    <w:tmpl w:val="A176A594"/>
    <w:lvl w:ilvl="0" w:tplc="A4F49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397FCF"/>
    <w:multiLevelType w:val="hybridMultilevel"/>
    <w:tmpl w:val="E124C6CA"/>
    <w:lvl w:ilvl="0" w:tplc="FFE810E0">
      <w:start w:val="10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5A6236FA"/>
    <w:multiLevelType w:val="hybridMultilevel"/>
    <w:tmpl w:val="2D5C82EA"/>
    <w:lvl w:ilvl="0" w:tplc="41826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95733"/>
    <w:multiLevelType w:val="hybridMultilevel"/>
    <w:tmpl w:val="422AA930"/>
    <w:lvl w:ilvl="0" w:tplc="13529D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9E1B60"/>
    <w:multiLevelType w:val="hybridMultilevel"/>
    <w:tmpl w:val="49F6BD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A61CF"/>
    <w:multiLevelType w:val="hybridMultilevel"/>
    <w:tmpl w:val="23F865BE"/>
    <w:lvl w:ilvl="0" w:tplc="29145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7979C5"/>
    <w:multiLevelType w:val="hybridMultilevel"/>
    <w:tmpl w:val="99CA6D60"/>
    <w:lvl w:ilvl="0" w:tplc="E57AF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13393"/>
    <w:multiLevelType w:val="hybridMultilevel"/>
    <w:tmpl w:val="AD68F31C"/>
    <w:lvl w:ilvl="0" w:tplc="23025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40560C"/>
    <w:multiLevelType w:val="hybridMultilevel"/>
    <w:tmpl w:val="BE5EC62A"/>
    <w:lvl w:ilvl="0" w:tplc="B6FC9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526505"/>
    <w:multiLevelType w:val="hybridMultilevel"/>
    <w:tmpl w:val="4950F22A"/>
    <w:lvl w:ilvl="0" w:tplc="AD480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168FE"/>
    <w:multiLevelType w:val="hybridMultilevel"/>
    <w:tmpl w:val="F29AA9CA"/>
    <w:lvl w:ilvl="0" w:tplc="1C600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85048B"/>
    <w:multiLevelType w:val="hybridMultilevel"/>
    <w:tmpl w:val="782A7996"/>
    <w:lvl w:ilvl="0" w:tplc="68528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22E4B"/>
    <w:multiLevelType w:val="hybridMultilevel"/>
    <w:tmpl w:val="FCDAFADE"/>
    <w:lvl w:ilvl="0" w:tplc="08587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34"/>
  </w:num>
  <w:num w:numId="5">
    <w:abstractNumId w:val="20"/>
  </w:num>
  <w:num w:numId="6">
    <w:abstractNumId w:val="22"/>
  </w:num>
  <w:num w:numId="7">
    <w:abstractNumId w:val="10"/>
  </w:num>
  <w:num w:numId="8">
    <w:abstractNumId w:val="33"/>
  </w:num>
  <w:num w:numId="9">
    <w:abstractNumId w:val="24"/>
  </w:num>
  <w:num w:numId="10">
    <w:abstractNumId w:val="36"/>
  </w:num>
  <w:num w:numId="11">
    <w:abstractNumId w:val="26"/>
  </w:num>
  <w:num w:numId="12">
    <w:abstractNumId w:val="29"/>
  </w:num>
  <w:num w:numId="13">
    <w:abstractNumId w:val="12"/>
  </w:num>
  <w:num w:numId="14">
    <w:abstractNumId w:val="17"/>
  </w:num>
  <w:num w:numId="15">
    <w:abstractNumId w:val="37"/>
  </w:num>
  <w:num w:numId="16">
    <w:abstractNumId w:val="5"/>
  </w:num>
  <w:num w:numId="17">
    <w:abstractNumId w:val="8"/>
  </w:num>
  <w:num w:numId="18">
    <w:abstractNumId w:val="3"/>
  </w:num>
  <w:num w:numId="19">
    <w:abstractNumId w:val="16"/>
  </w:num>
  <w:num w:numId="20">
    <w:abstractNumId w:val="39"/>
  </w:num>
  <w:num w:numId="21">
    <w:abstractNumId w:val="18"/>
  </w:num>
  <w:num w:numId="22">
    <w:abstractNumId w:val="6"/>
  </w:num>
  <w:num w:numId="23">
    <w:abstractNumId w:val="25"/>
  </w:num>
  <w:num w:numId="24">
    <w:abstractNumId w:val="1"/>
  </w:num>
  <w:num w:numId="25">
    <w:abstractNumId w:val="2"/>
  </w:num>
  <w:num w:numId="26">
    <w:abstractNumId w:val="30"/>
  </w:num>
  <w:num w:numId="27">
    <w:abstractNumId w:val="31"/>
  </w:num>
  <w:num w:numId="28">
    <w:abstractNumId w:val="15"/>
  </w:num>
  <w:num w:numId="29">
    <w:abstractNumId w:val="32"/>
  </w:num>
  <w:num w:numId="30">
    <w:abstractNumId w:val="13"/>
  </w:num>
  <w:num w:numId="31">
    <w:abstractNumId w:val="27"/>
  </w:num>
  <w:num w:numId="32">
    <w:abstractNumId w:val="28"/>
  </w:num>
  <w:num w:numId="33">
    <w:abstractNumId w:val="21"/>
  </w:num>
  <w:num w:numId="34">
    <w:abstractNumId w:val="19"/>
  </w:num>
  <w:num w:numId="35">
    <w:abstractNumId w:val="0"/>
  </w:num>
  <w:num w:numId="36">
    <w:abstractNumId w:val="14"/>
  </w:num>
  <w:num w:numId="37">
    <w:abstractNumId w:val="23"/>
  </w:num>
  <w:num w:numId="38">
    <w:abstractNumId w:val="38"/>
  </w:num>
  <w:num w:numId="39">
    <w:abstractNumId w:val="35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9AF"/>
    <w:rsid w:val="000042C0"/>
    <w:rsid w:val="0000699D"/>
    <w:rsid w:val="00006BD5"/>
    <w:rsid w:val="00017C6F"/>
    <w:rsid w:val="00020C31"/>
    <w:rsid w:val="00030ED3"/>
    <w:rsid w:val="00035CE3"/>
    <w:rsid w:val="00076277"/>
    <w:rsid w:val="00082575"/>
    <w:rsid w:val="00097E01"/>
    <w:rsid w:val="000A1800"/>
    <w:rsid w:val="000D704B"/>
    <w:rsid w:val="000E1CC8"/>
    <w:rsid w:val="00107236"/>
    <w:rsid w:val="00111326"/>
    <w:rsid w:val="001115D7"/>
    <w:rsid w:val="00114D53"/>
    <w:rsid w:val="00117CFD"/>
    <w:rsid w:val="001223CC"/>
    <w:rsid w:val="00126F04"/>
    <w:rsid w:val="00134158"/>
    <w:rsid w:val="00135A45"/>
    <w:rsid w:val="001462C3"/>
    <w:rsid w:val="00146E49"/>
    <w:rsid w:val="00171FA3"/>
    <w:rsid w:val="00174EB1"/>
    <w:rsid w:val="001910F2"/>
    <w:rsid w:val="001A13DE"/>
    <w:rsid w:val="001A1D60"/>
    <w:rsid w:val="001A2A14"/>
    <w:rsid w:val="001C19DB"/>
    <w:rsid w:val="001D2B3C"/>
    <w:rsid w:val="001D5697"/>
    <w:rsid w:val="001E51BB"/>
    <w:rsid w:val="001E5A10"/>
    <w:rsid w:val="0020460F"/>
    <w:rsid w:val="002065A3"/>
    <w:rsid w:val="002066D6"/>
    <w:rsid w:val="00212C45"/>
    <w:rsid w:val="00213EBB"/>
    <w:rsid w:val="00226A3D"/>
    <w:rsid w:val="00233EBB"/>
    <w:rsid w:val="0024085F"/>
    <w:rsid w:val="002412EB"/>
    <w:rsid w:val="0025258E"/>
    <w:rsid w:val="00252E79"/>
    <w:rsid w:val="0025388C"/>
    <w:rsid w:val="00265058"/>
    <w:rsid w:val="00280A71"/>
    <w:rsid w:val="00284595"/>
    <w:rsid w:val="002946A5"/>
    <w:rsid w:val="002A54CA"/>
    <w:rsid w:val="002B19B3"/>
    <w:rsid w:val="002C49FF"/>
    <w:rsid w:val="002D4D08"/>
    <w:rsid w:val="002D6BD0"/>
    <w:rsid w:val="002E74FD"/>
    <w:rsid w:val="002F4B24"/>
    <w:rsid w:val="00306F00"/>
    <w:rsid w:val="00320F99"/>
    <w:rsid w:val="003233AC"/>
    <w:rsid w:val="00340FD1"/>
    <w:rsid w:val="00345254"/>
    <w:rsid w:val="00364FAC"/>
    <w:rsid w:val="00372323"/>
    <w:rsid w:val="00372327"/>
    <w:rsid w:val="0037588B"/>
    <w:rsid w:val="00377DB0"/>
    <w:rsid w:val="00393000"/>
    <w:rsid w:val="003A3B50"/>
    <w:rsid w:val="003B37E8"/>
    <w:rsid w:val="003B5466"/>
    <w:rsid w:val="003C29AD"/>
    <w:rsid w:val="003C39D9"/>
    <w:rsid w:val="003C71EB"/>
    <w:rsid w:val="003D563E"/>
    <w:rsid w:val="004008CD"/>
    <w:rsid w:val="00414C81"/>
    <w:rsid w:val="00416A71"/>
    <w:rsid w:val="004203D0"/>
    <w:rsid w:val="0042185B"/>
    <w:rsid w:val="00440AD2"/>
    <w:rsid w:val="0044412C"/>
    <w:rsid w:val="00454DF1"/>
    <w:rsid w:val="00471FBF"/>
    <w:rsid w:val="00477E12"/>
    <w:rsid w:val="0048310C"/>
    <w:rsid w:val="004863E4"/>
    <w:rsid w:val="004A7700"/>
    <w:rsid w:val="004B4F44"/>
    <w:rsid w:val="004C01E1"/>
    <w:rsid w:val="004C1EB0"/>
    <w:rsid w:val="004C6DA1"/>
    <w:rsid w:val="004F05FA"/>
    <w:rsid w:val="004F54F1"/>
    <w:rsid w:val="004F5C82"/>
    <w:rsid w:val="004F5F40"/>
    <w:rsid w:val="005035FD"/>
    <w:rsid w:val="005045FF"/>
    <w:rsid w:val="00505AAF"/>
    <w:rsid w:val="00512BFC"/>
    <w:rsid w:val="005246D1"/>
    <w:rsid w:val="005253C2"/>
    <w:rsid w:val="00545931"/>
    <w:rsid w:val="0054600B"/>
    <w:rsid w:val="005601BB"/>
    <w:rsid w:val="00562B0E"/>
    <w:rsid w:val="00563D7B"/>
    <w:rsid w:val="00570C21"/>
    <w:rsid w:val="00583659"/>
    <w:rsid w:val="005920DB"/>
    <w:rsid w:val="00592C21"/>
    <w:rsid w:val="005A5688"/>
    <w:rsid w:val="005A7A60"/>
    <w:rsid w:val="005B18DD"/>
    <w:rsid w:val="005B6237"/>
    <w:rsid w:val="005C2585"/>
    <w:rsid w:val="005C2AB5"/>
    <w:rsid w:val="005C54E3"/>
    <w:rsid w:val="005C78FC"/>
    <w:rsid w:val="005D4756"/>
    <w:rsid w:val="005E0125"/>
    <w:rsid w:val="005E0F24"/>
    <w:rsid w:val="005E6DEF"/>
    <w:rsid w:val="005E7350"/>
    <w:rsid w:val="005F06AC"/>
    <w:rsid w:val="005F32B8"/>
    <w:rsid w:val="005F3E23"/>
    <w:rsid w:val="005F5A8D"/>
    <w:rsid w:val="006001B0"/>
    <w:rsid w:val="00621136"/>
    <w:rsid w:val="00621B4E"/>
    <w:rsid w:val="006343BE"/>
    <w:rsid w:val="00642331"/>
    <w:rsid w:val="00644C7A"/>
    <w:rsid w:val="00656B92"/>
    <w:rsid w:val="006573FC"/>
    <w:rsid w:val="0066016F"/>
    <w:rsid w:val="00662F74"/>
    <w:rsid w:val="00692190"/>
    <w:rsid w:val="006A00AD"/>
    <w:rsid w:val="006A1F9B"/>
    <w:rsid w:val="006A28C6"/>
    <w:rsid w:val="006A7BD8"/>
    <w:rsid w:val="006B199B"/>
    <w:rsid w:val="006B1E6A"/>
    <w:rsid w:val="006C713C"/>
    <w:rsid w:val="006D0561"/>
    <w:rsid w:val="006E1EEA"/>
    <w:rsid w:val="006F1F3D"/>
    <w:rsid w:val="00700F3A"/>
    <w:rsid w:val="007019C5"/>
    <w:rsid w:val="00731894"/>
    <w:rsid w:val="00745F1B"/>
    <w:rsid w:val="0075275C"/>
    <w:rsid w:val="00761B10"/>
    <w:rsid w:val="0076419F"/>
    <w:rsid w:val="00764D8F"/>
    <w:rsid w:val="0078308D"/>
    <w:rsid w:val="007A73F7"/>
    <w:rsid w:val="007B0CBC"/>
    <w:rsid w:val="007B7AE0"/>
    <w:rsid w:val="007C4AB3"/>
    <w:rsid w:val="007C503C"/>
    <w:rsid w:val="007C6644"/>
    <w:rsid w:val="007C719C"/>
    <w:rsid w:val="007D76E2"/>
    <w:rsid w:val="007E29AB"/>
    <w:rsid w:val="007E338D"/>
    <w:rsid w:val="007E70A7"/>
    <w:rsid w:val="007F00A4"/>
    <w:rsid w:val="007F5C1B"/>
    <w:rsid w:val="007F6EB6"/>
    <w:rsid w:val="00810A76"/>
    <w:rsid w:val="00827A9A"/>
    <w:rsid w:val="008349AF"/>
    <w:rsid w:val="00842C12"/>
    <w:rsid w:val="00847A78"/>
    <w:rsid w:val="00851248"/>
    <w:rsid w:val="0085505C"/>
    <w:rsid w:val="00861D8D"/>
    <w:rsid w:val="00862689"/>
    <w:rsid w:val="008635CF"/>
    <w:rsid w:val="0087488F"/>
    <w:rsid w:val="008B18F6"/>
    <w:rsid w:val="008B6D8E"/>
    <w:rsid w:val="008C00A7"/>
    <w:rsid w:val="008D3DB6"/>
    <w:rsid w:val="008E3580"/>
    <w:rsid w:val="008E5981"/>
    <w:rsid w:val="008F77F7"/>
    <w:rsid w:val="009119A3"/>
    <w:rsid w:val="0091235C"/>
    <w:rsid w:val="009169F3"/>
    <w:rsid w:val="00927593"/>
    <w:rsid w:val="00937FAF"/>
    <w:rsid w:val="0094167A"/>
    <w:rsid w:val="00963340"/>
    <w:rsid w:val="00984A03"/>
    <w:rsid w:val="009B18DA"/>
    <w:rsid w:val="009B3954"/>
    <w:rsid w:val="009B706A"/>
    <w:rsid w:val="009E6F53"/>
    <w:rsid w:val="00A03AA4"/>
    <w:rsid w:val="00A03BD0"/>
    <w:rsid w:val="00A05714"/>
    <w:rsid w:val="00A128C5"/>
    <w:rsid w:val="00A1798B"/>
    <w:rsid w:val="00A34533"/>
    <w:rsid w:val="00A61504"/>
    <w:rsid w:val="00A7030A"/>
    <w:rsid w:val="00A84E9D"/>
    <w:rsid w:val="00AC241F"/>
    <w:rsid w:val="00AE3C76"/>
    <w:rsid w:val="00AE5944"/>
    <w:rsid w:val="00AE59A3"/>
    <w:rsid w:val="00AE69BA"/>
    <w:rsid w:val="00AE6BBA"/>
    <w:rsid w:val="00AF047A"/>
    <w:rsid w:val="00AF3AF2"/>
    <w:rsid w:val="00B031DD"/>
    <w:rsid w:val="00B0453F"/>
    <w:rsid w:val="00B10C4F"/>
    <w:rsid w:val="00B444B5"/>
    <w:rsid w:val="00B60919"/>
    <w:rsid w:val="00B85FEE"/>
    <w:rsid w:val="00B909A7"/>
    <w:rsid w:val="00B97A32"/>
    <w:rsid w:val="00BA0CC4"/>
    <w:rsid w:val="00C07C92"/>
    <w:rsid w:val="00C11386"/>
    <w:rsid w:val="00C12466"/>
    <w:rsid w:val="00C12CF9"/>
    <w:rsid w:val="00C34941"/>
    <w:rsid w:val="00C37A82"/>
    <w:rsid w:val="00C47625"/>
    <w:rsid w:val="00C47BAC"/>
    <w:rsid w:val="00C60979"/>
    <w:rsid w:val="00C647F3"/>
    <w:rsid w:val="00C67009"/>
    <w:rsid w:val="00C71479"/>
    <w:rsid w:val="00C91332"/>
    <w:rsid w:val="00CA206B"/>
    <w:rsid w:val="00CA23A1"/>
    <w:rsid w:val="00CA437B"/>
    <w:rsid w:val="00CB611C"/>
    <w:rsid w:val="00CC414F"/>
    <w:rsid w:val="00CC709B"/>
    <w:rsid w:val="00CC771B"/>
    <w:rsid w:val="00CE5B0E"/>
    <w:rsid w:val="00CE7CB9"/>
    <w:rsid w:val="00D0382D"/>
    <w:rsid w:val="00D135CB"/>
    <w:rsid w:val="00D25B45"/>
    <w:rsid w:val="00D71918"/>
    <w:rsid w:val="00D7291C"/>
    <w:rsid w:val="00DA7B03"/>
    <w:rsid w:val="00DB2A17"/>
    <w:rsid w:val="00DB3593"/>
    <w:rsid w:val="00DB7CD8"/>
    <w:rsid w:val="00DC1DE9"/>
    <w:rsid w:val="00DC4F20"/>
    <w:rsid w:val="00DD3259"/>
    <w:rsid w:val="00DD4A70"/>
    <w:rsid w:val="00DE6AC1"/>
    <w:rsid w:val="00DF447F"/>
    <w:rsid w:val="00DF6346"/>
    <w:rsid w:val="00E03AD0"/>
    <w:rsid w:val="00E10F5F"/>
    <w:rsid w:val="00E41151"/>
    <w:rsid w:val="00E43EBF"/>
    <w:rsid w:val="00E6208E"/>
    <w:rsid w:val="00E65BE5"/>
    <w:rsid w:val="00E6629F"/>
    <w:rsid w:val="00E93E15"/>
    <w:rsid w:val="00EB3BFD"/>
    <w:rsid w:val="00EB412D"/>
    <w:rsid w:val="00EB421F"/>
    <w:rsid w:val="00EB5BB5"/>
    <w:rsid w:val="00EC70EB"/>
    <w:rsid w:val="00EC76CF"/>
    <w:rsid w:val="00ED11A6"/>
    <w:rsid w:val="00ED49B2"/>
    <w:rsid w:val="00EE056B"/>
    <w:rsid w:val="00EE4594"/>
    <w:rsid w:val="00EE49F3"/>
    <w:rsid w:val="00EF2397"/>
    <w:rsid w:val="00F16457"/>
    <w:rsid w:val="00F16D1D"/>
    <w:rsid w:val="00F17349"/>
    <w:rsid w:val="00F22751"/>
    <w:rsid w:val="00F36390"/>
    <w:rsid w:val="00F36BDD"/>
    <w:rsid w:val="00F426EA"/>
    <w:rsid w:val="00F43F3D"/>
    <w:rsid w:val="00F668FF"/>
    <w:rsid w:val="00F720DA"/>
    <w:rsid w:val="00F8198B"/>
    <w:rsid w:val="00F83EBD"/>
    <w:rsid w:val="00F8798C"/>
    <w:rsid w:val="00F9162A"/>
    <w:rsid w:val="00FC5288"/>
    <w:rsid w:val="00FC57D6"/>
    <w:rsid w:val="00FC6460"/>
    <w:rsid w:val="00FD47E5"/>
    <w:rsid w:val="00FD642B"/>
    <w:rsid w:val="00FE0466"/>
    <w:rsid w:val="00FF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8C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C49F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2C49FF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B909A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3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43BE"/>
    <w:rPr>
      <w:rFonts w:ascii="Tahoma" w:hAnsi="Tahoma" w:cs="Tahoma"/>
      <w:sz w:val="16"/>
      <w:szCs w:val="16"/>
    </w:rPr>
  </w:style>
  <w:style w:type="paragraph" w:customStyle="1" w:styleId="p54">
    <w:name w:val="p54"/>
    <w:basedOn w:val="Normal"/>
    <w:uiPriority w:val="99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5">
    <w:name w:val="p55"/>
    <w:basedOn w:val="Normal"/>
    <w:uiPriority w:val="99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27">
    <w:name w:val="ft27"/>
    <w:basedOn w:val="DefaultParagraphFont"/>
    <w:uiPriority w:val="99"/>
    <w:rsid w:val="004C6DA1"/>
  </w:style>
  <w:style w:type="character" w:customStyle="1" w:styleId="ft28">
    <w:name w:val="ft28"/>
    <w:basedOn w:val="DefaultParagraphFont"/>
    <w:uiPriority w:val="99"/>
    <w:rsid w:val="004C6DA1"/>
  </w:style>
  <w:style w:type="paragraph" w:customStyle="1" w:styleId="p56">
    <w:name w:val="p56"/>
    <w:basedOn w:val="Normal"/>
    <w:uiPriority w:val="99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7">
    <w:name w:val="p57"/>
    <w:basedOn w:val="Normal"/>
    <w:uiPriority w:val="99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8">
    <w:name w:val="p58"/>
    <w:basedOn w:val="Normal"/>
    <w:uiPriority w:val="99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0">
    <w:name w:val="ft0"/>
    <w:basedOn w:val="DefaultParagraphFont"/>
    <w:uiPriority w:val="99"/>
    <w:rsid w:val="004C6DA1"/>
  </w:style>
  <w:style w:type="character" w:customStyle="1" w:styleId="ft29">
    <w:name w:val="ft29"/>
    <w:basedOn w:val="DefaultParagraphFont"/>
    <w:uiPriority w:val="99"/>
    <w:rsid w:val="004C6DA1"/>
  </w:style>
  <w:style w:type="paragraph" w:customStyle="1" w:styleId="p59">
    <w:name w:val="p59"/>
    <w:basedOn w:val="Normal"/>
    <w:uiPriority w:val="99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3">
    <w:name w:val="ft3"/>
    <w:basedOn w:val="DefaultParagraphFont"/>
    <w:uiPriority w:val="99"/>
    <w:rsid w:val="004C6DA1"/>
  </w:style>
  <w:style w:type="character" w:customStyle="1" w:styleId="ft12">
    <w:name w:val="ft12"/>
    <w:basedOn w:val="DefaultParagraphFont"/>
    <w:uiPriority w:val="99"/>
    <w:rsid w:val="004C6DA1"/>
  </w:style>
  <w:style w:type="paragraph" w:customStyle="1" w:styleId="p60">
    <w:name w:val="p60"/>
    <w:basedOn w:val="Normal"/>
    <w:uiPriority w:val="99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4">
    <w:name w:val="ft4"/>
    <w:basedOn w:val="DefaultParagraphFont"/>
    <w:uiPriority w:val="99"/>
    <w:rsid w:val="004C6DA1"/>
  </w:style>
  <w:style w:type="character" w:customStyle="1" w:styleId="ft13">
    <w:name w:val="ft13"/>
    <w:basedOn w:val="DefaultParagraphFont"/>
    <w:uiPriority w:val="99"/>
    <w:rsid w:val="004C6DA1"/>
  </w:style>
  <w:style w:type="paragraph" w:customStyle="1" w:styleId="p61">
    <w:name w:val="p61"/>
    <w:basedOn w:val="Normal"/>
    <w:uiPriority w:val="99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11">
    <w:name w:val="ft11"/>
    <w:basedOn w:val="DefaultParagraphFont"/>
    <w:uiPriority w:val="99"/>
    <w:rsid w:val="004C6DA1"/>
  </w:style>
  <w:style w:type="character" w:customStyle="1" w:styleId="ft10">
    <w:name w:val="ft10"/>
    <w:basedOn w:val="DefaultParagraphFont"/>
    <w:uiPriority w:val="99"/>
    <w:rsid w:val="004C6DA1"/>
  </w:style>
  <w:style w:type="paragraph" w:customStyle="1" w:styleId="p47">
    <w:name w:val="p47"/>
    <w:basedOn w:val="Normal"/>
    <w:uiPriority w:val="99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0">
    <w:name w:val="p0"/>
    <w:basedOn w:val="Normal"/>
    <w:uiPriority w:val="99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3">
    <w:name w:val="p53"/>
    <w:basedOn w:val="Normal"/>
    <w:uiPriority w:val="99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8">
    <w:name w:val="p8"/>
    <w:basedOn w:val="Normal"/>
    <w:uiPriority w:val="99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1462C3"/>
  </w:style>
  <w:style w:type="paragraph" w:customStyle="1" w:styleId="p46">
    <w:name w:val="p46"/>
    <w:basedOn w:val="Normal"/>
    <w:uiPriority w:val="99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69">
    <w:name w:val="p69"/>
    <w:basedOn w:val="Normal"/>
    <w:uiPriority w:val="99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0">
    <w:name w:val="p70"/>
    <w:basedOn w:val="Normal"/>
    <w:uiPriority w:val="99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1">
    <w:name w:val="p71"/>
    <w:basedOn w:val="Normal"/>
    <w:uiPriority w:val="99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E05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906</Words>
  <Characters>5167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</dc:creator>
  <cp:keywords>www.sorubak.com</cp:keywords>
  <dc:description/>
  <cp:lastModifiedBy>edanur</cp:lastModifiedBy>
  <cp:revision>112</cp:revision>
  <cp:lastPrinted>2016-03-08T18:13:00Z</cp:lastPrinted>
  <dcterms:created xsi:type="dcterms:W3CDTF">2016-03-07T20:07:00Z</dcterms:created>
  <dcterms:modified xsi:type="dcterms:W3CDTF">2016-03-17T18:27:00Z</dcterms:modified>
</cp:coreProperties>
</file>