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A8" w:rsidRPr="00057C19" w:rsidRDefault="00EE50A8" w:rsidP="00057C19">
      <w:pPr>
        <w:spacing w:after="0" w:line="240" w:lineRule="auto"/>
        <w:jc w:val="center"/>
        <w:rPr>
          <w:b/>
          <w:bCs/>
        </w:rPr>
      </w:pPr>
      <w:r w:rsidRPr="00057C19">
        <w:rPr>
          <w:b/>
          <w:bCs/>
        </w:rPr>
        <w:t>60.YIL MEYVELİBAHÇE SECONDARY SCHOOL</w:t>
      </w:r>
    </w:p>
    <w:p w:rsidR="00EE50A8" w:rsidRPr="00057C19" w:rsidRDefault="00EE50A8" w:rsidP="00057C1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2016-2017 </w:t>
      </w:r>
      <w:r w:rsidRPr="00057C19">
        <w:rPr>
          <w:b/>
          <w:bCs/>
        </w:rPr>
        <w:t xml:space="preserve"> ACADEMIC YEAR</w:t>
      </w:r>
    </w:p>
    <w:p w:rsidR="00EE50A8" w:rsidRPr="00057C19" w:rsidRDefault="00EE50A8" w:rsidP="00057C19">
      <w:pPr>
        <w:spacing w:after="0" w:line="240" w:lineRule="auto"/>
        <w:jc w:val="center"/>
        <w:rPr>
          <w:b/>
          <w:bCs/>
        </w:rPr>
      </w:pPr>
    </w:p>
    <w:p w:rsidR="00EE50A8" w:rsidRPr="00057C19" w:rsidRDefault="00EE50A8" w:rsidP="00057C19">
      <w:pPr>
        <w:spacing w:after="0" w:line="240" w:lineRule="auto"/>
        <w:rPr>
          <w:rFonts w:cs="Times New Roman"/>
          <w:b/>
          <w:bCs/>
        </w:rPr>
      </w:pPr>
      <w:r w:rsidRPr="00057C19">
        <w:rPr>
          <w:b/>
          <w:bCs/>
        </w:rPr>
        <w:t xml:space="preserve">Name:          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                   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</w:t>
      </w:r>
      <w:r>
        <w:rPr>
          <w:b/>
          <w:bCs/>
        </w:rPr>
        <w:t xml:space="preserve">        Date:      /      / 2016</w:t>
      </w:r>
    </w:p>
    <w:p w:rsidR="00EE50A8" w:rsidRPr="00057C19" w:rsidRDefault="00EE50A8" w:rsidP="00057C19">
      <w:pPr>
        <w:spacing w:after="0" w:line="240" w:lineRule="auto"/>
        <w:rPr>
          <w:b/>
          <w:bCs/>
        </w:rPr>
      </w:pPr>
      <w:r w:rsidRPr="00057C19">
        <w:rPr>
          <w:b/>
          <w:bCs/>
        </w:rPr>
        <w:t>Number: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        Semester: 1</w:t>
      </w:r>
    </w:p>
    <w:p w:rsidR="00EE50A8" w:rsidRPr="00057C19" w:rsidRDefault="00EE50A8" w:rsidP="00057C19">
      <w:pPr>
        <w:spacing w:after="0" w:line="240" w:lineRule="auto"/>
        <w:rPr>
          <w:b/>
          <w:bCs/>
        </w:rPr>
      </w:pPr>
      <w:r w:rsidRPr="00057C19">
        <w:rPr>
          <w:b/>
          <w:bCs/>
        </w:rPr>
        <w:t>Level:8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     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>Exam: 1</w:t>
      </w:r>
    </w:p>
    <w:p w:rsidR="00EE50A8" w:rsidRPr="00057C19" w:rsidRDefault="00EE50A8" w:rsidP="00057C19">
      <w:pPr>
        <w:spacing w:after="0" w:line="240" w:lineRule="auto"/>
        <w:rPr>
          <w:b/>
          <w:bCs/>
        </w:rPr>
      </w:pPr>
      <w:r w:rsidRPr="00057C19">
        <w:rPr>
          <w:b/>
          <w:bCs/>
        </w:rPr>
        <w:t>Lesson:English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      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>Teacher:Burcu Aybek Koçan</w:t>
      </w:r>
    </w:p>
    <w:p w:rsidR="00EE50A8" w:rsidRPr="00057C19" w:rsidRDefault="00EE50A8" w:rsidP="00057C19">
      <w:pPr>
        <w:spacing w:after="0" w:line="240" w:lineRule="auto"/>
        <w:rPr>
          <w:b/>
          <w:bCs/>
        </w:rPr>
      </w:pPr>
      <w:r w:rsidRPr="00057C19">
        <w:rPr>
          <w:b/>
          <w:bCs/>
        </w:rPr>
        <w:t>Class: A / C</w:t>
      </w:r>
      <w:r w:rsidRPr="00057C19">
        <w:rPr>
          <w:b/>
          <w:bCs/>
        </w:rPr>
        <w:tab/>
      </w:r>
      <w:r w:rsidRPr="00057C19">
        <w:rPr>
          <w:b/>
          <w:bCs/>
        </w:rPr>
        <w:tab/>
      </w:r>
      <w:r w:rsidRPr="00057C19">
        <w:rPr>
          <w:b/>
          <w:bCs/>
        </w:rPr>
        <w:tab/>
        <w:t xml:space="preserve">                                               </w:t>
      </w:r>
      <w:r w:rsidRPr="00057C19">
        <w:rPr>
          <w:b/>
          <w:bCs/>
        </w:rPr>
        <w:tab/>
      </w:r>
      <w:r w:rsidRPr="00057C19">
        <w:rPr>
          <w:b/>
          <w:bCs/>
        </w:rPr>
        <w:tab/>
        <w:t>Duration:40 minutes</w:t>
      </w:r>
    </w:p>
    <w:p w:rsidR="00EE50A8" w:rsidRPr="00057C19" w:rsidRDefault="00EE50A8" w:rsidP="00057C19">
      <w:pPr>
        <w:pStyle w:val="NoSpacing"/>
        <w:rPr>
          <w:rFonts w:cs="Times New Roman"/>
          <w:b/>
          <w:bCs/>
          <w:u w:val="single"/>
        </w:rPr>
      </w:pPr>
    </w:p>
    <w:p w:rsidR="00EE50A8" w:rsidRPr="00057C19" w:rsidRDefault="00EE50A8" w:rsidP="00057C19">
      <w:pPr>
        <w:pStyle w:val="NoSpacing"/>
        <w:rPr>
          <w:rFonts w:cs="Times New Roman"/>
          <w:b/>
          <w:bCs/>
          <w:u w:val="single"/>
        </w:rPr>
      </w:pPr>
      <w:r>
        <w:rPr>
          <w:noProof/>
        </w:rPr>
        <w:pict>
          <v:line id="_x0000_s1026" style="position:absolute;z-index:251660288" from="36pt,2.3pt" to="423pt,2.3pt"/>
        </w:pict>
      </w:r>
    </w:p>
    <w:p w:rsidR="00EE50A8" w:rsidRPr="00057C19" w:rsidRDefault="00EE50A8" w:rsidP="008B50C7">
      <w:pPr>
        <w:pStyle w:val="NoSpacing"/>
        <w:numPr>
          <w:ilvl w:val="0"/>
          <w:numId w:val="5"/>
        </w:numPr>
        <w:rPr>
          <w:rFonts w:cs="Times New Roman"/>
        </w:rPr>
      </w:pPr>
      <w:r>
        <w:rPr>
          <w:noProof/>
        </w:rPr>
        <w:pict>
          <v:rect id="Dikdörtgen 5" o:spid="_x0000_s1027" style="position:absolute;left:0;text-align:left;margin-left:269.45pt;margin-top:12.4pt;width:229.35pt;height:55.25pt;z-index:251655168;visibility:visible" fillcolor="window" strokecolor="#f79646" strokeweight="2pt">
            <v:path arrowok="t"/>
            <v:textbox>
              <w:txbxContent>
                <w:p w:rsidR="00EE50A8" w:rsidRPr="0046493F" w:rsidRDefault="00EE50A8" w:rsidP="00057C19">
                  <w:pPr>
                    <w:rPr>
                      <w:rFonts w:cs="Times New Roman"/>
                      <w:color w:val="FFC000"/>
                    </w:rPr>
                  </w:pPr>
                </w:p>
              </w:txbxContent>
            </v:textbox>
          </v:rect>
        </w:pict>
      </w:r>
      <w:r w:rsidRPr="00057C19">
        <w:rPr>
          <w:b/>
          <w:bCs/>
          <w:u w:val="single"/>
        </w:rPr>
        <w:t>Put the sentences</w:t>
      </w:r>
      <w:r w:rsidRPr="00057C19">
        <w:rPr>
          <w:b/>
          <w:bCs/>
        </w:rPr>
        <w:t xml:space="preserve"> into the correct box. (</w:t>
      </w:r>
      <w:r>
        <w:rPr>
          <w:b/>
          <w:bCs/>
        </w:rPr>
        <w:t>10X2=20</w:t>
      </w:r>
      <w:r w:rsidRPr="00057C19">
        <w:rPr>
          <w:b/>
          <w:bCs/>
        </w:rPr>
        <w:t xml:space="preserve"> </w:t>
      </w:r>
      <w:r>
        <w:rPr>
          <w:b/>
          <w:bCs/>
        </w:rPr>
        <w:t>pts</w:t>
      </w:r>
      <w:r w:rsidRPr="00057C19">
        <w:rPr>
          <w:b/>
          <w:bCs/>
        </w:rPr>
        <w:t>)</w:t>
      </w:r>
      <w:r w:rsidRPr="00057C19">
        <w:t xml:space="preserve">                        </w:t>
      </w:r>
      <w:r>
        <w:t xml:space="preserve">    </w:t>
      </w:r>
      <w:r w:rsidRPr="00057C19">
        <w:t xml:space="preserve"> </w:t>
      </w:r>
      <w:r w:rsidRPr="00057C19">
        <w:rPr>
          <w:b/>
          <w:bCs/>
        </w:rPr>
        <w:t>INVITATION</w:t>
      </w:r>
    </w:p>
    <w:p w:rsidR="00EE50A8" w:rsidRDefault="00EE50A8" w:rsidP="00BB1FEB">
      <w:pPr>
        <w:spacing w:after="0" w:line="240" w:lineRule="auto"/>
        <w:rPr>
          <w:b/>
          <w:bCs/>
        </w:rPr>
      </w:pP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rPr>
          <w:rFonts w:cs="Times New Roman"/>
        </w:rPr>
        <w:tab/>
      </w:r>
      <w:r w:rsidRPr="00057C19">
        <w:t xml:space="preserve">            </w:t>
      </w:r>
      <w:r w:rsidRPr="00057C19">
        <w:tab/>
      </w:r>
      <w:r w:rsidRPr="00057C19">
        <w:rPr>
          <w:rFonts w:cs="Times New Roman"/>
          <w:b/>
          <w:bCs/>
        </w:rPr>
        <w:tab/>
      </w:r>
      <w:r w:rsidRPr="00057C19">
        <w:rPr>
          <w:rFonts w:cs="Times New Roman"/>
          <w:b/>
          <w:bCs/>
        </w:rPr>
        <w:tab/>
      </w:r>
      <w:r w:rsidRPr="00057C19">
        <w:rPr>
          <w:rFonts w:cs="Times New Roman"/>
          <w:b/>
          <w:bCs/>
        </w:rPr>
        <w:tab/>
      </w:r>
      <w:r>
        <w:rPr>
          <w:b/>
          <w:bCs/>
        </w:rPr>
        <w:t xml:space="preserve">                 </w:t>
      </w:r>
    </w:p>
    <w:p w:rsidR="00EE50A8" w:rsidRPr="00057C19" w:rsidRDefault="00EE50A8" w:rsidP="00BB1FEB">
      <w:pPr>
        <w:spacing w:after="0" w:line="240" w:lineRule="auto"/>
      </w:pPr>
      <w:r>
        <w:rPr>
          <w:b/>
          <w:bCs/>
        </w:rPr>
        <w:t xml:space="preserve">                </w:t>
      </w:r>
      <w:r w:rsidRPr="00057C19">
        <w:t>I’m sorry but I can’t.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</w:pPr>
      <w:r w:rsidRPr="00057C19">
        <w:t>That would be great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</w:pPr>
      <w:r w:rsidRPr="00057C19">
        <w:t>Why don’t you  join us?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  <w:rPr>
          <w:rFonts w:cs="Times New Roman"/>
        </w:rPr>
      </w:pPr>
      <w:r w:rsidRPr="00057C19">
        <w:t xml:space="preserve">Yeah, Sure. Thanks for inviting me.                                                      </w:t>
      </w:r>
      <w:r>
        <w:t xml:space="preserve">              </w:t>
      </w:r>
      <w:r w:rsidRPr="00057C19">
        <w:t xml:space="preserve"> </w:t>
      </w:r>
      <w:r w:rsidRPr="00057C19">
        <w:rPr>
          <w:b/>
          <w:bCs/>
        </w:rPr>
        <w:t>ACCEPT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</w:pPr>
      <w:r>
        <w:rPr>
          <w:noProof/>
        </w:rPr>
        <w:pict>
          <v:rect id="_x0000_s1028" style="position:absolute;left:0;text-align:left;margin-left:269.45pt;margin-top:1.05pt;width:229.35pt;height:52.95pt;z-index:251656192;visibility:visible" fillcolor="window" strokecolor="#f79646" strokeweight="2pt">
            <v:path arrowok="t"/>
            <v:textbox>
              <w:txbxContent>
                <w:p w:rsidR="00EE50A8" w:rsidRPr="00586A2F" w:rsidRDefault="00EE50A8" w:rsidP="00057C19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</w:p>
              </w:txbxContent>
            </v:textbox>
          </v:rect>
        </w:pict>
      </w:r>
      <w:r w:rsidRPr="00057C19">
        <w:t>Would you  like to play soccer?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</w:pPr>
      <w:r w:rsidRPr="00057C19">
        <w:t>I’d love to, but I’m not feeling very well.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  <w:rPr>
          <w:rFonts w:cs="Times New Roman"/>
          <w:b/>
          <w:bCs/>
        </w:rPr>
      </w:pPr>
      <w:r w:rsidRPr="00057C19">
        <w:t xml:space="preserve">I ‘d like to but I can’t. Maybe later.                                                        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  <w:rPr>
          <w:rFonts w:cs="Times New Roman"/>
          <w:b/>
          <w:bCs/>
        </w:rPr>
      </w:pPr>
      <w:r w:rsidRPr="00057C19">
        <w:t xml:space="preserve">How about having a picnic?                                                                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  <w:rPr>
          <w:rFonts w:cs="Times New Roman"/>
        </w:rPr>
      </w:pPr>
      <w:r w:rsidRPr="00057C19">
        <w:t>That sounds like fun.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t xml:space="preserve">           </w:t>
      </w:r>
      <w:r w:rsidRPr="00057C19">
        <w:rPr>
          <w:b/>
          <w:bCs/>
        </w:rPr>
        <w:t>REFUSE / EXCUSE</w:t>
      </w:r>
    </w:p>
    <w:p w:rsidR="00EE50A8" w:rsidRPr="00057C19" w:rsidRDefault="00EE50A8" w:rsidP="00BB1FEB">
      <w:pPr>
        <w:pStyle w:val="ListParagraph"/>
        <w:spacing w:after="0" w:line="240" w:lineRule="auto"/>
        <w:ind w:left="795"/>
        <w:rPr>
          <w:rFonts w:cs="Times New Roman"/>
        </w:rPr>
      </w:pPr>
      <w:r>
        <w:rPr>
          <w:noProof/>
        </w:rPr>
        <w:pict>
          <v:rect id="Dikdörtgen 4" o:spid="_x0000_s1029" style="position:absolute;left:0;text-align:left;margin-left:269.45pt;margin-top:2.2pt;width:229.35pt;height:58.05pt;z-index:251657216;visibility:visible" fillcolor="window" strokecolor="#f79646" strokeweight="2pt">
            <v:path arrowok="t"/>
            <v:textbox>
              <w:txbxContent>
                <w:p w:rsidR="00EE50A8" w:rsidRPr="00586A2F" w:rsidRDefault="00EE50A8" w:rsidP="00057C19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</w:p>
              </w:txbxContent>
            </v:textbox>
          </v:rect>
        </w:pict>
      </w:r>
      <w:r>
        <w:t>Let’s go to the cinema.</w:t>
      </w:r>
    </w:p>
    <w:p w:rsidR="00EE50A8" w:rsidRPr="00057C19" w:rsidRDefault="00EE50A8" w:rsidP="00057C19">
      <w:pPr>
        <w:spacing w:after="0" w:line="240" w:lineRule="auto"/>
        <w:rPr>
          <w:rFonts w:cs="Times New Roman"/>
          <w:b/>
          <w:bCs/>
          <w:u w:val="single"/>
        </w:rPr>
      </w:pPr>
    </w:p>
    <w:p w:rsidR="00EE50A8" w:rsidRPr="00057C19" w:rsidRDefault="00EE50A8" w:rsidP="00057C19">
      <w:pPr>
        <w:spacing w:after="0" w:line="240" w:lineRule="auto"/>
        <w:rPr>
          <w:rFonts w:cs="Times New Roman"/>
          <w:b/>
          <w:bCs/>
          <w:u w:val="single"/>
        </w:rPr>
      </w:pPr>
    </w:p>
    <w:p w:rsidR="00EE50A8" w:rsidRPr="00057C19" w:rsidRDefault="00EE50A8">
      <w:pPr>
        <w:rPr>
          <w:rFonts w:cs="Times New Roman"/>
        </w:rPr>
      </w:pPr>
    </w:p>
    <w:p w:rsidR="00EE50A8" w:rsidRPr="008B50C7" w:rsidRDefault="00EE50A8" w:rsidP="008B50C7">
      <w:pPr>
        <w:pStyle w:val="ListParagraph"/>
        <w:numPr>
          <w:ilvl w:val="0"/>
          <w:numId w:val="5"/>
        </w:numPr>
        <w:spacing w:after="0" w:line="240" w:lineRule="auto"/>
        <w:rPr>
          <w:rFonts w:cs="Times New Roman"/>
          <w:b/>
          <w:bCs/>
        </w:rPr>
      </w:pPr>
      <w:r w:rsidRPr="008B50C7">
        <w:rPr>
          <w:b/>
          <w:bCs/>
          <w:u w:val="single"/>
        </w:rPr>
        <w:t>Write “T” for “TRUE” and “F” for “FALSE” (5x</w:t>
      </w:r>
      <w:r>
        <w:rPr>
          <w:b/>
          <w:bCs/>
          <w:u w:val="single"/>
        </w:rPr>
        <w:t>3</w:t>
      </w:r>
      <w:r w:rsidRPr="008B50C7">
        <w:rPr>
          <w:b/>
          <w:bCs/>
          <w:u w:val="single"/>
        </w:rPr>
        <w:t>=1</w:t>
      </w:r>
      <w:r>
        <w:rPr>
          <w:b/>
          <w:bCs/>
          <w:u w:val="single"/>
        </w:rPr>
        <w:t>5</w:t>
      </w:r>
      <w:r w:rsidRPr="008B50C7">
        <w:rPr>
          <w:b/>
          <w:bCs/>
          <w:u w:val="single"/>
        </w:rPr>
        <w:t xml:space="preserve"> pts)</w:t>
      </w:r>
    </w:p>
    <w:p w:rsidR="00EE50A8" w:rsidRPr="00057C19" w:rsidRDefault="00EE50A8" w:rsidP="00057C19">
      <w:pPr>
        <w:spacing w:after="0" w:line="240" w:lineRule="auto"/>
        <w:rPr>
          <w:rFonts w:cs="Times New Roman"/>
          <w:b/>
          <w:bCs/>
        </w:rPr>
      </w:pPr>
    </w:p>
    <w:p w:rsidR="00EE50A8" w:rsidRPr="00057C19" w:rsidRDefault="00EE50A8" w:rsidP="00057C19">
      <w:pPr>
        <w:pStyle w:val="ListParagraph"/>
        <w:numPr>
          <w:ilvl w:val="0"/>
          <w:numId w:val="1"/>
        </w:numPr>
        <w:spacing w:after="0" w:line="240" w:lineRule="auto"/>
      </w:pPr>
      <w:r w:rsidRPr="00057C19">
        <w:t>True  friends come into your lives and stay forever.( _____ )</w:t>
      </w:r>
    </w:p>
    <w:p w:rsidR="00EE50A8" w:rsidRPr="00057C19" w:rsidRDefault="00EE50A8" w:rsidP="00057C19">
      <w:pPr>
        <w:pStyle w:val="ListParagraph"/>
        <w:numPr>
          <w:ilvl w:val="0"/>
          <w:numId w:val="1"/>
        </w:numPr>
        <w:spacing w:after="0" w:line="240" w:lineRule="auto"/>
      </w:pPr>
      <w:r w:rsidRPr="00057C19">
        <w:t>True friends are like brothers and sisters.( ______ )</w:t>
      </w:r>
    </w:p>
    <w:p w:rsidR="00EE50A8" w:rsidRPr="00057C19" w:rsidRDefault="00EE50A8" w:rsidP="00057C19">
      <w:pPr>
        <w:pStyle w:val="ListParagraph"/>
        <w:numPr>
          <w:ilvl w:val="0"/>
          <w:numId w:val="1"/>
        </w:numPr>
        <w:spacing w:after="0" w:line="240" w:lineRule="auto"/>
      </w:pPr>
      <w:r w:rsidRPr="00057C19">
        <w:t>True friends always lie to you. ( _____)</w:t>
      </w:r>
    </w:p>
    <w:p w:rsidR="00EE50A8" w:rsidRPr="00057C19" w:rsidRDefault="00EE50A8" w:rsidP="00057C19">
      <w:pPr>
        <w:pStyle w:val="ListParagraph"/>
        <w:numPr>
          <w:ilvl w:val="0"/>
          <w:numId w:val="1"/>
        </w:numPr>
        <w:spacing w:after="0" w:line="240" w:lineRule="auto"/>
      </w:pPr>
      <w:r w:rsidRPr="00057C19">
        <w:t>You don’t get on well with them. ( ______)</w:t>
      </w:r>
    </w:p>
    <w:p w:rsidR="00EE50A8" w:rsidRPr="00057C19" w:rsidRDefault="00EE50A8" w:rsidP="00057C19">
      <w:r w:rsidRPr="00057C19">
        <w:t xml:space="preserve">              </w:t>
      </w:r>
      <w:r>
        <w:t xml:space="preserve"> </w:t>
      </w:r>
      <w:r w:rsidRPr="00057C19">
        <w:t>5.   You can always count on them because they are honest ( _______)</w:t>
      </w:r>
    </w:p>
    <w:p w:rsidR="00EE50A8" w:rsidRPr="008B50C7" w:rsidRDefault="00EE50A8" w:rsidP="008B50C7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u w:val="single"/>
        </w:rPr>
      </w:pPr>
      <w:r w:rsidRPr="008B50C7">
        <w:rPr>
          <w:b/>
          <w:bCs/>
          <w:u w:val="single"/>
        </w:rPr>
        <w:t>Read the invitation and complete the chart (5x2=10 pts)</w:t>
      </w:r>
    </w:p>
    <w:p w:rsidR="00EE50A8" w:rsidRPr="00057C19" w:rsidRDefault="00EE50A8">
      <w:pPr>
        <w:rPr>
          <w:rFonts w:cs="Times New Roman"/>
        </w:rPr>
      </w:pPr>
      <w:r>
        <w:rPr>
          <w:noProof/>
        </w:rPr>
        <w:pict>
          <v:rect id="Dikdörtgen 6" o:spid="_x0000_s1030" style="position:absolute;margin-left:-42.9pt;margin-top:18.4pt;width:243.3pt;height:105.25pt;z-index:251658240;visibility:visible" strokecolor="#f79646" strokeweight="2pt">
            <v:path arrowok="t"/>
            <v:textbox>
              <w:txbxContent>
                <w:p w:rsidR="00EE50A8" w:rsidRPr="00D85961" w:rsidRDefault="00EE50A8" w:rsidP="00057C19">
                  <w:pPr>
                    <w:pStyle w:val="NoSpacing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>Hi David,</w:t>
                  </w:r>
                </w:p>
                <w:p w:rsidR="00EE50A8" w:rsidRPr="00D85961" w:rsidRDefault="00EE50A8" w:rsidP="00057C19">
                  <w:pPr>
                    <w:pStyle w:val="NoSpacing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 xml:space="preserve">I </w:t>
                  </w:r>
                  <w:r>
                    <w:rPr>
                      <w:b/>
                      <w:bCs/>
                    </w:rPr>
                    <w:t>am</w:t>
                  </w:r>
                  <w:r w:rsidRPr="00D85961">
                    <w:rPr>
                      <w:b/>
                      <w:bCs/>
                    </w:rPr>
                    <w:t xml:space="preserve"> organizing a surprise birthday party for Katy. It’s on Sunday, 7th October. It starts at 5 p.m.  at Flower Cafe. Would you like to join us? I hope to see you there.</w:t>
                  </w:r>
                </w:p>
                <w:p w:rsidR="00EE50A8" w:rsidRPr="00D85961" w:rsidRDefault="00EE50A8" w:rsidP="00057C19">
                  <w:pPr>
                    <w:pStyle w:val="NoSpacing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>Cheers.</w:t>
                  </w:r>
                </w:p>
                <w:p w:rsidR="00EE50A8" w:rsidRPr="00D85961" w:rsidRDefault="00EE50A8" w:rsidP="00057C19">
                  <w:pPr>
                    <w:pStyle w:val="NoSpacing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 xml:space="preserve">Michael </w:t>
                  </w:r>
                </w:p>
                <w:p w:rsidR="00EE50A8" w:rsidRPr="00B34E64" w:rsidRDefault="00EE50A8" w:rsidP="00057C19">
                  <w:pPr>
                    <w:rPr>
                      <w:rFonts w:cs="Times New Roman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7" o:spid="_x0000_s1031" style="position:absolute;margin-left:212.45pt;margin-top:18.4pt;width:286.35pt;height:105.25pt;z-index:251659264;visibility:visible" strokeweight="2pt">
            <v:path arrowok="t"/>
            <v:textbox>
              <w:txbxContent>
                <w:p w:rsidR="00EE50A8" w:rsidRPr="00D85961" w:rsidRDefault="00EE50A8" w:rsidP="00057C1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>Event :    ...................................................</w:t>
                  </w:r>
                </w:p>
                <w:p w:rsidR="00EE50A8" w:rsidRPr="00D85961" w:rsidRDefault="00EE50A8" w:rsidP="00057C1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 xml:space="preserve">Who </w:t>
                  </w:r>
                  <w:r>
                    <w:rPr>
                      <w:b/>
                      <w:bCs/>
                    </w:rPr>
                    <w:t>is</w:t>
                  </w:r>
                  <w:r w:rsidRPr="00D85961">
                    <w:rPr>
                      <w:b/>
                      <w:bCs/>
                    </w:rPr>
                    <w:t xml:space="preserve"> organizing it? :  ................................</w:t>
                  </w:r>
                </w:p>
                <w:p w:rsidR="00EE50A8" w:rsidRPr="00D85961" w:rsidRDefault="00EE50A8" w:rsidP="00057C1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cs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Date/</w:t>
                  </w:r>
                  <w:r w:rsidRPr="00D85961">
                    <w:rPr>
                      <w:b/>
                      <w:bCs/>
                    </w:rPr>
                    <w:t>Time :</w:t>
                  </w:r>
                  <w:r>
                    <w:rPr>
                      <w:b/>
                      <w:bCs/>
                    </w:rPr>
                    <w:t xml:space="preserve">  .......................................................</w:t>
                  </w:r>
                </w:p>
                <w:p w:rsidR="00EE50A8" w:rsidRPr="00D85961" w:rsidRDefault="00EE50A8" w:rsidP="00057C1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>Place:   .............................................................</w:t>
                  </w:r>
                </w:p>
                <w:p w:rsidR="00EE50A8" w:rsidRPr="00D85961" w:rsidRDefault="00EE50A8" w:rsidP="00057C1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bCs/>
                    </w:rPr>
                  </w:pPr>
                  <w:r w:rsidRPr="00D85961">
                    <w:rPr>
                      <w:b/>
                      <w:bCs/>
                    </w:rPr>
                    <w:t>The party is for :  .............................................</w:t>
                  </w:r>
                </w:p>
                <w:p w:rsidR="00EE50A8" w:rsidRPr="008A349F" w:rsidRDefault="00EE50A8" w:rsidP="00057C19">
                  <w:pPr>
                    <w:pStyle w:val="ListParagraph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</w:p>
                <w:p w:rsidR="00EE50A8" w:rsidRPr="00C97CB4" w:rsidRDefault="00EE50A8" w:rsidP="00057C19">
                  <w:pPr>
                    <w:pStyle w:val="ListParagrap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EE50A8" w:rsidRPr="00C97CB4" w:rsidRDefault="00EE50A8" w:rsidP="00057C19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EE50A8" w:rsidRPr="00057C19" w:rsidRDefault="00EE50A8" w:rsidP="00057C19">
      <w:pPr>
        <w:jc w:val="center"/>
        <w:rPr>
          <w:rFonts w:cs="Times New Roman"/>
        </w:rPr>
      </w:pPr>
    </w:p>
    <w:p w:rsidR="00EE50A8" w:rsidRPr="00057C19" w:rsidRDefault="00EE50A8" w:rsidP="00057C19">
      <w:pPr>
        <w:rPr>
          <w:rFonts w:cs="Times New Roman"/>
        </w:rPr>
      </w:pPr>
    </w:p>
    <w:p w:rsidR="00EE50A8" w:rsidRPr="00057C19" w:rsidRDefault="00EE50A8" w:rsidP="00057C19">
      <w:pPr>
        <w:rPr>
          <w:rFonts w:cs="Times New Roman"/>
        </w:rPr>
      </w:pPr>
    </w:p>
    <w:p w:rsidR="00EE50A8" w:rsidRPr="00057C19" w:rsidRDefault="00EE50A8" w:rsidP="00057C19">
      <w:pPr>
        <w:rPr>
          <w:rFonts w:cs="Times New Roman"/>
        </w:rPr>
      </w:pPr>
    </w:p>
    <w:p w:rsidR="00EE50A8" w:rsidRDefault="00EE50A8" w:rsidP="00161B97">
      <w:pPr>
        <w:spacing w:after="0" w:line="240" w:lineRule="auto"/>
        <w:rPr>
          <w:rFonts w:cs="Times New Roman"/>
        </w:rPr>
      </w:pPr>
    </w:p>
    <w:p w:rsidR="00EE50A8" w:rsidRPr="008B50C7" w:rsidRDefault="00EE50A8" w:rsidP="008B50C7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  <w:u w:val="single"/>
        </w:rPr>
      </w:pPr>
      <w:r w:rsidRPr="008B50C7">
        <w:rPr>
          <w:b/>
          <w:bCs/>
          <w:sz w:val="20"/>
          <w:szCs w:val="20"/>
          <w:u w:val="single"/>
        </w:rPr>
        <w:t>Match the pictures with the kinds of movies. Comedy/Sci-fi Movies/Animated Movies/Romance/Thriller (</w:t>
      </w:r>
      <w:r>
        <w:rPr>
          <w:b/>
          <w:bCs/>
          <w:sz w:val="20"/>
          <w:szCs w:val="20"/>
          <w:u w:val="single"/>
        </w:rPr>
        <w:t>5</w:t>
      </w:r>
      <w:r w:rsidRPr="008B50C7">
        <w:rPr>
          <w:b/>
          <w:bCs/>
          <w:sz w:val="20"/>
          <w:szCs w:val="20"/>
          <w:u w:val="single"/>
        </w:rPr>
        <w:t>x2=</w:t>
      </w:r>
      <w:r>
        <w:rPr>
          <w:b/>
          <w:bCs/>
          <w:sz w:val="20"/>
          <w:szCs w:val="20"/>
          <w:u w:val="single"/>
        </w:rPr>
        <w:t>10</w:t>
      </w:r>
      <w:r w:rsidRPr="008B50C7">
        <w:rPr>
          <w:b/>
          <w:bCs/>
          <w:sz w:val="20"/>
          <w:szCs w:val="20"/>
          <w:u w:val="single"/>
        </w:rPr>
        <w:t xml:space="preserve"> pts</w:t>
      </w:r>
      <w:r>
        <w:rPr>
          <w:b/>
          <w:bCs/>
          <w:sz w:val="20"/>
          <w:szCs w:val="20"/>
          <w:u w:val="single"/>
        </w:rPr>
        <w:t>.</w:t>
      </w:r>
      <w:r w:rsidRPr="008B50C7">
        <w:rPr>
          <w:b/>
          <w:bCs/>
          <w:sz w:val="20"/>
          <w:szCs w:val="20"/>
          <w:u w:val="single"/>
        </w:rPr>
        <w:t xml:space="preserve">) </w:t>
      </w:r>
    </w:p>
    <w:p w:rsidR="00EE50A8" w:rsidRPr="00057C19" w:rsidRDefault="00EE50A8" w:rsidP="00161B97">
      <w:pPr>
        <w:spacing w:after="0" w:line="240" w:lineRule="auto"/>
        <w:rPr>
          <w:rFonts w:cs="Times New Roman"/>
          <w:b/>
          <w:bCs/>
        </w:rPr>
      </w:pPr>
      <w:r w:rsidRPr="00A44574">
        <w:rPr>
          <w:rFonts w:cs="Times New Roman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animat.png" style="width:80.25pt;height:93pt;visibility:visible">
            <v:imagedata r:id="rId7" o:title=""/>
          </v:shape>
        </w:pict>
      </w:r>
      <w:r w:rsidRPr="00057C19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057C19">
        <w:rPr>
          <w:b/>
          <w:bCs/>
        </w:rPr>
        <w:t xml:space="preserve"> </w:t>
      </w:r>
      <w:r w:rsidRPr="00A44574">
        <w:rPr>
          <w:rFonts w:cs="Times New Roman"/>
          <w:b/>
          <w:bCs/>
          <w:noProof/>
        </w:rPr>
        <w:pict>
          <v:shape id="0 Resim" o:spid="_x0000_i1026" type="#_x0000_t75" alt="tumblr_m7cwvcIPyp1rtxa7f.jpg" style="width:87.75pt;height:96.75pt;visibility:visible">
            <v:imagedata r:id="rId8" o:title=""/>
          </v:shape>
        </w:pict>
      </w:r>
      <w:r w:rsidRPr="00057C19">
        <w:rPr>
          <w:b/>
          <w:bCs/>
        </w:rPr>
        <w:t xml:space="preserve">   </w:t>
      </w:r>
      <w:r>
        <w:rPr>
          <w:b/>
          <w:bCs/>
        </w:rPr>
        <w:t xml:space="preserve"> </w:t>
      </w:r>
      <w:r w:rsidRPr="003764FF">
        <w:rPr>
          <w:rFonts w:cs="Times New Roman"/>
          <w:noProof/>
        </w:rPr>
        <w:pict>
          <v:shape id="Resim 9" o:spid="_x0000_i1027" type="#_x0000_t75" alt="http://www.evrenselfilmler.net/wp-content/uploads/2013/06/sadece-ask-filmini-full-hd-izle-400x581.jpg" style="width:78.75pt;height:96.75pt;visibility:visible">
            <v:imagedata r:id="rId9" o:title=""/>
          </v:shape>
        </w:pict>
      </w:r>
      <w:r w:rsidRPr="00057C19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057C19">
        <w:rPr>
          <w:b/>
          <w:bCs/>
        </w:rPr>
        <w:t xml:space="preserve"> </w:t>
      </w:r>
      <w:r w:rsidRPr="003764FF">
        <w:rPr>
          <w:rFonts w:cs="Times New Roman"/>
          <w:noProof/>
        </w:rPr>
        <w:pict>
          <v:shape id="Resim 10" o:spid="_x0000_i1028" type="#_x0000_t75" alt="http://media.sinematurk.com/film/0/f0/dba74f726089/recep-ivedik-4-izle-recep-ivedik-survivor-adasi-izle-fragman-izle.jpeg" style="width:73.5pt;height:96.75pt;visibility:visible">
            <v:imagedata r:id="rId10" o:title=""/>
          </v:shape>
        </w:pict>
      </w:r>
      <w:r>
        <w:rPr>
          <w:b/>
          <w:bCs/>
        </w:rPr>
        <w:t xml:space="preserve">       </w:t>
      </w:r>
      <w:hyperlink r:id="rId11" w:history="1">
        <w:r w:rsidRPr="00A44574">
          <w:rPr>
            <w:rFonts w:cs="Times New Roman"/>
            <w:noProof/>
            <w:color w:val="0000FF"/>
          </w:rPr>
          <w:pict>
            <v:shape id="irc_mi" o:spid="_x0000_i1029" type="#_x0000_t75" alt="http://www.izleyince.com/wp-content/uploads/2013/01/Gerilim-Hatti-Turkce-Film-Afis.jpg" href="http://www.google.com.tr/url?sa=i&amp;rct=j&amp;q=&amp;esrc=s&amp;frm=1&amp;source=images&amp;cd=&amp;cad=rja&amp;uact=8&amp;ved=0CAcQjRxqFQoTCM_Z4a7f0cgCFQTbLAodM9oIEQ&amp;url=http://www.izleyince.com/harika-bir-gerilim-filmi-gerilim-hatti-izle/&amp;psig=AFQjCNFiB7pR8PfRhGmMn7KZ3CKpdgMdgQ&amp;ust=14454543647654" style="width:69.75pt;height:96pt;visibility:visible" o:button="t">
              <v:fill o:detectmouseclick="t"/>
              <v:imagedata r:id="rId12" o:title=""/>
            </v:shape>
          </w:pict>
        </w:r>
      </w:hyperlink>
    </w:p>
    <w:p w:rsidR="00EE50A8" w:rsidRDefault="00EE50A8" w:rsidP="00161B97">
      <w:pPr>
        <w:spacing w:after="0" w:line="240" w:lineRule="auto"/>
        <w:rPr>
          <w:rFonts w:cs="Times New Roman"/>
          <w:b/>
          <w:bCs/>
        </w:rPr>
      </w:pPr>
    </w:p>
    <w:p w:rsidR="00EE50A8" w:rsidRPr="00057C19" w:rsidRDefault="00EE50A8" w:rsidP="00161B97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</w:t>
      </w:r>
      <w:r w:rsidRPr="00057C19">
        <w:rPr>
          <w:b/>
          <w:bCs/>
        </w:rPr>
        <w:t xml:space="preserve">……………………     </w:t>
      </w:r>
      <w:r>
        <w:rPr>
          <w:b/>
          <w:bCs/>
        </w:rPr>
        <w:t xml:space="preserve">        </w:t>
      </w:r>
      <w:r w:rsidRPr="00057C19">
        <w:rPr>
          <w:b/>
          <w:bCs/>
        </w:rPr>
        <w:t xml:space="preserve"> ………………………     </w:t>
      </w:r>
      <w:r>
        <w:rPr>
          <w:b/>
          <w:bCs/>
        </w:rPr>
        <w:t xml:space="preserve">     </w:t>
      </w:r>
      <w:r w:rsidRPr="00057C19">
        <w:rPr>
          <w:b/>
          <w:bCs/>
        </w:rPr>
        <w:t xml:space="preserve">  ……………………    </w:t>
      </w:r>
      <w:r>
        <w:rPr>
          <w:b/>
          <w:bCs/>
        </w:rPr>
        <w:t xml:space="preserve">    </w:t>
      </w:r>
      <w:r w:rsidRPr="00057C19">
        <w:rPr>
          <w:b/>
          <w:bCs/>
        </w:rPr>
        <w:t xml:space="preserve">   ………………………</w:t>
      </w:r>
      <w:r>
        <w:rPr>
          <w:b/>
          <w:bCs/>
        </w:rPr>
        <w:t xml:space="preserve">       </w:t>
      </w:r>
      <w:r w:rsidRPr="00057C19">
        <w:rPr>
          <w:b/>
          <w:bCs/>
        </w:rPr>
        <w:t>………………………</w:t>
      </w:r>
    </w:p>
    <w:p w:rsidR="00EE50A8" w:rsidRPr="00057C19" w:rsidRDefault="00EE50A8" w:rsidP="00161B97">
      <w:pPr>
        <w:spacing w:after="0" w:line="240" w:lineRule="auto"/>
        <w:rPr>
          <w:rFonts w:cs="Times New Roman"/>
        </w:rPr>
      </w:pPr>
    </w:p>
    <w:p w:rsidR="00EE50A8" w:rsidRDefault="00EE50A8" w:rsidP="00161B97">
      <w:pPr>
        <w:tabs>
          <w:tab w:val="left" w:pos="8087"/>
        </w:tabs>
        <w:spacing w:after="0" w:line="240" w:lineRule="auto"/>
        <w:rPr>
          <w:rFonts w:cs="Times New Roman"/>
          <w:b/>
          <w:bCs/>
          <w:u w:val="single"/>
        </w:rPr>
      </w:pPr>
    </w:p>
    <w:p w:rsidR="00EE50A8" w:rsidRPr="008B50C7" w:rsidRDefault="00EE50A8" w:rsidP="008B50C7">
      <w:pPr>
        <w:pStyle w:val="ListParagraph"/>
        <w:numPr>
          <w:ilvl w:val="0"/>
          <w:numId w:val="5"/>
        </w:numPr>
        <w:tabs>
          <w:tab w:val="left" w:pos="8087"/>
        </w:tabs>
        <w:spacing w:after="0" w:line="240" w:lineRule="auto"/>
        <w:rPr>
          <w:b/>
          <w:bCs/>
          <w:u w:val="single"/>
        </w:rPr>
      </w:pPr>
      <w:r w:rsidRPr="008B50C7">
        <w:rPr>
          <w:b/>
          <w:bCs/>
          <w:u w:val="single"/>
        </w:rPr>
        <w:t>Fill in the blanks with the given sentences. (5x</w:t>
      </w:r>
      <w:r>
        <w:rPr>
          <w:b/>
          <w:bCs/>
          <w:u w:val="single"/>
        </w:rPr>
        <w:t>4</w:t>
      </w:r>
      <w:r w:rsidRPr="008B50C7">
        <w:rPr>
          <w:b/>
          <w:bCs/>
          <w:u w:val="single"/>
        </w:rPr>
        <w:t>=</w:t>
      </w:r>
      <w:r>
        <w:rPr>
          <w:b/>
          <w:bCs/>
          <w:u w:val="single"/>
        </w:rPr>
        <w:t>20</w:t>
      </w:r>
      <w:r w:rsidRPr="008B50C7">
        <w:rPr>
          <w:b/>
          <w:bCs/>
          <w:u w:val="single"/>
        </w:rPr>
        <w:t xml:space="preserve"> pts.) </w:t>
      </w:r>
    </w:p>
    <w:p w:rsidR="00EE50A8" w:rsidRDefault="00EE50A8" w:rsidP="00B5594C">
      <w:pPr>
        <w:tabs>
          <w:tab w:val="left" w:pos="8087"/>
        </w:tabs>
        <w:spacing w:after="0" w:line="240" w:lineRule="auto"/>
        <w:rPr>
          <w:rFonts w:cs="Times New Roman"/>
        </w:rPr>
      </w:pPr>
    </w:p>
    <w:p w:rsidR="00EE50A8" w:rsidRPr="00B5594C" w:rsidRDefault="00EE50A8" w:rsidP="00B5594C">
      <w:pPr>
        <w:tabs>
          <w:tab w:val="left" w:pos="8087"/>
        </w:tabs>
        <w:spacing w:after="0" w:line="240" w:lineRule="auto"/>
        <w:rPr>
          <w:i/>
          <w:iCs/>
        </w:rPr>
      </w:pPr>
      <w:r w:rsidRPr="00B5594C">
        <w:rPr>
          <w:i/>
          <w:iCs/>
        </w:rPr>
        <w:t>Take care.  /  When is it ?  /  It is Sebastian calling  /  Are you doing anything at the weekend ?</w:t>
      </w:r>
    </w:p>
    <w:p w:rsidR="00EE50A8" w:rsidRPr="00B5594C" w:rsidRDefault="00EE50A8" w:rsidP="00B5594C">
      <w:pPr>
        <w:tabs>
          <w:tab w:val="left" w:pos="8087"/>
        </w:tabs>
        <w:spacing w:after="0" w:line="240" w:lineRule="auto"/>
        <w:rPr>
          <w:i/>
          <w:iCs/>
        </w:rPr>
      </w:pPr>
      <w:r w:rsidRPr="00B5594C">
        <w:rPr>
          <w:i/>
          <w:iCs/>
        </w:rPr>
        <w:t>Would you like to join us ?</w:t>
      </w:r>
    </w:p>
    <w:p w:rsidR="00EE50A8" w:rsidRDefault="00EE50A8" w:rsidP="00161B97">
      <w:pPr>
        <w:tabs>
          <w:tab w:val="left" w:pos="8087"/>
        </w:tabs>
        <w:spacing w:after="0" w:line="240" w:lineRule="auto"/>
        <w:rPr>
          <w:rFonts w:cs="Times New Roman"/>
        </w:rPr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Sebastian : Hi , Hande ..............................................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Hande : Hi , Sebastian 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Sebastian : Say , Hande .............................................................................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Hande : No , not really . why do you ask ?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Sebastian : We are going to go nature walking . ...................................................................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Hande : That sounds fun. .......................................................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Sebastian : On Sunday at 2 p.m.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Hande : I ‘ll come . See you then 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Sebastian : Bye Hande , ................................</w:t>
      </w:r>
    </w:p>
    <w:p w:rsidR="00EE50A8" w:rsidRPr="00057C19" w:rsidRDefault="00EE50A8" w:rsidP="00161B97">
      <w:pPr>
        <w:spacing w:after="0" w:line="240" w:lineRule="auto"/>
        <w:rPr>
          <w:rFonts w:cs="Times New Roman"/>
        </w:rPr>
      </w:pPr>
    </w:p>
    <w:p w:rsidR="00EE50A8" w:rsidRDefault="00EE50A8" w:rsidP="008B50C7">
      <w:pPr>
        <w:pStyle w:val="ListParagraph"/>
        <w:numPr>
          <w:ilvl w:val="0"/>
          <w:numId w:val="5"/>
        </w:numPr>
        <w:tabs>
          <w:tab w:val="left" w:pos="8087"/>
        </w:tabs>
        <w:spacing w:after="0" w:line="240" w:lineRule="auto"/>
        <w:rPr>
          <w:rFonts w:cs="Times New Roman"/>
          <w:b/>
          <w:bCs/>
          <w:u w:val="single"/>
        </w:rPr>
      </w:pPr>
      <w:r>
        <w:rPr>
          <w:b/>
          <w:bCs/>
          <w:u w:val="single"/>
        </w:rPr>
        <w:t>Do the test. (5x2=</w:t>
      </w:r>
      <w:r w:rsidRPr="008B50C7">
        <w:rPr>
          <w:b/>
          <w:bCs/>
          <w:u w:val="single"/>
        </w:rPr>
        <w:t>1</w:t>
      </w:r>
      <w:r>
        <w:rPr>
          <w:b/>
          <w:bCs/>
          <w:u w:val="single"/>
        </w:rPr>
        <w:t>0 pts.</w:t>
      </w:r>
      <w:r w:rsidRPr="008B50C7">
        <w:rPr>
          <w:b/>
          <w:bCs/>
          <w:u w:val="single"/>
        </w:rPr>
        <w:t>)</w:t>
      </w:r>
    </w:p>
    <w:p w:rsidR="00EE50A8" w:rsidRPr="008B50C7" w:rsidRDefault="00EE50A8" w:rsidP="008B50C7">
      <w:pPr>
        <w:pStyle w:val="ListParagraph"/>
        <w:tabs>
          <w:tab w:val="left" w:pos="8087"/>
        </w:tabs>
        <w:spacing w:after="0" w:line="240" w:lineRule="auto"/>
        <w:rPr>
          <w:rFonts w:cs="Times New Roman"/>
          <w:b/>
          <w:bCs/>
          <w:u w:val="single"/>
        </w:rPr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1- Aylin: Would you like to come to the theater with me tonight?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   Pelin: .......... . I have to study English because I have an exam tomorrow.</w:t>
      </w:r>
    </w:p>
    <w:p w:rsidR="00EE50A8" w:rsidRDefault="00EE50A8" w:rsidP="00161B97">
      <w:pPr>
        <w:tabs>
          <w:tab w:val="left" w:pos="8087"/>
        </w:tabs>
        <w:spacing w:after="0" w:line="240" w:lineRule="auto"/>
        <w:rPr>
          <w:rFonts w:cs="Times New Roman"/>
        </w:rPr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A) Sure.</w:t>
      </w:r>
      <w:r>
        <w:t xml:space="preserve">               </w:t>
      </w:r>
      <w:r w:rsidRPr="00B5594C">
        <w:t>B) That's a good idea.</w:t>
      </w:r>
      <w:r>
        <w:t xml:space="preserve">              </w:t>
      </w:r>
      <w:r w:rsidRPr="00B5594C">
        <w:t>C) I'm sorry but I can't.</w:t>
      </w:r>
      <w:r>
        <w:t xml:space="preserve">                   </w:t>
      </w:r>
      <w:r w:rsidRPr="00B5594C">
        <w:t>D) Of course.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2- Kemal: I'm hungry. I'll eat a hamburger. Let's go and eat together.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    Fevzi: .................... . I'm not hungry.</w:t>
      </w:r>
    </w:p>
    <w:p w:rsidR="00EE50A8" w:rsidRDefault="00EE50A8" w:rsidP="00161B97">
      <w:pPr>
        <w:tabs>
          <w:tab w:val="left" w:pos="8087"/>
        </w:tabs>
        <w:spacing w:after="0" w:line="240" w:lineRule="auto"/>
        <w:rPr>
          <w:rFonts w:cs="Times New Roman"/>
        </w:rPr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A) Yes, of course.</w:t>
      </w:r>
      <w:r>
        <w:t xml:space="preserve">               </w:t>
      </w:r>
      <w:r w:rsidRPr="00B5594C">
        <w:t>B) No, thanks.</w:t>
      </w:r>
      <w:r>
        <w:t xml:space="preserve">               </w:t>
      </w:r>
      <w:r w:rsidRPr="00B5594C">
        <w:t>C) That's great.</w:t>
      </w:r>
      <w:r>
        <w:t xml:space="preserve">               </w:t>
      </w:r>
      <w:r w:rsidRPr="00B5594C">
        <w:t>D) Sure.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3- Selin: What are you going to do at the weekend Şeyda?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     Şeyda: I don't have any plans. Why?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     Selin: I heard a good romance is playing at the movie theater on Sunday evening. I'll go and watch it. Would you like to come?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 xml:space="preserve">     Şeyda: .................... I like romances.</w:t>
      </w:r>
    </w:p>
    <w:p w:rsidR="00EE50A8" w:rsidRDefault="00EE50A8" w:rsidP="00161B97">
      <w:pPr>
        <w:tabs>
          <w:tab w:val="left" w:pos="8087"/>
        </w:tabs>
        <w:spacing w:after="0" w:line="240" w:lineRule="auto"/>
        <w:rPr>
          <w:rFonts w:cs="Times New Roman"/>
        </w:rPr>
      </w:pP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  <w:r w:rsidRPr="00B5594C">
        <w:t>A) No.</w:t>
      </w:r>
      <w:r>
        <w:t xml:space="preserve">               </w:t>
      </w:r>
      <w:r w:rsidRPr="00B5594C">
        <w:t>B) Yes, I’d love to</w:t>
      </w:r>
      <w:r>
        <w:t xml:space="preserve">               </w:t>
      </w:r>
      <w:r w:rsidRPr="00B5594C">
        <w:t>C) I'm sorry but I can't.</w:t>
      </w:r>
      <w:r>
        <w:t xml:space="preserve">               </w:t>
      </w:r>
      <w:r w:rsidRPr="00B5594C">
        <w:t>D) That's not a good idea.</w:t>
      </w:r>
    </w:p>
    <w:p w:rsidR="00EE50A8" w:rsidRPr="00B5594C" w:rsidRDefault="00EE50A8" w:rsidP="00161B97">
      <w:pPr>
        <w:tabs>
          <w:tab w:val="left" w:pos="8087"/>
        </w:tabs>
        <w:spacing w:after="0" w:line="240" w:lineRule="auto"/>
      </w:pPr>
    </w:p>
    <w:p w:rsidR="00EE50A8" w:rsidRDefault="00EE50A8" w:rsidP="00C70CAC">
      <w:pPr>
        <w:tabs>
          <w:tab w:val="left" w:pos="8087"/>
        </w:tabs>
        <w:spacing w:after="0" w:line="240" w:lineRule="auto"/>
      </w:pPr>
      <w:r>
        <w:t>4- Sandy : What can we say for someone that we don’t know?</w:t>
      </w:r>
    </w:p>
    <w:p w:rsidR="00EE50A8" w:rsidRDefault="00EE50A8" w:rsidP="00C70CAC">
      <w:pPr>
        <w:tabs>
          <w:tab w:val="left" w:pos="8087"/>
        </w:tabs>
        <w:spacing w:after="0" w:line="240" w:lineRule="auto"/>
      </w:pPr>
      <w:r>
        <w:t xml:space="preserve">     Jane: It means …………..</w:t>
      </w:r>
    </w:p>
    <w:p w:rsidR="00EE50A8" w:rsidRDefault="00EE50A8" w:rsidP="00C70CAC">
      <w:pPr>
        <w:tabs>
          <w:tab w:val="left" w:pos="8087"/>
        </w:tabs>
        <w:spacing w:after="0" w:line="240" w:lineRule="auto"/>
      </w:pPr>
    </w:p>
    <w:p w:rsidR="00EE50A8" w:rsidRDefault="00EE50A8" w:rsidP="00C70CAC">
      <w:pPr>
        <w:tabs>
          <w:tab w:val="left" w:pos="8087"/>
        </w:tabs>
        <w:spacing w:after="0" w:line="240" w:lineRule="auto"/>
      </w:pPr>
      <w:r>
        <w:t>A) buddy.               B) stranger.               C) true friend.               D) friendship.</w:t>
      </w:r>
    </w:p>
    <w:p w:rsidR="00EE50A8" w:rsidRDefault="00EE50A8" w:rsidP="00C70CAC">
      <w:pPr>
        <w:tabs>
          <w:tab w:val="left" w:pos="8087"/>
        </w:tabs>
        <w:spacing w:after="0" w:line="240" w:lineRule="auto"/>
      </w:pPr>
    </w:p>
    <w:p w:rsidR="00EE50A8" w:rsidRDefault="00EE50A8" w:rsidP="00C70CAC">
      <w:pPr>
        <w:spacing w:after="0" w:line="240" w:lineRule="auto"/>
      </w:pPr>
      <w:r>
        <w:t>5- I think Sally is a great friend ……………..</w:t>
      </w:r>
    </w:p>
    <w:p w:rsidR="00EE50A8" w:rsidRDefault="00EE50A8" w:rsidP="00C70CAC">
      <w:pPr>
        <w:spacing w:after="0" w:line="240" w:lineRule="auto"/>
      </w:pPr>
    </w:p>
    <w:p w:rsidR="00EE50A8" w:rsidRDefault="00EE50A8" w:rsidP="00C70CAC">
      <w:pPr>
        <w:spacing w:after="0" w:line="240" w:lineRule="auto"/>
      </w:pPr>
      <w:r>
        <w:t>A) She always wears fashionable clothes.               B) She likes playing usual sports.</w:t>
      </w:r>
    </w:p>
    <w:p w:rsidR="00EE50A8" w:rsidRDefault="00EE50A8" w:rsidP="00C70CAC">
      <w:pPr>
        <w:spacing w:after="0" w:line="240" w:lineRule="auto"/>
      </w:pPr>
      <w:r>
        <w:t>C) She usually lies to me.                                            D) She always backs me up.</w:t>
      </w:r>
    </w:p>
    <w:p w:rsidR="00EE50A8" w:rsidRDefault="00EE50A8" w:rsidP="00C70CAC">
      <w:pPr>
        <w:spacing w:after="0" w:line="240" w:lineRule="auto"/>
      </w:pPr>
    </w:p>
    <w:p w:rsidR="00EE50A8" w:rsidRPr="00A62EE5" w:rsidRDefault="00EE50A8" w:rsidP="00A62EE5">
      <w:pPr>
        <w:pStyle w:val="ListParagraph"/>
        <w:numPr>
          <w:ilvl w:val="0"/>
          <w:numId w:val="5"/>
        </w:numPr>
        <w:tabs>
          <w:tab w:val="left" w:pos="8087"/>
        </w:tabs>
        <w:spacing w:after="0" w:line="240" w:lineRule="auto"/>
        <w:rPr>
          <w:b/>
          <w:bCs/>
          <w:u w:val="single"/>
        </w:rPr>
      </w:pPr>
      <w:r w:rsidRPr="00A62EE5">
        <w:rPr>
          <w:b/>
          <w:bCs/>
          <w:u w:val="single"/>
        </w:rPr>
        <w:t>Answer the questions. (5x</w:t>
      </w:r>
      <w:r>
        <w:rPr>
          <w:b/>
          <w:bCs/>
          <w:u w:val="single"/>
        </w:rPr>
        <w:t>3</w:t>
      </w:r>
      <w:r w:rsidRPr="00A62EE5">
        <w:rPr>
          <w:b/>
          <w:bCs/>
          <w:u w:val="single"/>
        </w:rPr>
        <w:t>=1</w:t>
      </w:r>
      <w:r>
        <w:rPr>
          <w:b/>
          <w:bCs/>
          <w:u w:val="single"/>
        </w:rPr>
        <w:t>5</w:t>
      </w:r>
      <w:r w:rsidRPr="00A62EE5">
        <w:rPr>
          <w:b/>
          <w:bCs/>
          <w:u w:val="single"/>
        </w:rPr>
        <w:t xml:space="preserve"> pts.)</w:t>
      </w:r>
    </w:p>
    <w:p w:rsidR="00EE50A8" w:rsidRDefault="00EE50A8" w:rsidP="00A62EE5">
      <w:pPr>
        <w:spacing w:after="0" w:line="240" w:lineRule="auto"/>
        <w:rPr>
          <w:rFonts w:cs="Times New Roman"/>
        </w:rPr>
      </w:pPr>
    </w:p>
    <w:p w:rsidR="00EE50A8" w:rsidRDefault="00EE50A8" w:rsidP="00A62EE5">
      <w:pPr>
        <w:pStyle w:val="ListParagraph"/>
        <w:numPr>
          <w:ilvl w:val="0"/>
          <w:numId w:val="8"/>
        </w:numPr>
        <w:spacing w:after="0" w:line="360" w:lineRule="auto"/>
        <w:ind w:left="714" w:hanging="357"/>
      </w:pPr>
      <w:r>
        <w:t>How often do you play computer games ?</w:t>
      </w:r>
    </w:p>
    <w:p w:rsidR="00EE50A8" w:rsidRDefault="00EE50A8" w:rsidP="00A62EE5">
      <w:pPr>
        <w:pStyle w:val="ListParagraph"/>
        <w:numPr>
          <w:ilvl w:val="0"/>
          <w:numId w:val="8"/>
        </w:numPr>
        <w:spacing w:after="0" w:line="360" w:lineRule="auto"/>
        <w:ind w:left="714" w:hanging="357"/>
      </w:pPr>
      <w:r>
        <w:t>How often do you read a book or a magazine ?</w:t>
      </w:r>
    </w:p>
    <w:p w:rsidR="00EE50A8" w:rsidRDefault="00EE50A8" w:rsidP="00A62EE5">
      <w:pPr>
        <w:pStyle w:val="ListParagraph"/>
        <w:numPr>
          <w:ilvl w:val="0"/>
          <w:numId w:val="8"/>
        </w:numPr>
        <w:spacing w:after="0" w:line="360" w:lineRule="auto"/>
        <w:ind w:left="714" w:hanging="357"/>
      </w:pPr>
      <w:r>
        <w:t>Do you prefer going to the cinema to going shopping ?</w:t>
      </w:r>
    </w:p>
    <w:p w:rsidR="00EE50A8" w:rsidRDefault="00EE50A8" w:rsidP="00A62EE5">
      <w:pPr>
        <w:pStyle w:val="ListParagraph"/>
        <w:numPr>
          <w:ilvl w:val="0"/>
          <w:numId w:val="8"/>
        </w:numPr>
        <w:spacing w:after="0" w:line="360" w:lineRule="auto"/>
        <w:ind w:left="714" w:hanging="357"/>
      </w:pPr>
      <w:r>
        <w:t>What time do you usually go to bed ?</w:t>
      </w:r>
    </w:p>
    <w:p w:rsidR="00EE50A8" w:rsidRPr="00B5594C" w:rsidRDefault="00EE50A8" w:rsidP="00A62EE5">
      <w:pPr>
        <w:pStyle w:val="ListParagraph"/>
        <w:numPr>
          <w:ilvl w:val="0"/>
          <w:numId w:val="8"/>
        </w:numPr>
        <w:spacing w:after="0" w:line="360" w:lineRule="auto"/>
        <w:ind w:left="714" w:hanging="357"/>
        <w:rPr>
          <w:rFonts w:cs="Times New Roman"/>
        </w:rPr>
      </w:pPr>
      <w:r>
        <w:t>What are you going to do next weekend ?</w:t>
      </w:r>
    </w:p>
    <w:sectPr w:rsidR="00EE50A8" w:rsidRPr="00B5594C" w:rsidSect="008B50C7">
      <w:footerReference w:type="default" r:id="rId13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0A8" w:rsidRDefault="00EE50A8" w:rsidP="00A62EE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E50A8" w:rsidRDefault="00EE50A8" w:rsidP="00A62EE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0A8" w:rsidRPr="00A62EE5" w:rsidRDefault="00EE50A8" w:rsidP="00A62EE5">
    <w:pPr>
      <w:pStyle w:val="Footer"/>
      <w:jc w:val="right"/>
      <w:rPr>
        <w:i/>
        <w:iCs/>
        <w:color w:val="808080"/>
        <w:u w:val="single"/>
      </w:rPr>
    </w:pPr>
    <w:r w:rsidRPr="00A62EE5">
      <w:rPr>
        <w:i/>
        <w:iCs/>
        <w:color w:val="808080"/>
        <w:u w:val="single"/>
      </w:rPr>
      <w:t>Prepared by Burcu Aybek Koçan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0A8" w:rsidRDefault="00EE50A8" w:rsidP="00A62EE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E50A8" w:rsidRDefault="00EE50A8" w:rsidP="00A62EE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742707"/>
    <w:multiLevelType w:val="hybridMultilevel"/>
    <w:tmpl w:val="FF6C6DDC"/>
    <w:lvl w:ilvl="0" w:tplc="5C56DE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E0CC5"/>
    <w:multiLevelType w:val="hybridMultilevel"/>
    <w:tmpl w:val="48369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0F4A81"/>
    <w:multiLevelType w:val="hybridMultilevel"/>
    <w:tmpl w:val="B2CCEBD4"/>
    <w:lvl w:ilvl="0" w:tplc="29561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D073A"/>
    <w:multiLevelType w:val="hybridMultilevel"/>
    <w:tmpl w:val="52841506"/>
    <w:lvl w:ilvl="0" w:tplc="B4F49F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5225B"/>
    <w:multiLevelType w:val="hybridMultilevel"/>
    <w:tmpl w:val="CF6843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550A9"/>
    <w:multiLevelType w:val="hybridMultilevel"/>
    <w:tmpl w:val="59404EE0"/>
    <w:lvl w:ilvl="0" w:tplc="703072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C19"/>
    <w:rsid w:val="00057C19"/>
    <w:rsid w:val="00161B97"/>
    <w:rsid w:val="003764FF"/>
    <w:rsid w:val="0046493F"/>
    <w:rsid w:val="00567289"/>
    <w:rsid w:val="00581D33"/>
    <w:rsid w:val="00586A2F"/>
    <w:rsid w:val="007B5475"/>
    <w:rsid w:val="008A349F"/>
    <w:rsid w:val="008B50C7"/>
    <w:rsid w:val="00A44574"/>
    <w:rsid w:val="00A62EE5"/>
    <w:rsid w:val="00A754ED"/>
    <w:rsid w:val="00B30028"/>
    <w:rsid w:val="00B34E64"/>
    <w:rsid w:val="00B5594C"/>
    <w:rsid w:val="00BB1FEB"/>
    <w:rsid w:val="00C70CAC"/>
    <w:rsid w:val="00C97CB4"/>
    <w:rsid w:val="00D85961"/>
    <w:rsid w:val="00EE5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19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7C19"/>
    <w:pPr>
      <w:ind w:left="720"/>
    </w:pPr>
  </w:style>
  <w:style w:type="paragraph" w:styleId="NoSpacing">
    <w:name w:val="No Spacing"/>
    <w:uiPriority w:val="99"/>
    <w:qFormat/>
    <w:rsid w:val="00057C19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05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7C19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A62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2EE5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A62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2EE5"/>
    <w:rPr>
      <w:rFonts w:eastAsia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frm=1&amp;source=images&amp;cd=&amp;cad=rja&amp;uact=8&amp;ved=0CAcQjRxqFQoTCM_Z4a7f0cgCFQTbLAodM9oIEQ&amp;url=http://www.izleyince.com/harika-bir-gerilim-filmi-gerilim-hatti-izle/&amp;psig=AFQjCNFiB7pR8PfRhGmMn7KZ3CKpdgMdgQ&amp;ust=144545436476548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3</Pages>
  <Words>643</Words>
  <Characters>3668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BrcAybkKcn</dc:creator>
  <cp:keywords>sorubak.com</cp:keywords>
  <dc:description/>
  <cp:lastModifiedBy>edanur</cp:lastModifiedBy>
  <cp:revision>2</cp:revision>
  <dcterms:created xsi:type="dcterms:W3CDTF">2015-10-20T18:32:00Z</dcterms:created>
  <dcterms:modified xsi:type="dcterms:W3CDTF">2016-11-08T18:51:00Z</dcterms:modified>
  <cp:category>sorubak.com</cp:category>
</cp:coreProperties>
</file>