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661"/>
        <w:tblW w:w="9464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809"/>
        <w:gridCol w:w="7655"/>
      </w:tblGrid>
      <w:tr w:rsidR="00D32309" w:rsidRPr="00A75FEF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309" w:rsidRPr="00393A71" w:rsidRDefault="00D32309" w:rsidP="005F1A09">
            <w:pPr>
              <w:spacing w:after="0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  <w:r w:rsidRPr="00393A71">
              <w:rPr>
                <w:rFonts w:ascii="Cambria" w:eastAsia="Times New Roman" w:hAnsi="Cambria" w:cs="Times New Roman"/>
                <w:sz w:val="24"/>
                <w:szCs w:val="24"/>
                <w:lang w:eastAsia="tr-TR"/>
              </w:rPr>
              <w:object w:dxaOrig="1560" w:dyaOrig="1290">
                <v:rect id="rectole0000000000" o:spid="_x0000_i1025" style="width:78pt;height:64.5pt" o:ole="" o:preferrelative="t" stroked="f">
                  <v:imagedata r:id="rId5" o:title=""/>
                </v:rect>
                <o:OLEObject Type="Embed" ProgID="StaticMetafile" ShapeID="rectole0000000000" DrawAspect="Content" ObjectID="_1521734713" r:id="rId6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309" w:rsidRPr="00393A71" w:rsidRDefault="00D32309" w:rsidP="005F1A09">
            <w:pPr>
              <w:spacing w:after="0"/>
              <w:jc w:val="center"/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MERKEZ SECOND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ARY SCHOOL</w:t>
            </w:r>
          </w:p>
        </w:tc>
      </w:tr>
      <w:tr w:rsidR="00D32309" w:rsidRPr="00A75FEF">
        <w:trPr>
          <w:trHeight w:val="245"/>
        </w:trPr>
        <w:tc>
          <w:tcPr>
            <w:tcW w:w="18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2309" w:rsidRPr="00393A71" w:rsidRDefault="00D32309" w:rsidP="005F1A09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309" w:rsidRPr="00393A71" w:rsidRDefault="00D32309" w:rsidP="005F1A09">
            <w:pPr>
              <w:spacing w:after="0"/>
              <w:jc w:val="center"/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</w:pP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2015-2016 EDUCATION YEAR</w:t>
            </w:r>
          </w:p>
          <w:p w:rsidR="00D32309" w:rsidRPr="00393A71" w:rsidRDefault="00D32309" w:rsidP="005F1A09">
            <w:pPr>
              <w:spacing w:after="0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ND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TERM 1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ST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WRITTEN ENGLISH EXAM FOR 8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TH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GRADES</w:t>
            </w:r>
          </w:p>
        </w:tc>
      </w:tr>
    </w:tbl>
    <w:p w:rsidR="00D32309" w:rsidRDefault="00D32309" w:rsidP="00AA2404">
      <w:pPr>
        <w:spacing w:after="0" w:line="240" w:lineRule="auto"/>
        <w:ind w:right="-157"/>
        <w:rPr>
          <w:rFonts w:ascii="Cambria" w:hAnsi="Cambria" w:cs="Cambria"/>
          <w:b/>
          <w:bCs/>
          <w:sz w:val="24"/>
          <w:szCs w:val="24"/>
          <w:lang w:eastAsia="tr-TR"/>
        </w:rPr>
      </w:pPr>
    </w:p>
    <w:p w:rsidR="00D32309" w:rsidRPr="00393A71" w:rsidRDefault="00D32309" w:rsidP="00AA2404">
      <w:pPr>
        <w:spacing w:after="0" w:line="240" w:lineRule="auto"/>
        <w:ind w:right="-157"/>
        <w:rPr>
          <w:rFonts w:ascii="Cambria" w:hAnsi="Cambria" w:cs="Cambria"/>
          <w:b/>
          <w:bCs/>
          <w:sz w:val="24"/>
          <w:szCs w:val="24"/>
          <w:lang w:eastAsia="tr-TR"/>
        </w:rPr>
      </w:pP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NAME/ SURNAME :………………………………..</w:t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</w:p>
    <w:p w:rsidR="00D32309" w:rsidRDefault="00D32309" w:rsidP="0055744D">
      <w:pPr>
        <w:spacing w:after="0" w:line="240" w:lineRule="auto"/>
        <w:ind w:left="-360" w:right="-157"/>
        <w:rPr>
          <w:rFonts w:ascii="Cambria" w:hAnsi="Cambria" w:cs="Cambria"/>
          <w:b/>
          <w:bCs/>
          <w:sz w:val="24"/>
          <w:szCs w:val="24"/>
          <w:lang w:eastAsia="tr-TR"/>
        </w:rPr>
      </w:pP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NUMBER / CLASS  :…………………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>.....</w:t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>...……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 xml:space="preserve">  POINT:…………</w:t>
      </w:r>
    </w:p>
    <w:p w:rsidR="00D32309" w:rsidRPr="0055744D" w:rsidRDefault="00D32309" w:rsidP="0055744D">
      <w:pPr>
        <w:spacing w:after="0" w:line="240" w:lineRule="auto"/>
        <w:ind w:left="-360" w:right="-157"/>
        <w:rPr>
          <w:rFonts w:ascii="Cambria" w:hAnsi="Cambria" w:cs="Cambria"/>
          <w:b/>
          <w:bCs/>
          <w:sz w:val="24"/>
          <w:szCs w:val="24"/>
          <w:lang w:eastAsia="tr-TR"/>
        </w:rPr>
      </w:pPr>
    </w:p>
    <w:p w:rsidR="00D32309" w:rsidRPr="00063B5F" w:rsidRDefault="00D32309" w:rsidP="00063B5F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A) </w:t>
      </w:r>
      <w:r w:rsidRPr="00063B5F">
        <w:rPr>
          <w:b/>
          <w:bCs/>
          <w:lang w:val="en-US"/>
        </w:rPr>
        <w:t>WRITE THE CORRECT NAME OF THE EXTREME SPORT UNDER THE PICTURES.ONE IS EXTRA.(8</w:t>
      </w:r>
      <w:r>
        <w:rPr>
          <w:b/>
          <w:bCs/>
          <w:lang w:val="en-US"/>
        </w:rPr>
        <w:t>x1</w:t>
      </w:r>
      <w:r w:rsidRPr="00063B5F">
        <w:rPr>
          <w:b/>
          <w:bCs/>
          <w:lang w:val="en-US"/>
        </w:rPr>
        <w:t>=</w:t>
      </w:r>
      <w:r>
        <w:rPr>
          <w:b/>
          <w:bCs/>
          <w:lang w:val="en-US"/>
        </w:rPr>
        <w:t xml:space="preserve">8 </w:t>
      </w:r>
      <w:r w:rsidRPr="00063B5F">
        <w:rPr>
          <w:b/>
          <w:bCs/>
          <w:lang w:val="en-US"/>
        </w:rPr>
        <w:t>pts</w:t>
      </w:r>
      <w:r>
        <w:rPr>
          <w:b/>
          <w:bCs/>
          <w:lang w:val="en-US"/>
        </w:rPr>
        <w:t>.</w:t>
      </w:r>
      <w:r w:rsidRPr="00063B5F">
        <w:rPr>
          <w:b/>
          <w:bCs/>
          <w:lang w:val="en-US"/>
        </w:rPr>
        <w:t>)</w:t>
      </w:r>
    </w:p>
    <w:p w:rsidR="00D32309" w:rsidRPr="00B11F89" w:rsidRDefault="00D32309" w:rsidP="00B11F89">
      <w:pPr>
        <w:pStyle w:val="ListParagraph"/>
        <w:rPr>
          <w:b/>
          <w:bCs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4.5pt;margin-top:5.15pt;width:528pt;height:39pt;z-index:251658240;visibility:visible" strokeweight=".5pt">
            <v:textbox>
              <w:txbxContent>
                <w:p w:rsidR="00D32309" w:rsidRDefault="00D32309" w:rsidP="00B11F89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 w:rsidRPr="00B11F89">
                    <w:rPr>
                      <w:b/>
                      <w:bCs/>
                      <w:lang w:val="en-US"/>
                    </w:rPr>
                    <w:t>Rafting – Caving – Hang Gliding – Skateboarding – Bungee Jumping – Motor Racing– Cycling  – Parkour Running– Parachute Diving</w:t>
                  </w:r>
                </w:p>
                <w:p w:rsidR="00D32309" w:rsidRDefault="00D32309"/>
              </w:txbxContent>
            </v:textbox>
          </v:shape>
        </w:pict>
      </w:r>
    </w:p>
    <w:p w:rsidR="00D32309" w:rsidRDefault="00D32309">
      <w:pPr>
        <w:rPr>
          <w:b/>
          <w:bCs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1"/>
        <w:gridCol w:w="2651"/>
        <w:gridCol w:w="2652"/>
        <w:gridCol w:w="2652"/>
      </w:tblGrid>
      <w:tr w:rsidR="00D32309" w:rsidRPr="00A75FEF"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alt="https://encrypted-tbn2.gstatic.com/images?q=tbn:ANd9GcQIJJerW7LZsFgSUyobeoAzigcwpAwMF3skmCluWuBnDXoWopas" style="position:absolute;margin-left:1.5pt;margin-top:6.4pt;width:118.85pt;height:79.5pt;z-index:251657216;visibility:visible">
                  <v:imagedata r:id="rId7" o:title=""/>
                </v:shape>
              </w:pict>
            </w: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noProof/>
                <w:lang w:eastAsia="tr-TR"/>
              </w:rPr>
              <w:pict>
                <v:shape id="Picture 2" o:spid="_x0000_s1028" type="#_x0000_t75" alt="http://dirkbeveridge.com/wp-content/uploads/2015/09/bungee-jumping-imagesv2.jpg" style="position:absolute;margin-left:4.7pt;margin-top:8.65pt;width:115.5pt;height:79.5pt;z-index:251653120;visibility:visible;mso-position-horizontal-relative:text;mso-position-vertical-relative:text">
                  <v:imagedata r:id="rId8" o:title=""/>
                </v:shape>
              </w:pict>
            </w: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noProof/>
                <w:lang w:eastAsia="tr-TR"/>
              </w:rPr>
              <w:pict>
                <v:shape id="Picture 4" o:spid="_x0000_s1029" type="#_x0000_t75" alt="http://dallasrafting.com.tr/images/antalyada%20rafting.JPG" style="position:absolute;margin-left:5.65pt;margin-top:7.15pt;width:111.75pt;height:78.5pt;z-index:251654144;visibility:visible;mso-position-horizontal-relative:text;mso-position-vertical-relative:text">
                  <v:imagedata r:id="rId9" o:title=""/>
                </v:shape>
              </w:pict>
            </w: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noProof/>
                <w:lang w:eastAsia="tr-TR"/>
              </w:rPr>
              <w:pict>
                <v:shape id="Picture 5" o:spid="_x0000_s1030" type="#_x0000_t75" alt="http://www.skateboardingskateboards.com/wp-content/uploads/2009/12/topten12.jpg" style="position:absolute;margin-left:2.8pt;margin-top:6.4pt;width:114.75pt;height:80.05pt;z-index:251655168;visibility:visible;mso-position-horizontal-relative:text;mso-position-vertical-relative:text">
                  <v:imagedata r:id="rId10" o:title=""/>
                </v:shape>
              </w:pict>
            </w: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noProof/>
                <w:lang w:eastAsia="tr-TR"/>
              </w:rPr>
              <w:pict>
                <v:shape id="Picture 7" o:spid="_x0000_i1026" type="#_x0000_t75" style="width:114.75pt;height:90pt;visibility:visible">
                  <v:imagedata r:id="rId11" o:title=""/>
                </v:shape>
              </w:pict>
            </w: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noProof/>
                <w:lang w:eastAsia="tr-TR"/>
              </w:rPr>
              <w:pict>
                <v:shape id="Picture 8" o:spid="_x0000_i1027" type="#_x0000_t75" style="width:114pt;height:90.75pt;visibility:visible">
                  <v:imagedata r:id="rId12" o:title=""/>
                </v:shape>
              </w:pict>
            </w: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noProof/>
                <w:lang w:eastAsia="tr-TR"/>
              </w:rPr>
              <w:pict>
                <v:shape id="Picture 10" o:spid="_x0000_i1028" type="#_x0000_t75" style="width:117.75pt;height:85.5pt;visibility:visible">
                  <v:imagedata r:id="rId13" o:title=""/>
                </v:shape>
              </w:pict>
            </w: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noProof/>
                <w:lang w:eastAsia="tr-TR"/>
              </w:rPr>
              <w:pict>
                <v:shape id="Picture 6" o:spid="_x0000_s1031" type="#_x0000_t75" alt="http://www.ascenttraining.co.uk/wp-content/uploads/2013/08/intro-large-caving.jpg" style="position:absolute;margin-left:2.8pt;margin-top:11.25pt;width:114.75pt;height:87.55pt;z-index:251656192;visibility:visible;mso-position-horizontal-relative:text;mso-position-vertical-relative:text">
                  <v:imagedata r:id="rId14" o:title=""/>
                </v:shape>
              </w:pict>
            </w: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1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652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</w:tbl>
    <w:p w:rsidR="00D32309" w:rsidRDefault="00D32309" w:rsidP="00063B5F">
      <w:pPr>
        <w:rPr>
          <w:b/>
          <w:bCs/>
          <w:lang w:val="en-US"/>
        </w:rPr>
      </w:pPr>
    </w:p>
    <w:p w:rsidR="00D32309" w:rsidRDefault="00D32309" w:rsidP="00063B5F">
      <w:pPr>
        <w:rPr>
          <w:b/>
          <w:bCs/>
        </w:rPr>
      </w:pPr>
      <w:r>
        <w:rPr>
          <w:b/>
          <w:bCs/>
          <w:lang w:val="en-US"/>
        </w:rPr>
        <w:t xml:space="preserve">B) </w:t>
      </w:r>
      <w:r>
        <w:rPr>
          <w:b/>
          <w:bCs/>
        </w:rPr>
        <w:t>MATCH THE WORDS WITH THEIR MEANI</w:t>
      </w:r>
      <w:r w:rsidRPr="00063B5F">
        <w:rPr>
          <w:b/>
          <w:bCs/>
        </w:rPr>
        <w:t>NGS.</w:t>
      </w:r>
      <w:r>
        <w:rPr>
          <w:b/>
          <w:bCs/>
        </w:rPr>
        <w:t>(6 x1=6 pts</w:t>
      </w:r>
      <w:r w:rsidRPr="00063B5F">
        <w:rPr>
          <w:b/>
          <w:bCs/>
        </w:rPr>
        <w:t>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1. Injured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a.the state of not being dangerous or harmful</w:t>
            </w:r>
          </w:p>
        </w:tc>
      </w:tr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2.Helmet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b.basic medical treatment</w:t>
            </w:r>
          </w:p>
        </w:tc>
      </w:tr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3.First aid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c.a hard hat to protect your head</w:t>
            </w:r>
          </w:p>
        </w:tc>
      </w:tr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4.Safety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</w:pPr>
            <w:r w:rsidRPr="00A75FEF">
              <w:t>d.someone who likes doing extreme sports</w:t>
            </w:r>
          </w:p>
        </w:tc>
      </w:tr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5.Adrenalin seeker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e.hurt or in pain</w:t>
            </w:r>
          </w:p>
        </w:tc>
      </w:tr>
      <w:tr w:rsidR="00D32309" w:rsidRPr="00A75FEF"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</w:rPr>
            </w:pPr>
            <w:r w:rsidRPr="00A75FEF">
              <w:t>6.Heart-stopping</w:t>
            </w:r>
          </w:p>
        </w:tc>
        <w:tc>
          <w:tcPr>
            <w:tcW w:w="5303" w:type="dxa"/>
          </w:tcPr>
          <w:p w:rsidR="00D32309" w:rsidRPr="00A75FEF" w:rsidRDefault="00D32309" w:rsidP="00A75FEF">
            <w:pPr>
              <w:spacing w:after="0" w:line="240" w:lineRule="auto"/>
            </w:pPr>
            <w:r w:rsidRPr="00A75FEF">
              <w:t xml:space="preserve">d.extremely shocking or exciting               </w:t>
            </w:r>
          </w:p>
        </w:tc>
      </w:tr>
    </w:tbl>
    <w:p w:rsidR="00D32309" w:rsidRDefault="00D32309" w:rsidP="00063B5F">
      <w:pPr>
        <w:rPr>
          <w:b/>
          <w:bCs/>
        </w:rPr>
      </w:pPr>
    </w:p>
    <w:p w:rsidR="00D32309" w:rsidRPr="00063B5F" w:rsidRDefault="00D32309" w:rsidP="00063B5F">
      <w:r>
        <w:rPr>
          <w:b/>
          <w:bCs/>
        </w:rPr>
        <w:t xml:space="preserve">           1)____             2)____             3)____             4)____             5)____             6)____</w:t>
      </w:r>
    </w:p>
    <w:p w:rsidR="00D32309" w:rsidRPr="00063B5F" w:rsidRDefault="00D32309"/>
    <w:p w:rsidR="00D32309" w:rsidRDefault="00D32309" w:rsidP="0055744D">
      <w:pPr>
        <w:rPr>
          <w:b/>
          <w:bCs/>
          <w:lang w:val="en-US"/>
        </w:rPr>
      </w:pPr>
      <w:r>
        <w:rPr>
          <w:noProof/>
          <w:lang w:eastAsia="tr-TR"/>
        </w:rPr>
        <w:pict>
          <v:shape id="Text Box 13" o:spid="_x0000_s1032" type="#_x0000_t202" style="position:absolute;margin-left:-17.25pt;margin-top:21.8pt;width:192.75pt;height:119.25pt;z-index:251659264;visibility:visible" strokeweight=".5pt">
            <v:textbox>
              <w:txbxContent>
                <w:p w:rsidR="00D32309" w:rsidRPr="0055744D" w:rsidRDefault="00D32309" w:rsidP="0055744D">
                  <w:pPr>
                    <w:spacing w:after="0" w:line="240" w:lineRule="auto"/>
                    <w:rPr>
                      <w:lang w:val="en-US"/>
                    </w:rPr>
                  </w:pPr>
                  <w:r w:rsidRPr="0055744D">
                    <w:rPr>
                      <w:lang w:val="en-US"/>
                    </w:rPr>
                    <w:t>Dear Sue;</w:t>
                  </w:r>
                </w:p>
                <w:p w:rsidR="00D32309" w:rsidRPr="0055744D" w:rsidRDefault="00D32309" w:rsidP="0055744D">
                  <w:pPr>
                    <w:spacing w:after="0" w:line="240" w:lineRule="auto"/>
                    <w:rPr>
                      <w:lang w:val="en-US"/>
                    </w:rPr>
                  </w:pPr>
                  <w:r w:rsidRPr="0055744D">
                    <w:rPr>
                      <w:lang w:val="en-US"/>
                    </w:rPr>
                    <w:t>Thanks for your invitation, but I can’t join you at the weekend. I don’t like doing sports on the water. We are going to cycle with my friends in the park. See you at school on Monday.</w:t>
                  </w:r>
                </w:p>
                <w:p w:rsidR="00D32309" w:rsidRPr="0055744D" w:rsidRDefault="00D32309" w:rsidP="0055744D">
                  <w:pPr>
                    <w:spacing w:after="0" w:line="240" w:lineRule="auto"/>
                    <w:rPr>
                      <w:lang w:val="en-US"/>
                    </w:rPr>
                  </w:pPr>
                  <w:r w:rsidRPr="0055744D">
                    <w:rPr>
                      <w:lang w:val="en-US"/>
                    </w:rPr>
                    <w:t xml:space="preserve">Take care. </w:t>
                  </w:r>
                </w:p>
                <w:p w:rsidR="00D32309" w:rsidRDefault="00D32309" w:rsidP="0055744D">
                  <w:r w:rsidRPr="0055744D">
                    <w:rPr>
                      <w:lang w:val="en-US"/>
                    </w:rPr>
                    <w:t>Linda</w:t>
                  </w:r>
                </w:p>
              </w:txbxContent>
            </v:textbox>
          </v:shape>
        </w:pict>
      </w:r>
      <w:r>
        <w:rPr>
          <w:b/>
          <w:bCs/>
          <w:lang w:val="en-US"/>
        </w:rPr>
        <w:t xml:space="preserve">C) </w:t>
      </w:r>
      <w:r w:rsidRPr="0055744D">
        <w:rPr>
          <w:b/>
          <w:bCs/>
          <w:lang w:val="en-US"/>
        </w:rPr>
        <w:t>READ THE MESSAGE AND WRITE TRUE (T),</w:t>
      </w:r>
      <w:r>
        <w:rPr>
          <w:b/>
          <w:bCs/>
          <w:lang w:val="en-US"/>
        </w:rPr>
        <w:t xml:space="preserve"> or FALSE (F). </w:t>
      </w:r>
      <w:r w:rsidRPr="0055744D">
        <w:rPr>
          <w:b/>
          <w:bCs/>
          <w:lang w:val="en-US"/>
        </w:rPr>
        <w:t>(5x2=10</w:t>
      </w:r>
      <w:r>
        <w:rPr>
          <w:b/>
          <w:bCs/>
          <w:lang w:val="en-US"/>
        </w:rPr>
        <w:t xml:space="preserve"> pts.</w:t>
      </w:r>
      <w:r w:rsidRPr="0055744D">
        <w:rPr>
          <w:b/>
          <w:bCs/>
          <w:lang w:val="en-US"/>
        </w:rPr>
        <w:t>)</w:t>
      </w:r>
    </w:p>
    <w:tbl>
      <w:tblPr>
        <w:tblpPr w:leftFromText="141" w:rightFromText="141" w:vertAnchor="text" w:horzAnchor="page" w:tblpX="4453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"/>
        <w:gridCol w:w="4389"/>
        <w:gridCol w:w="2338"/>
      </w:tblGrid>
      <w:tr w:rsidR="00D32309" w:rsidRPr="00A75FEF">
        <w:trPr>
          <w:trHeight w:val="310"/>
        </w:trPr>
        <w:tc>
          <w:tcPr>
            <w:tcW w:w="4786" w:type="dxa"/>
            <w:gridSpan w:val="2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(T) or (F)</w:t>
            </w:r>
          </w:p>
        </w:tc>
      </w:tr>
      <w:tr w:rsidR="00D32309" w:rsidRPr="00A75FEF">
        <w:trPr>
          <w:trHeight w:val="310"/>
        </w:trPr>
        <w:tc>
          <w:tcPr>
            <w:tcW w:w="397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 xml:space="preserve">1) </w:t>
            </w:r>
          </w:p>
        </w:tc>
        <w:tc>
          <w:tcPr>
            <w:tcW w:w="4389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Linda accepts Sue’s invitation.</w:t>
            </w: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rPr>
          <w:trHeight w:val="310"/>
        </w:trPr>
        <w:tc>
          <w:tcPr>
            <w:tcW w:w="397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 xml:space="preserve">2) </w:t>
            </w:r>
          </w:p>
        </w:tc>
        <w:tc>
          <w:tcPr>
            <w:tcW w:w="4389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Sue is going to cycle in the park.</w:t>
            </w: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rPr>
          <w:trHeight w:val="310"/>
        </w:trPr>
        <w:tc>
          <w:tcPr>
            <w:tcW w:w="397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3)</w:t>
            </w:r>
          </w:p>
        </w:tc>
        <w:tc>
          <w:tcPr>
            <w:tcW w:w="4389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Linda can’t stand rafting.</w:t>
            </w: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rPr>
          <w:trHeight w:val="310"/>
        </w:trPr>
        <w:tc>
          <w:tcPr>
            <w:tcW w:w="397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 xml:space="preserve">4) </w:t>
            </w:r>
          </w:p>
        </w:tc>
        <w:tc>
          <w:tcPr>
            <w:tcW w:w="4389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Linda is going to ride a bike.</w:t>
            </w: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D32309" w:rsidRPr="00A75FEF">
        <w:trPr>
          <w:trHeight w:val="310"/>
        </w:trPr>
        <w:tc>
          <w:tcPr>
            <w:tcW w:w="397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5)</w:t>
            </w:r>
          </w:p>
        </w:tc>
        <w:tc>
          <w:tcPr>
            <w:tcW w:w="4389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  <w:r w:rsidRPr="00A75FEF">
              <w:rPr>
                <w:b/>
                <w:bCs/>
                <w:lang w:val="en-US"/>
              </w:rPr>
              <w:t>Sue is going to do water sports on Monday.</w:t>
            </w:r>
          </w:p>
        </w:tc>
        <w:tc>
          <w:tcPr>
            <w:tcW w:w="2338" w:type="dxa"/>
          </w:tcPr>
          <w:p w:rsidR="00D32309" w:rsidRPr="00A75FEF" w:rsidRDefault="00D32309" w:rsidP="00A75FEF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</w:tbl>
    <w:p w:rsidR="00D32309" w:rsidRPr="0055744D" w:rsidRDefault="00D32309" w:rsidP="0055744D">
      <w:pPr>
        <w:rPr>
          <w:b/>
          <w:bCs/>
          <w:lang w:val="en-US"/>
        </w:rPr>
      </w:pPr>
    </w:p>
    <w:p w:rsidR="00D32309" w:rsidRDefault="00D32309" w:rsidP="0055744D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D32309" w:rsidRDefault="00D32309" w:rsidP="0055744D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D32309" w:rsidRDefault="00D32309" w:rsidP="0055744D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D32309" w:rsidRDefault="00D32309" w:rsidP="0055744D">
      <w:pPr>
        <w:spacing w:after="0" w:line="240" w:lineRule="auto"/>
        <w:rPr>
          <w:rFonts w:ascii="Comic Sans MS" w:hAnsi="Comic Sans MS" w:cs="Comic Sans MS"/>
          <w:lang w:val="en-US"/>
        </w:rPr>
      </w:pPr>
    </w:p>
    <w:p w:rsidR="00D32309" w:rsidRDefault="00D32309">
      <w:pPr>
        <w:rPr>
          <w:lang w:val="en-US"/>
        </w:rPr>
      </w:pPr>
    </w:p>
    <w:p w:rsidR="00D32309" w:rsidRPr="0055744D" w:rsidRDefault="00D32309" w:rsidP="0055744D">
      <w:pPr>
        <w:rPr>
          <w:b/>
          <w:bCs/>
          <w:lang w:val="en-US"/>
        </w:rPr>
      </w:pPr>
      <w:r w:rsidRPr="0055744D">
        <w:rPr>
          <w:b/>
          <w:bCs/>
          <w:lang w:val="en-US"/>
        </w:rPr>
        <w:t xml:space="preserve">D) CHOOSE </w:t>
      </w:r>
      <w:r w:rsidRPr="0055744D">
        <w:rPr>
          <w:b/>
          <w:bCs/>
          <w:i/>
          <w:iCs/>
          <w:u w:val="single"/>
          <w:lang w:val="en-US"/>
        </w:rPr>
        <w:t>WOULD RATHER</w:t>
      </w:r>
      <w:r w:rsidRPr="0055744D">
        <w:rPr>
          <w:b/>
          <w:bCs/>
          <w:lang w:val="en-US"/>
        </w:rPr>
        <w:t xml:space="preserve"> OR </w:t>
      </w:r>
      <w:r w:rsidRPr="0055744D">
        <w:rPr>
          <w:b/>
          <w:bCs/>
          <w:i/>
          <w:iCs/>
          <w:u w:val="single"/>
          <w:lang w:val="en-US"/>
        </w:rPr>
        <w:t>PREFER</w:t>
      </w:r>
      <w:r>
        <w:rPr>
          <w:b/>
          <w:bCs/>
          <w:lang w:val="en-US"/>
        </w:rPr>
        <w:t xml:space="preserve"> (7x3=21 pts.</w:t>
      </w:r>
      <w:r w:rsidRPr="0055744D">
        <w:rPr>
          <w:b/>
          <w:bCs/>
          <w:lang w:val="en-US"/>
        </w:rPr>
        <w:t>)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 xml:space="preserve">We </w:t>
      </w:r>
      <w:r w:rsidRPr="002D3738">
        <w:rPr>
          <w:b/>
          <w:bCs/>
          <w:i/>
          <w:iCs/>
          <w:lang w:val="en-US"/>
        </w:rPr>
        <w:softHyphen/>
        <w:t xml:space="preserve">would rather/prefer </w:t>
      </w:r>
      <w:r w:rsidRPr="002D3738">
        <w:rPr>
          <w:lang w:val="en-US"/>
        </w:rPr>
        <w:t>cycling to driving because it is healthier.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>I generally</w:t>
      </w:r>
      <w:r w:rsidRPr="002D3738">
        <w:rPr>
          <w:b/>
          <w:bCs/>
          <w:i/>
          <w:iCs/>
          <w:lang w:val="en-US"/>
        </w:rPr>
        <w:softHyphen/>
        <w:t>would rather/prefer</w:t>
      </w:r>
      <w:r w:rsidRPr="002D3738">
        <w:rPr>
          <w:lang w:val="en-US"/>
        </w:rPr>
        <w:t>swimming to hiking. I like all water sports.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>Sally</w:t>
      </w:r>
      <w:r w:rsidRPr="002D3738">
        <w:rPr>
          <w:b/>
          <w:bCs/>
          <w:i/>
          <w:iCs/>
          <w:lang w:val="en-US"/>
        </w:rPr>
        <w:t xml:space="preserve">would rather/prefers </w:t>
      </w:r>
      <w:r w:rsidRPr="002D3738">
        <w:rPr>
          <w:lang w:val="en-US"/>
        </w:rPr>
        <w:t>go to a café than stay at home alone.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 xml:space="preserve">My parents </w:t>
      </w:r>
      <w:r w:rsidRPr="002D3738">
        <w:rPr>
          <w:b/>
          <w:bCs/>
          <w:i/>
          <w:iCs/>
          <w:lang w:val="en-US"/>
        </w:rPr>
        <w:softHyphen/>
        <w:t>would rather/prefer</w:t>
      </w:r>
      <w:r w:rsidRPr="002D3738">
        <w:rPr>
          <w:lang w:val="en-US"/>
        </w:rPr>
        <w:t>having a camping holiday, but I</w:t>
      </w:r>
      <w:r w:rsidRPr="002D3738">
        <w:rPr>
          <w:b/>
          <w:bCs/>
          <w:i/>
          <w:iCs/>
          <w:lang w:val="en-US"/>
        </w:rPr>
        <w:softHyphen/>
        <w:t>would rather/prefer</w:t>
      </w:r>
      <w:r w:rsidRPr="002D3738">
        <w:rPr>
          <w:lang w:val="en-US"/>
        </w:rPr>
        <w:t>have a cruise holiday than a camping holiday.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 xml:space="preserve">I </w:t>
      </w:r>
      <w:r w:rsidRPr="002D3738">
        <w:rPr>
          <w:b/>
          <w:bCs/>
          <w:i/>
          <w:iCs/>
          <w:lang w:val="en-US"/>
        </w:rPr>
        <w:softHyphen/>
        <w:t>would rather/prefer</w:t>
      </w:r>
      <w:r w:rsidRPr="002D3738">
        <w:rPr>
          <w:lang w:val="en-US"/>
        </w:rPr>
        <w:t xml:space="preserve"> listen to jazz music, but my wife</w:t>
      </w:r>
      <w:r w:rsidRPr="002D3738">
        <w:rPr>
          <w:b/>
          <w:bCs/>
          <w:i/>
          <w:iCs/>
          <w:lang w:val="en-US"/>
        </w:rPr>
        <w:softHyphen/>
        <w:t>would rather/prefers</w:t>
      </w:r>
      <w:r w:rsidRPr="002D3738">
        <w:rPr>
          <w:lang w:val="en-US"/>
        </w:rPr>
        <w:t>rock music to jazz.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 xml:space="preserve">Tony </w:t>
      </w:r>
      <w:r w:rsidRPr="002D3738">
        <w:rPr>
          <w:b/>
          <w:bCs/>
          <w:i/>
          <w:iCs/>
          <w:lang w:val="en-US"/>
        </w:rPr>
        <w:softHyphen/>
        <w:t xml:space="preserve">would rather/prefers </w:t>
      </w:r>
      <w:r w:rsidRPr="002D3738">
        <w:rPr>
          <w:lang w:val="en-US"/>
        </w:rPr>
        <w:t>read a book than watch TV.</w:t>
      </w:r>
    </w:p>
    <w:p w:rsidR="00D32309" w:rsidRPr="002D3738" w:rsidRDefault="00D32309" w:rsidP="0055744D">
      <w:pPr>
        <w:pStyle w:val="ListParagraph"/>
        <w:numPr>
          <w:ilvl w:val="0"/>
          <w:numId w:val="4"/>
        </w:numPr>
        <w:rPr>
          <w:lang w:val="en-US"/>
        </w:rPr>
      </w:pPr>
      <w:r w:rsidRPr="002D3738">
        <w:rPr>
          <w:lang w:val="en-US"/>
        </w:rPr>
        <w:t>Kemal: Why don’t you stay in Turkey and live with me?</w:t>
      </w:r>
    </w:p>
    <w:p w:rsidR="00D32309" w:rsidRDefault="00D32309" w:rsidP="0055744D">
      <w:pPr>
        <w:pStyle w:val="ListParagraph"/>
        <w:rPr>
          <w:lang w:val="en-US"/>
        </w:rPr>
      </w:pPr>
      <w:r w:rsidRPr="002D3738">
        <w:rPr>
          <w:lang w:val="en-US"/>
        </w:rPr>
        <w:t xml:space="preserve">Helen: thanks, butI </w:t>
      </w:r>
      <w:r w:rsidRPr="002D3738">
        <w:rPr>
          <w:b/>
          <w:bCs/>
          <w:i/>
          <w:iCs/>
          <w:lang w:val="en-US"/>
        </w:rPr>
        <w:softHyphen/>
        <w:t>would rather/prefer</w:t>
      </w:r>
      <w:r w:rsidRPr="002D3738">
        <w:rPr>
          <w:lang w:val="en-US"/>
        </w:rPr>
        <w:t xml:space="preserve"> return my country and live there.</w:t>
      </w:r>
    </w:p>
    <w:p w:rsidR="00D32309" w:rsidRDefault="00D32309" w:rsidP="00F24996">
      <w:pPr>
        <w:rPr>
          <w:b/>
          <w:bCs/>
          <w:lang w:val="en-US"/>
        </w:rPr>
      </w:pPr>
      <w:r>
        <w:rPr>
          <w:b/>
          <w:bCs/>
          <w:lang w:val="en-US"/>
        </w:rPr>
        <w:t>E)FILL IN THE BLANKS WITH ‘’AND, BUT, BECAUSE’’. (7x3=21 pts.)</w:t>
      </w:r>
      <w:bookmarkStart w:id="0" w:name="_GoBack"/>
      <w:bookmarkEnd w:id="0"/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I enjoy surfing the Internet _______________ chatting online with my friends.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Barbara likes Science ________________ she doesn’t like Maths.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Making online friends is fun _______________ it is sometimes dangerous.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Jack wants to accesses the Internet ______________ he wants to search for information for his project.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I didn’t watch the film till the end ________________ it was very boring.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John likes listening to pop ______________ rock music ________________ he can’t stand jazz music.</w:t>
      </w:r>
    </w:p>
    <w:p w:rsidR="00D32309" w:rsidRPr="00F24996" w:rsidRDefault="00D32309" w:rsidP="00F24996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lang w:val="en-US"/>
        </w:rPr>
        <w:t>My brother can’t buy a new laptop ________________ he doesn’t have enough money.</w:t>
      </w:r>
    </w:p>
    <w:p w:rsidR="00D32309" w:rsidRDefault="00D32309" w:rsidP="00F24996">
      <w:pPr>
        <w:rPr>
          <w:b/>
          <w:bCs/>
          <w:lang w:val="en-US"/>
        </w:rPr>
      </w:pPr>
      <w:r>
        <w:rPr>
          <w:noProof/>
          <w:lang w:eastAsia="tr-TR"/>
        </w:rPr>
        <w:pict>
          <v:shape id="Text Box 14" o:spid="_x0000_s1033" type="#_x0000_t202" style="position:absolute;margin-left:.75pt;margin-top:21.8pt;width:7in;height:27pt;z-index:251660288;visibility:visible" strokeweight=".5pt">
            <v:textbox>
              <w:txbxContent>
                <w:p w:rsidR="00D32309" w:rsidRDefault="00D32309" w:rsidP="00BC5E8D">
                  <w:pPr>
                    <w:jc w:val="center"/>
                  </w:pPr>
                  <w:r>
                    <w:t>*India    *Egypt        *Italy         *United Arab Emirates       *İstanbul    *Russia     *USA        *Trabzon</w:t>
                  </w:r>
                </w:p>
              </w:txbxContent>
            </v:textbox>
          </v:shape>
        </w:pict>
      </w:r>
      <w:r>
        <w:rPr>
          <w:b/>
          <w:bCs/>
          <w:lang w:val="en-US"/>
        </w:rPr>
        <w:t>F) WRITE THE PLACES OF HISTORIC TOURISTIC ATTRACTIONS IN THE WORLD.(8x2=16 pts.)</w:t>
      </w:r>
    </w:p>
    <w:p w:rsidR="00D32309" w:rsidRDefault="00D32309" w:rsidP="00F24996">
      <w:pPr>
        <w:rPr>
          <w:b/>
          <w:bCs/>
          <w:lang w:val="en-US"/>
        </w:rPr>
      </w:pPr>
    </w:p>
    <w:p w:rsidR="00D32309" w:rsidRDefault="00D32309" w:rsidP="00BC5E8D">
      <w:pPr>
        <w:pStyle w:val="NoSpacing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1"/>
        <w:gridCol w:w="2419"/>
        <w:gridCol w:w="2976"/>
        <w:gridCol w:w="2560"/>
      </w:tblGrid>
      <w:tr w:rsidR="00D32309" w:rsidRPr="00A75FEF">
        <w:tc>
          <w:tcPr>
            <w:tcW w:w="2651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1.</w:t>
            </w:r>
            <w:r w:rsidRPr="00A75FEF">
              <w:t xml:space="preserve">Taj Mahal </w:t>
            </w:r>
          </w:p>
        </w:tc>
        <w:tc>
          <w:tcPr>
            <w:tcW w:w="2419" w:type="dxa"/>
          </w:tcPr>
          <w:p w:rsidR="00D32309" w:rsidRPr="00A75FEF" w:rsidRDefault="00D32309" w:rsidP="00BC5E8D">
            <w:pPr>
              <w:pStyle w:val="NoSpacing"/>
            </w:pPr>
          </w:p>
        </w:tc>
        <w:tc>
          <w:tcPr>
            <w:tcW w:w="2976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5.</w:t>
            </w:r>
            <w:r w:rsidRPr="00A75FEF">
              <w:t xml:space="preserve">Hagia Sophia Museum </w:t>
            </w:r>
          </w:p>
        </w:tc>
        <w:tc>
          <w:tcPr>
            <w:tcW w:w="2560" w:type="dxa"/>
          </w:tcPr>
          <w:p w:rsidR="00D32309" w:rsidRPr="00A75FEF" w:rsidRDefault="00D32309" w:rsidP="00BC5E8D">
            <w:pPr>
              <w:pStyle w:val="NoSpacing"/>
            </w:pP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2.</w:t>
            </w:r>
            <w:r w:rsidRPr="00A75FEF">
              <w:t xml:space="preserve">Kremlin Palace </w:t>
            </w:r>
          </w:p>
        </w:tc>
        <w:tc>
          <w:tcPr>
            <w:tcW w:w="2419" w:type="dxa"/>
          </w:tcPr>
          <w:p w:rsidR="00D32309" w:rsidRPr="00A75FEF" w:rsidRDefault="00D32309" w:rsidP="00BC5E8D">
            <w:pPr>
              <w:pStyle w:val="NoSpacing"/>
            </w:pPr>
          </w:p>
        </w:tc>
        <w:tc>
          <w:tcPr>
            <w:tcW w:w="2976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6.</w:t>
            </w:r>
            <w:r w:rsidRPr="00A75FEF">
              <w:t xml:space="preserve">Tower of Pisa </w:t>
            </w:r>
          </w:p>
        </w:tc>
        <w:tc>
          <w:tcPr>
            <w:tcW w:w="2560" w:type="dxa"/>
          </w:tcPr>
          <w:p w:rsidR="00D32309" w:rsidRPr="00A75FEF" w:rsidRDefault="00D32309" w:rsidP="00BC5E8D">
            <w:pPr>
              <w:pStyle w:val="NoSpacing"/>
            </w:pP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3.</w:t>
            </w:r>
            <w:r w:rsidRPr="00A75FEF">
              <w:t xml:space="preserve">Sumela Monastery </w:t>
            </w:r>
          </w:p>
        </w:tc>
        <w:tc>
          <w:tcPr>
            <w:tcW w:w="2419" w:type="dxa"/>
          </w:tcPr>
          <w:p w:rsidR="00D32309" w:rsidRPr="00A75FEF" w:rsidRDefault="00D32309" w:rsidP="00BC5E8D">
            <w:pPr>
              <w:pStyle w:val="NoSpacing"/>
            </w:pPr>
          </w:p>
        </w:tc>
        <w:tc>
          <w:tcPr>
            <w:tcW w:w="2976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7.</w:t>
            </w:r>
            <w:r w:rsidRPr="00A75FEF">
              <w:t xml:space="preserve">Niagara Falls </w:t>
            </w:r>
          </w:p>
        </w:tc>
        <w:tc>
          <w:tcPr>
            <w:tcW w:w="2560" w:type="dxa"/>
          </w:tcPr>
          <w:p w:rsidR="00D32309" w:rsidRPr="00A75FEF" w:rsidRDefault="00D32309" w:rsidP="00BC5E8D">
            <w:pPr>
              <w:pStyle w:val="NoSpacing"/>
            </w:pPr>
          </w:p>
        </w:tc>
      </w:tr>
      <w:tr w:rsidR="00D32309" w:rsidRPr="00A75FEF">
        <w:tc>
          <w:tcPr>
            <w:tcW w:w="2651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4.</w:t>
            </w:r>
            <w:r w:rsidRPr="00A75FEF">
              <w:t xml:space="preserve">Burj Dubai </w:t>
            </w:r>
          </w:p>
        </w:tc>
        <w:tc>
          <w:tcPr>
            <w:tcW w:w="2419" w:type="dxa"/>
          </w:tcPr>
          <w:p w:rsidR="00D32309" w:rsidRPr="00A75FEF" w:rsidRDefault="00D32309" w:rsidP="00BC5E8D">
            <w:pPr>
              <w:pStyle w:val="NoSpacing"/>
            </w:pPr>
          </w:p>
        </w:tc>
        <w:tc>
          <w:tcPr>
            <w:tcW w:w="2976" w:type="dxa"/>
          </w:tcPr>
          <w:p w:rsidR="00D32309" w:rsidRPr="00A75FEF" w:rsidRDefault="00D32309" w:rsidP="00BC5E8D">
            <w:pPr>
              <w:pStyle w:val="NoSpacing"/>
            </w:pPr>
            <w:r w:rsidRPr="00A75FEF">
              <w:rPr>
                <w:b/>
                <w:bCs/>
              </w:rPr>
              <w:t>8.</w:t>
            </w:r>
            <w:r w:rsidRPr="00A75FEF">
              <w:t xml:space="preserve">Great Pyramid </w:t>
            </w:r>
          </w:p>
        </w:tc>
        <w:tc>
          <w:tcPr>
            <w:tcW w:w="2560" w:type="dxa"/>
          </w:tcPr>
          <w:p w:rsidR="00D32309" w:rsidRPr="00A75FEF" w:rsidRDefault="00D32309" w:rsidP="00BC5E8D">
            <w:pPr>
              <w:pStyle w:val="NoSpacing"/>
            </w:pPr>
          </w:p>
        </w:tc>
      </w:tr>
    </w:tbl>
    <w:p w:rsidR="00D32309" w:rsidRPr="00BC5E8D" w:rsidRDefault="00D32309" w:rsidP="00BC5E8D">
      <w:pPr>
        <w:pStyle w:val="NoSpacing"/>
      </w:pPr>
    </w:p>
    <w:p w:rsidR="00D32309" w:rsidRPr="00BC5E8D" w:rsidRDefault="00D32309" w:rsidP="00BC5E8D">
      <w:pPr>
        <w:pStyle w:val="NoSpacing"/>
      </w:pPr>
    </w:p>
    <w:p w:rsidR="00D32309" w:rsidRDefault="00D32309" w:rsidP="00F24996">
      <w:pPr>
        <w:rPr>
          <w:b/>
          <w:bCs/>
          <w:lang w:val="en-US"/>
        </w:rPr>
      </w:pPr>
      <w:r>
        <w:rPr>
          <w:b/>
          <w:bCs/>
          <w:lang w:val="en-US"/>
        </w:rPr>
        <w:t>G) CIRCLE THE CORRECT ONE.(6x3=18 pts.)</w:t>
      </w:r>
    </w:p>
    <w:p w:rsidR="00D32309" w:rsidRPr="00071D4B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>We tried many</w:t>
      </w:r>
      <w:r w:rsidRPr="00071D4B">
        <w:rPr>
          <w:b/>
          <w:bCs/>
          <w:lang w:val="en-US"/>
        </w:rPr>
        <w:t>traditional /ancient</w:t>
      </w:r>
      <w:r w:rsidRPr="00071D4B">
        <w:rPr>
          <w:lang w:val="en-US"/>
        </w:rPr>
        <w:t>dishes in Spain.</w:t>
      </w:r>
    </w:p>
    <w:p w:rsidR="00D32309" w:rsidRPr="00071D4B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 xml:space="preserve">The </w:t>
      </w:r>
      <w:r w:rsidRPr="00071D4B">
        <w:rPr>
          <w:b/>
          <w:bCs/>
          <w:lang w:val="en-US"/>
        </w:rPr>
        <w:t>chilly /sandy</w:t>
      </w:r>
      <w:r w:rsidRPr="00071D4B">
        <w:rPr>
          <w:lang w:val="en-US"/>
        </w:rPr>
        <w:t xml:space="preserve"> beaches were full of people.</w:t>
      </w:r>
    </w:p>
    <w:p w:rsidR="00D32309" w:rsidRPr="00071D4B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>There are lots of tourist</w:t>
      </w:r>
      <w:r w:rsidRPr="00071D4B">
        <w:rPr>
          <w:b/>
          <w:bCs/>
          <w:lang w:val="en-US"/>
        </w:rPr>
        <w:t>traders / attractions</w:t>
      </w:r>
      <w:r w:rsidRPr="00071D4B">
        <w:rPr>
          <w:lang w:val="en-US"/>
        </w:rPr>
        <w:t xml:space="preserve"> in London.</w:t>
      </w:r>
    </w:p>
    <w:p w:rsidR="00D32309" w:rsidRPr="00071D4B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 xml:space="preserve">We saw a lot of </w:t>
      </w:r>
      <w:r w:rsidRPr="00071D4B">
        <w:rPr>
          <w:b/>
          <w:bCs/>
          <w:lang w:val="en-US"/>
        </w:rPr>
        <w:t>statues / hostels</w:t>
      </w:r>
      <w:r w:rsidRPr="00071D4B">
        <w:rPr>
          <w:lang w:val="en-US"/>
        </w:rPr>
        <w:t xml:space="preserve"> in the ancient temple.</w:t>
      </w:r>
    </w:p>
    <w:p w:rsidR="00D32309" w:rsidRPr="00071D4B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>The average</w:t>
      </w:r>
      <w:r w:rsidRPr="00071D4B">
        <w:rPr>
          <w:b/>
          <w:bCs/>
          <w:lang w:val="en-US"/>
        </w:rPr>
        <w:t>temperature /climate</w:t>
      </w:r>
      <w:r w:rsidRPr="00071D4B">
        <w:rPr>
          <w:lang w:val="en-US"/>
        </w:rPr>
        <w:t xml:space="preserve"> in July is 45 C in Antalya.</w:t>
      </w:r>
    </w:p>
    <w:p w:rsidR="00D32309" w:rsidRDefault="00D32309" w:rsidP="00071D4B">
      <w:pPr>
        <w:pStyle w:val="ListParagraph"/>
        <w:numPr>
          <w:ilvl w:val="0"/>
          <w:numId w:val="6"/>
        </w:numPr>
        <w:rPr>
          <w:lang w:val="en-US"/>
        </w:rPr>
      </w:pPr>
      <w:r w:rsidRPr="00071D4B">
        <w:rPr>
          <w:lang w:val="en-US"/>
        </w:rPr>
        <w:t>John enjoyed eating</w:t>
      </w:r>
      <w:r w:rsidRPr="00071D4B">
        <w:rPr>
          <w:b/>
          <w:bCs/>
          <w:lang w:val="en-US"/>
        </w:rPr>
        <w:t>historic /local</w:t>
      </w:r>
      <w:r w:rsidRPr="00071D4B">
        <w:rPr>
          <w:lang w:val="en-US"/>
        </w:rPr>
        <w:t xml:space="preserve"> dishes in China.</w:t>
      </w:r>
    </w:p>
    <w:p w:rsidR="00D32309" w:rsidRPr="00071D4B" w:rsidRDefault="00D32309" w:rsidP="00071D4B">
      <w:pPr>
        <w:rPr>
          <w:lang w:val="en-US"/>
        </w:rPr>
      </w:pPr>
    </w:p>
    <w:p w:rsidR="00D32309" w:rsidRDefault="00D32309">
      <w:pPr>
        <w:rPr>
          <w:noProof/>
          <w:lang w:eastAsia="tr-TR"/>
        </w:rPr>
      </w:pPr>
    </w:p>
    <w:p w:rsidR="00D32309" w:rsidRDefault="00D32309" w:rsidP="005D7D64">
      <w:pPr>
        <w:jc w:val="center"/>
        <w:rPr>
          <w:b/>
          <w:bCs/>
        </w:rPr>
      </w:pPr>
      <w:hyperlink r:id="rId1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32309" w:rsidRPr="009F15DB" w:rsidRDefault="00D32309">
      <w:pPr>
        <w:rPr>
          <w:b/>
          <w:bCs/>
          <w:lang w:val="en-US"/>
        </w:rPr>
      </w:pPr>
      <w:r>
        <w:rPr>
          <w:noProof/>
          <w:lang w:eastAsia="tr-TR"/>
        </w:rPr>
        <w:pict>
          <v:shape id="Text Box 16" o:spid="_x0000_s1034" type="#_x0000_t202" style="position:absolute;margin-left:204pt;margin-top:49.45pt;width:123pt;height:96.75pt;z-index:251662336;visibility:visible" stroked="f" strokeweight=".5pt">
            <v:textbox>
              <w:txbxContent>
                <w:p w:rsidR="00D32309" w:rsidRDefault="00D32309">
                  <w:r w:rsidRPr="00A75FEF">
                    <w:rPr>
                      <w:rFonts w:ascii="Hand writing Mutlu" w:hAnsi="Hand writing Mutlu" w:cs="Hand writing Mutlu"/>
                      <w:noProof/>
                      <w:lang w:eastAsia="tr-TR"/>
                    </w:rPr>
                    <w:pict>
                      <v:shape id="Resim 12" o:spid="_x0000_i1030" type="#_x0000_t75" style="width:106.5pt;height:84.75pt;visibility:visible">
                        <v:imagedata r:id="rId1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5" o:spid="_x0000_s1035" type="#_x0000_t202" style="position:absolute;margin-left:390.75pt;margin-top:58.45pt;width:146.25pt;height:74.25pt;z-index:251661312;visibility:visible" stroked="f" strokeweight=".5pt">
            <v:textbox>
              <w:txbxContent>
                <w:p w:rsidR="00D32309" w:rsidRPr="00071D4B" w:rsidRDefault="00D32309" w:rsidP="00071D4B">
                  <w:pPr>
                    <w:jc w:val="right"/>
                    <w:rPr>
                      <w:b/>
                      <w:bCs/>
                    </w:rPr>
                  </w:pPr>
                  <w:r w:rsidRPr="00071D4B">
                    <w:rPr>
                      <w:b/>
                      <w:bCs/>
                    </w:rPr>
                    <w:t>Ebru KILIÇ</w:t>
                  </w:r>
                </w:p>
                <w:p w:rsidR="00D32309" w:rsidRDefault="00D32309" w:rsidP="00071D4B">
                  <w:pPr>
                    <w:jc w:val="right"/>
                  </w:pPr>
                  <w:r w:rsidRPr="00071D4B">
                    <w:rPr>
                      <w:b/>
                      <w:bCs/>
                    </w:rPr>
                    <w:t>English Language Teacher</w:t>
                  </w:r>
                </w:p>
              </w:txbxContent>
            </v:textbox>
          </v:shape>
        </w:pict>
      </w:r>
    </w:p>
    <w:sectPr w:rsidR="00D32309" w:rsidRPr="009F15DB" w:rsidSect="00AA24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5CDE"/>
    <w:multiLevelType w:val="hybridMultilevel"/>
    <w:tmpl w:val="5F6E8E66"/>
    <w:lvl w:ilvl="0" w:tplc="4FE45028">
      <w:start w:val="1"/>
      <w:numFmt w:val="upperLetter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71959"/>
    <w:multiLevelType w:val="hybridMultilevel"/>
    <w:tmpl w:val="EA86ABA6"/>
    <w:lvl w:ilvl="0" w:tplc="3C947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71CAD"/>
    <w:multiLevelType w:val="hybridMultilevel"/>
    <w:tmpl w:val="9D9046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77716"/>
    <w:multiLevelType w:val="hybridMultilevel"/>
    <w:tmpl w:val="7F821EA8"/>
    <w:lvl w:ilvl="0" w:tplc="70FCFD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B31AF"/>
    <w:multiLevelType w:val="hybridMultilevel"/>
    <w:tmpl w:val="725A71FC"/>
    <w:lvl w:ilvl="0" w:tplc="A3BAB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4B9F"/>
    <w:multiLevelType w:val="hybridMultilevel"/>
    <w:tmpl w:val="35067B5C"/>
    <w:lvl w:ilvl="0" w:tplc="58CE68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E68"/>
    <w:rsid w:val="00063B5F"/>
    <w:rsid w:val="00071D4B"/>
    <w:rsid w:val="002D3738"/>
    <w:rsid w:val="00317BAC"/>
    <w:rsid w:val="00393A71"/>
    <w:rsid w:val="00501DE9"/>
    <w:rsid w:val="0055744D"/>
    <w:rsid w:val="005D7D64"/>
    <w:rsid w:val="005F1A09"/>
    <w:rsid w:val="008B101F"/>
    <w:rsid w:val="008C192B"/>
    <w:rsid w:val="009D4FEE"/>
    <w:rsid w:val="009F15DB"/>
    <w:rsid w:val="00A72644"/>
    <w:rsid w:val="00A75FEF"/>
    <w:rsid w:val="00AA2404"/>
    <w:rsid w:val="00B11F89"/>
    <w:rsid w:val="00BC5E8D"/>
    <w:rsid w:val="00C82B22"/>
    <w:rsid w:val="00D27863"/>
    <w:rsid w:val="00D32309"/>
    <w:rsid w:val="00DE51A5"/>
    <w:rsid w:val="00E1368E"/>
    <w:rsid w:val="00E21008"/>
    <w:rsid w:val="00E57141"/>
    <w:rsid w:val="00F24996"/>
    <w:rsid w:val="00FA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0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15DB"/>
    <w:pPr>
      <w:ind w:left="720"/>
    </w:pPr>
  </w:style>
  <w:style w:type="table" w:styleId="TableGrid">
    <w:name w:val="Table Grid"/>
    <w:basedOn w:val="TableNormal"/>
    <w:uiPriority w:val="99"/>
    <w:rsid w:val="009F15D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F1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5DB"/>
    <w:rPr>
      <w:rFonts w:ascii="Tahoma" w:hAnsi="Tahoma" w:cs="Tahoma"/>
      <w:sz w:val="16"/>
      <w:szCs w:val="16"/>
    </w:rPr>
  </w:style>
  <w:style w:type="table" w:customStyle="1" w:styleId="TableGrid1">
    <w:name w:val="Table Grid1"/>
    <w:uiPriority w:val="99"/>
    <w:rsid w:val="0055744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C5E8D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5D7D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3</Pages>
  <Words>456</Words>
  <Characters>2600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asus</dc:creator>
  <cp:keywords>www.sorubak.com</cp:keywords>
  <dc:description/>
  <cp:lastModifiedBy>edanur</cp:lastModifiedBy>
  <cp:revision>39</cp:revision>
  <cp:lastPrinted>2016-03-21T20:40:00Z</cp:lastPrinted>
  <dcterms:created xsi:type="dcterms:W3CDTF">2016-03-21T18:09:00Z</dcterms:created>
  <dcterms:modified xsi:type="dcterms:W3CDTF">2016-04-09T16:19:00Z</dcterms:modified>
</cp:coreProperties>
</file>