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1D1" w:rsidRDefault="00A161D1" w:rsidP="00F34C1A">
      <w:r>
        <w:rPr>
          <w:noProof/>
          <w:lang w:eastAsia="tr-TR"/>
        </w:rPr>
        <w:pict>
          <v:roundrect id="Yuvarlatılmış Dikdörtgen 1" o:spid="_x0000_s1026" style="position:absolute;margin-left:-63.95pt;margin-top:-56.3pt;width:575.2pt;height:67.4pt;z-index:251658240;visibility:visible;v-text-anchor:middle" arcsize="10923f" strokeweight="2pt">
            <v:textbox>
              <w:txbxContent>
                <w:p w:rsidR="00A161D1" w:rsidRDefault="00A161D1" w:rsidP="00F34C1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2016-2017 </w:t>
                  </w:r>
                  <w:r w:rsidRPr="00F34C1A">
                    <w:rPr>
                      <w:b/>
                      <w:bCs/>
                    </w:rPr>
                    <w:t xml:space="preserve"> EĞİTİM ÖĞRETİM YILI AKTEPE İMAM HATİP ORTAOKULU </w:t>
                  </w:r>
                  <w:r>
                    <w:rPr>
                      <w:b/>
                      <w:bCs/>
                    </w:rPr>
                    <w:t>8</w:t>
                  </w:r>
                  <w:r w:rsidRPr="00F34C1A">
                    <w:rPr>
                      <w:b/>
                      <w:bCs/>
                    </w:rPr>
                    <w:t>. SINIF ARAPÇA DERSİ 1. DÖNEM 1. YAZILI SORULARI</w:t>
                  </w:r>
                </w:p>
                <w:p w:rsidR="00A161D1" w:rsidRPr="00F34C1A" w:rsidRDefault="00A161D1" w:rsidP="00F34C1A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ADI: 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SOYADI: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 xml:space="preserve">SINIFI:  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PUAN</w:t>
                  </w:r>
                </w:p>
              </w:txbxContent>
            </v:textbox>
          </v:roundrect>
        </w:pict>
      </w:r>
    </w:p>
    <w:p w:rsidR="00A161D1" w:rsidRPr="00FC17A4" w:rsidRDefault="00A161D1" w:rsidP="00714EAB">
      <w:pPr>
        <w:ind w:left="-709"/>
        <w:rPr>
          <w:b/>
          <w:bCs/>
        </w:rPr>
      </w:pPr>
      <w:r>
        <w:rPr>
          <w:b/>
          <w:bCs/>
        </w:rPr>
        <w:t>1-</w:t>
      </w:r>
      <w:r>
        <w:rPr>
          <w:b/>
          <w:bCs/>
          <w:noProof/>
          <w:lang w:eastAsia="tr-TR"/>
        </w:rPr>
        <w:t>Kameri ve şemsi harfleri yazınız. Kameri ve şemsi harfle başlayan bir örnek veriniz. (20p)</w:t>
      </w:r>
    </w:p>
    <w:p w:rsidR="00A161D1" w:rsidRDefault="00A161D1" w:rsidP="00714EAB">
      <w:pPr>
        <w:ind w:left="-709"/>
      </w:pPr>
    </w:p>
    <w:p w:rsidR="00A161D1" w:rsidRDefault="00A161D1" w:rsidP="00714EAB">
      <w:pPr>
        <w:ind w:left="-709"/>
      </w:pPr>
    </w:p>
    <w:p w:rsidR="00A161D1" w:rsidRDefault="00A161D1" w:rsidP="00F34C1A">
      <w:pPr>
        <w:ind w:left="-709"/>
        <w:rPr>
          <w:b/>
          <w:bCs/>
        </w:rPr>
      </w:pPr>
      <w:r>
        <w:rPr>
          <w:b/>
          <w:bCs/>
        </w:rPr>
        <w:t>2-Aşağıdaki verilen tabloya  muttasıl(bitişik</w:t>
      </w:r>
      <w:r>
        <w:t xml:space="preserve">) </w:t>
      </w:r>
      <w:r>
        <w:rPr>
          <w:b/>
          <w:bCs/>
        </w:rPr>
        <w:t>zamirlerin çekimleriniz yapınız.(20p)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2"/>
        <w:gridCol w:w="2321"/>
        <w:gridCol w:w="2322"/>
        <w:gridCol w:w="2323"/>
      </w:tblGrid>
      <w:tr w:rsidR="00A161D1" w:rsidRPr="009F360A">
        <w:trPr>
          <w:trHeight w:val="671"/>
        </w:trPr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Çok</w:t>
            </w: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 xml:space="preserve">İki </w:t>
            </w: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Tek</w:t>
            </w: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</w:tr>
      <w:tr w:rsidR="00A161D1" w:rsidRPr="009F360A">
        <w:trPr>
          <w:trHeight w:val="671"/>
        </w:trPr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Erkek</w:t>
            </w:r>
          </w:p>
        </w:tc>
      </w:tr>
      <w:tr w:rsidR="00A161D1" w:rsidRPr="009F360A">
        <w:trPr>
          <w:trHeight w:val="671"/>
        </w:trPr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Bayan</w:t>
            </w:r>
          </w:p>
        </w:tc>
      </w:tr>
      <w:tr w:rsidR="00A161D1" w:rsidRPr="009F360A">
        <w:trPr>
          <w:trHeight w:val="671"/>
        </w:trPr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Erkek</w:t>
            </w:r>
          </w:p>
        </w:tc>
      </w:tr>
      <w:tr w:rsidR="00A161D1" w:rsidRPr="009F360A">
        <w:trPr>
          <w:trHeight w:val="711"/>
        </w:trPr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Bayan</w:t>
            </w:r>
          </w:p>
        </w:tc>
      </w:tr>
      <w:tr w:rsidR="00A161D1" w:rsidRPr="009F360A">
        <w:trPr>
          <w:trHeight w:val="671"/>
        </w:trPr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30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Ortak</w:t>
            </w:r>
          </w:p>
        </w:tc>
      </w:tr>
    </w:tbl>
    <w:p w:rsidR="00A161D1" w:rsidRDefault="00A161D1" w:rsidP="00F34C1A">
      <w:pPr>
        <w:ind w:left="-709"/>
        <w:rPr>
          <w:b/>
          <w:bCs/>
        </w:rPr>
      </w:pPr>
    </w:p>
    <w:p w:rsidR="00A161D1" w:rsidRDefault="00A161D1" w:rsidP="00F34C1A">
      <w:pPr>
        <w:ind w:left="-709"/>
        <w:rPr>
          <w:b/>
          <w:bCs/>
        </w:rPr>
      </w:pPr>
    </w:p>
    <w:p w:rsidR="00A161D1" w:rsidRDefault="00A161D1" w:rsidP="00F34C1A">
      <w:pPr>
        <w:ind w:left="-709"/>
        <w:rPr>
          <w:b/>
          <w:bCs/>
        </w:rPr>
      </w:pPr>
    </w:p>
    <w:p w:rsidR="00A161D1" w:rsidRDefault="00A161D1" w:rsidP="00F34C1A">
      <w:pPr>
        <w:ind w:left="-709"/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</w:pPr>
    </w:p>
    <w:p w:rsidR="00A161D1" w:rsidRDefault="00A161D1" w:rsidP="00F34C1A">
      <w:pPr>
        <w:ind w:left="-709"/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</w:pPr>
    </w:p>
    <w:p w:rsidR="00A161D1" w:rsidRDefault="00A161D1" w:rsidP="00F34C1A">
      <w:pPr>
        <w:ind w:left="-709"/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</w:pPr>
    </w:p>
    <w:p w:rsidR="00A161D1" w:rsidRDefault="00A161D1" w:rsidP="00714EAB">
      <w:pPr>
        <w:ind w:left="-709"/>
        <w:rPr>
          <w:b/>
          <w:bCs/>
        </w:rPr>
      </w:pPr>
      <w:r>
        <w:rPr>
          <w:b/>
          <w:bCs/>
        </w:rPr>
        <w:t>3-İsim cümlesininin tanımını yapınız. Beş tane cümle kurunuz.(20p)</w:t>
      </w:r>
    </w:p>
    <w:p w:rsidR="00A161D1" w:rsidRDefault="00A161D1" w:rsidP="00714EAB">
      <w:pPr>
        <w:ind w:left="-709"/>
        <w:rPr>
          <w:b/>
          <w:bCs/>
          <w:noProof/>
          <w:lang w:eastAsia="tr-TR"/>
        </w:rPr>
      </w:pPr>
    </w:p>
    <w:p w:rsidR="00A161D1" w:rsidRDefault="00A161D1" w:rsidP="00714EAB">
      <w:pPr>
        <w:ind w:left="-709"/>
        <w:rPr>
          <w:b/>
          <w:bCs/>
          <w:noProof/>
          <w:lang w:eastAsia="tr-TR"/>
        </w:rPr>
      </w:pPr>
    </w:p>
    <w:p w:rsidR="00A161D1" w:rsidRDefault="00A161D1" w:rsidP="00714EAB">
      <w:pPr>
        <w:ind w:left="-709"/>
        <w:rPr>
          <w:b/>
          <w:bCs/>
          <w:noProof/>
          <w:lang w:eastAsia="tr-TR"/>
        </w:rPr>
      </w:pPr>
    </w:p>
    <w:p w:rsidR="00A161D1" w:rsidRDefault="00A161D1" w:rsidP="00714EAB">
      <w:pPr>
        <w:ind w:left="-709"/>
        <w:rPr>
          <w:b/>
          <w:bCs/>
        </w:rPr>
      </w:pPr>
    </w:p>
    <w:p w:rsidR="00A161D1" w:rsidRDefault="00A161D1" w:rsidP="00714EAB">
      <w:pPr>
        <w:ind w:left="-709"/>
        <w:rPr>
          <w:b/>
          <w:bCs/>
        </w:rPr>
      </w:pPr>
      <w:r>
        <w:rPr>
          <w:b/>
          <w:bCs/>
        </w:rPr>
        <w:t>4-Aşağıdaki tabloya mazi fiilin çekimini yapınız.(20p)</w:t>
      </w:r>
    </w:p>
    <w:tbl>
      <w:tblPr>
        <w:tblW w:w="105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1"/>
        <w:gridCol w:w="2641"/>
        <w:gridCol w:w="2641"/>
        <w:gridCol w:w="2641"/>
      </w:tblGrid>
      <w:tr w:rsidR="00A161D1" w:rsidRPr="009F360A">
        <w:trPr>
          <w:trHeight w:val="965"/>
        </w:trPr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ÇOK</w:t>
            </w: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İKİ</w:t>
            </w: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TEK</w:t>
            </w: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rFonts w:ascii="Arial" w:hAnsi="Arial" w:cs="Arial"/>
                <w:b/>
                <w:bCs/>
                <w:sz w:val="48"/>
                <w:szCs w:val="48"/>
              </w:rPr>
              <w:t>كتب</w:t>
            </w:r>
            <w:r w:rsidRPr="009F360A">
              <w:rPr>
                <w:rFonts w:ascii="Arial" w:hAnsi="Arial" w:cs="Arial"/>
                <w:b/>
                <w:bCs/>
                <w:sz w:val="24"/>
                <w:szCs w:val="24"/>
              </w:rPr>
              <w:t>(ketebe)</w:t>
            </w:r>
          </w:p>
        </w:tc>
      </w:tr>
      <w:tr w:rsidR="00A161D1" w:rsidRPr="009F360A">
        <w:trPr>
          <w:trHeight w:val="965"/>
        </w:trPr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ERKEK</w:t>
            </w:r>
          </w:p>
        </w:tc>
      </w:tr>
      <w:tr w:rsidR="00A161D1" w:rsidRPr="009F360A">
        <w:trPr>
          <w:trHeight w:val="965"/>
        </w:trPr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BAYAN</w:t>
            </w:r>
          </w:p>
        </w:tc>
      </w:tr>
      <w:tr w:rsidR="00A161D1" w:rsidRPr="009F360A">
        <w:trPr>
          <w:trHeight w:val="965"/>
        </w:trPr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ERKEK</w:t>
            </w:r>
          </w:p>
        </w:tc>
      </w:tr>
      <w:tr w:rsidR="00A161D1" w:rsidRPr="009F360A">
        <w:trPr>
          <w:trHeight w:val="1025"/>
        </w:trPr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BAYAN</w:t>
            </w:r>
          </w:p>
        </w:tc>
      </w:tr>
      <w:tr w:rsidR="00A161D1" w:rsidRPr="009F360A">
        <w:trPr>
          <w:trHeight w:val="965"/>
        </w:trPr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641" w:type="dxa"/>
          </w:tcPr>
          <w:p w:rsidR="00A161D1" w:rsidRPr="009F360A" w:rsidRDefault="00A161D1" w:rsidP="009F360A">
            <w:pPr>
              <w:spacing w:after="0" w:line="240" w:lineRule="auto"/>
              <w:rPr>
                <w:b/>
                <w:bCs/>
              </w:rPr>
            </w:pPr>
            <w:r w:rsidRPr="009F360A">
              <w:rPr>
                <w:b/>
                <w:bCs/>
              </w:rPr>
              <w:t>ORTAK</w:t>
            </w:r>
          </w:p>
        </w:tc>
      </w:tr>
    </w:tbl>
    <w:p w:rsidR="00A161D1" w:rsidRDefault="00A161D1" w:rsidP="00714EAB">
      <w:pPr>
        <w:ind w:left="-709"/>
        <w:rPr>
          <w:b/>
          <w:bCs/>
        </w:rPr>
      </w:pPr>
    </w:p>
    <w:p w:rsidR="00A161D1" w:rsidRDefault="00A161D1" w:rsidP="00714EAB">
      <w:pPr>
        <w:ind w:left="-709"/>
        <w:rPr>
          <w:b/>
          <w:bCs/>
        </w:rPr>
      </w:pPr>
      <w:r>
        <w:rPr>
          <w:b/>
          <w:bCs/>
        </w:rPr>
        <w:t>5- Aşağıdaki verilen cümlelerin mübteda ve haberini bunulunz.(20p)</w:t>
      </w:r>
    </w:p>
    <w:p w:rsidR="00A161D1" w:rsidRDefault="00A161D1" w:rsidP="00F34C1A">
      <w:pPr>
        <w:ind w:left="-709"/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</w:pPr>
    </w:p>
    <w:p w:rsidR="00A161D1" w:rsidRPr="00F34C1A" w:rsidRDefault="00A161D1" w:rsidP="00714EAB">
      <w:pPr>
        <w:rPr>
          <w:b/>
          <w:bCs/>
        </w:rPr>
      </w:pPr>
      <w: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/>
        </w:rPr>
        <w:t>csdvs</w:t>
      </w:r>
      <w:bookmarkStart w:id="0" w:name="_GoBack"/>
      <w:r w:rsidRPr="009F360A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60.5pt;height:268.5pt;visibility:visible">
            <v:imagedata r:id="rId6" o:title=""/>
          </v:shape>
        </w:pict>
      </w:r>
      <w:bookmarkEnd w:id="0"/>
    </w:p>
    <w:sectPr w:rsidR="00A161D1" w:rsidRPr="00F34C1A" w:rsidSect="00FC17A4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1D1" w:rsidRDefault="00A161D1" w:rsidP="00714EAB">
      <w:pPr>
        <w:spacing w:after="0" w:line="240" w:lineRule="auto"/>
      </w:pPr>
      <w:r>
        <w:separator/>
      </w:r>
    </w:p>
  </w:endnote>
  <w:endnote w:type="continuationSeparator" w:id="1">
    <w:p w:rsidR="00A161D1" w:rsidRDefault="00A161D1" w:rsidP="007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1D1" w:rsidRDefault="00A161D1" w:rsidP="00714EAB">
      <w:pPr>
        <w:spacing w:after="0" w:line="240" w:lineRule="auto"/>
      </w:pPr>
      <w:r>
        <w:separator/>
      </w:r>
    </w:p>
  </w:footnote>
  <w:footnote w:type="continuationSeparator" w:id="1">
    <w:p w:rsidR="00A161D1" w:rsidRDefault="00A161D1" w:rsidP="00714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333"/>
    <w:rsid w:val="00022AEC"/>
    <w:rsid w:val="00301CC8"/>
    <w:rsid w:val="00387EDF"/>
    <w:rsid w:val="00714EAB"/>
    <w:rsid w:val="008875DD"/>
    <w:rsid w:val="009F341E"/>
    <w:rsid w:val="009F360A"/>
    <w:rsid w:val="00A161D1"/>
    <w:rsid w:val="00C661F9"/>
    <w:rsid w:val="00CA5333"/>
    <w:rsid w:val="00CC25DC"/>
    <w:rsid w:val="00D75C70"/>
    <w:rsid w:val="00E01111"/>
    <w:rsid w:val="00F34C1A"/>
    <w:rsid w:val="00FC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4C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14EAB"/>
  </w:style>
  <w:style w:type="paragraph" w:styleId="Footer">
    <w:name w:val="footer"/>
    <w:basedOn w:val="Normal"/>
    <w:link w:val="FooterChar"/>
    <w:uiPriority w:val="99"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14EAB"/>
  </w:style>
  <w:style w:type="table" w:styleId="TableGrid">
    <w:name w:val="Table Grid"/>
    <w:basedOn w:val="TableNormal"/>
    <w:uiPriority w:val="99"/>
    <w:rsid w:val="00714EA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79</Words>
  <Characters>451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Kerim</dc:creator>
  <cp:keywords>sorubak.com</cp:keywords>
  <dc:description/>
  <cp:lastModifiedBy>edanur</cp:lastModifiedBy>
  <cp:revision>5</cp:revision>
  <dcterms:created xsi:type="dcterms:W3CDTF">2015-11-29T18:46:00Z</dcterms:created>
  <dcterms:modified xsi:type="dcterms:W3CDTF">2016-11-13T19:07:00Z</dcterms:modified>
</cp:coreProperties>
</file>