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C21" w:rsidRPr="00B020BF" w:rsidRDefault="002C2C21" w:rsidP="00FF11B3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2016-2017 EĞİTİM-ÖĞRETİM YILI ….</w:t>
      </w:r>
      <w:r w:rsidRPr="00B020BF">
        <w:rPr>
          <w:b/>
          <w:bCs/>
          <w:sz w:val="24"/>
          <w:szCs w:val="24"/>
        </w:rPr>
        <w:t xml:space="preserve"> İMAM HATİP ORTAOKULU </w:t>
      </w:r>
      <w:r>
        <w:rPr>
          <w:b/>
          <w:bCs/>
          <w:sz w:val="24"/>
          <w:szCs w:val="24"/>
        </w:rPr>
        <w:t>8. SINIFLAR</w:t>
      </w:r>
      <w:r w:rsidRPr="00B020BF">
        <w:rPr>
          <w:b/>
          <w:bCs/>
          <w:sz w:val="24"/>
          <w:szCs w:val="24"/>
        </w:rPr>
        <w:t xml:space="preserve">ARAPÇA DERSİ </w:t>
      </w:r>
      <w:r>
        <w:rPr>
          <w:b/>
          <w:bCs/>
          <w:sz w:val="24"/>
          <w:szCs w:val="24"/>
        </w:rPr>
        <w:t>1.DÖNEM 2</w:t>
      </w:r>
      <w:r w:rsidRPr="00B020BF">
        <w:rPr>
          <w:b/>
          <w:bCs/>
          <w:sz w:val="24"/>
          <w:szCs w:val="24"/>
        </w:rPr>
        <w:t xml:space="preserve">. </w:t>
      </w:r>
      <w:r>
        <w:rPr>
          <w:b/>
          <w:bCs/>
          <w:sz w:val="24"/>
          <w:szCs w:val="24"/>
        </w:rPr>
        <w:t xml:space="preserve">ORTAK </w:t>
      </w:r>
      <w:r w:rsidRPr="00B020BF">
        <w:rPr>
          <w:b/>
          <w:bCs/>
          <w:sz w:val="24"/>
          <w:szCs w:val="24"/>
        </w:rPr>
        <w:t>SINAV SORULARI</w:t>
      </w:r>
    </w:p>
    <w:p w:rsidR="002C2C21" w:rsidRDefault="002C2C21" w:rsidP="00B020BF">
      <w:pPr>
        <w:rPr>
          <w:b/>
          <w:bCs/>
          <w:sz w:val="24"/>
          <w:szCs w:val="24"/>
        </w:rPr>
      </w:pPr>
      <w:r w:rsidRPr="00B020BF">
        <w:rPr>
          <w:b/>
          <w:bCs/>
          <w:sz w:val="24"/>
          <w:szCs w:val="24"/>
        </w:rPr>
        <w:t xml:space="preserve">Adı   :                               Soyadı:                              No:                          Sınıfı:  </w:t>
      </w:r>
      <w:r>
        <w:rPr>
          <w:b/>
          <w:bCs/>
          <w:sz w:val="24"/>
          <w:szCs w:val="24"/>
        </w:rPr>
        <w:t xml:space="preserve">                    Aldığı Not:</w:t>
      </w:r>
    </w:p>
    <w:p w:rsidR="002C2C21" w:rsidRDefault="002C2C21" w:rsidP="00B020BF">
      <w:pPr>
        <w:rPr>
          <w:b/>
          <w:bCs/>
          <w:sz w:val="24"/>
          <w:szCs w:val="24"/>
        </w:rPr>
        <w:sectPr w:rsidR="002C2C21" w:rsidSect="00BC388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C2C21" w:rsidRDefault="002C2C21" w:rsidP="00B22C6E">
      <w:pPr>
        <w:rPr>
          <w:b/>
          <w:bCs/>
          <w:sz w:val="24"/>
          <w:szCs w:val="24"/>
        </w:rPr>
      </w:pPr>
    </w:p>
    <w:p w:rsidR="002C2C21" w:rsidRDefault="002C2C21" w:rsidP="00B22C6E">
      <w:pPr>
        <w:rPr>
          <w:sz w:val="24"/>
          <w:szCs w:val="24"/>
        </w:rPr>
      </w:pPr>
      <w:r>
        <w:rPr>
          <w:b/>
          <w:bCs/>
          <w:sz w:val="24"/>
          <w:szCs w:val="24"/>
        </w:rPr>
        <w:t>1.)</w:t>
      </w:r>
      <w:r>
        <w:rPr>
          <w:sz w:val="24"/>
          <w:szCs w:val="24"/>
        </w:rPr>
        <w:t>Aşağıdaki Arapça cümleleri Türkçeye çeviriniz.(20p)</w:t>
      </w:r>
    </w:p>
    <w:p w:rsidR="002C2C21" w:rsidRPr="000A0BD2" w:rsidRDefault="002C2C21" w:rsidP="002B3184">
      <w:pPr>
        <w:jc w:val="both"/>
        <w:rPr>
          <w:sz w:val="36"/>
          <w:szCs w:val="36"/>
        </w:rPr>
      </w:pPr>
      <w:r>
        <w:rPr>
          <w:b/>
          <w:bCs/>
          <w:sz w:val="24"/>
          <w:szCs w:val="24"/>
        </w:rPr>
        <w:t xml:space="preserve">→ ……………………………………………………………………………………………………….. </w:t>
      </w:r>
      <w:r w:rsidRPr="000A0BD2">
        <w:rPr>
          <w:rFonts w:ascii="Arial" w:hAnsi="Arial" w:cs="Arial"/>
          <w:sz w:val="36"/>
          <w:szCs w:val="36"/>
        </w:rPr>
        <w:t>النّظافةمنالإيمان.</w:t>
      </w:r>
    </w:p>
    <w:p w:rsidR="002C2C21" w:rsidRPr="00B22C6E" w:rsidRDefault="002C2C21" w:rsidP="002B3184">
      <w:pPr>
        <w:jc w:val="both"/>
        <w:rPr>
          <w:sz w:val="36"/>
          <w:szCs w:val="36"/>
        </w:rPr>
      </w:pPr>
      <w:r>
        <w:rPr>
          <w:b/>
          <w:bCs/>
          <w:sz w:val="24"/>
          <w:szCs w:val="24"/>
        </w:rPr>
        <w:t>→ ………………………………………………………………………………………………………</w:t>
      </w:r>
      <w:r w:rsidRPr="00B22C6E">
        <w:rPr>
          <w:rFonts w:ascii="Arial" w:hAnsi="Arial" w:cs="Arial"/>
          <w:sz w:val="36"/>
          <w:szCs w:val="36"/>
        </w:rPr>
        <w:t>لاتَتَحَدَّثمعالآخَرين.</w:t>
      </w:r>
    </w:p>
    <w:p w:rsidR="002C2C21" w:rsidRPr="00B22C6E" w:rsidRDefault="002C2C21" w:rsidP="002B3184">
      <w:pPr>
        <w:rPr>
          <w:sz w:val="36"/>
          <w:szCs w:val="36"/>
        </w:rPr>
      </w:pPr>
      <w:r>
        <w:rPr>
          <w:b/>
          <w:bCs/>
          <w:sz w:val="24"/>
          <w:szCs w:val="24"/>
        </w:rPr>
        <w:t>→ …………………………………………………………………………………………</w:t>
      </w:r>
      <w:r w:rsidRPr="00B22C6E">
        <w:rPr>
          <w:rFonts w:ascii="Arial" w:hAnsi="Arial" w:cs="Arial"/>
          <w:sz w:val="36"/>
          <w:szCs w:val="36"/>
        </w:rPr>
        <w:t>أذْهَبُإلىالمَدْرَسةبحافِلةالمَدْرَسة.</w:t>
      </w:r>
    </w:p>
    <w:p w:rsidR="002C2C21" w:rsidRPr="00B20AB0" w:rsidRDefault="002C2C21" w:rsidP="002B3184">
      <w:pPr>
        <w:rPr>
          <w:b/>
          <w:bCs/>
          <w:sz w:val="36"/>
          <w:szCs w:val="36"/>
          <w:u w:val="single"/>
        </w:rPr>
      </w:pPr>
      <w:r>
        <w:rPr>
          <w:b/>
          <w:bCs/>
          <w:sz w:val="24"/>
          <w:szCs w:val="24"/>
        </w:rPr>
        <w:t>→ …………………………………………………………………………………………</w:t>
      </w:r>
      <w:r w:rsidRPr="00B22C6E">
        <w:rPr>
          <w:rFonts w:ascii="Arial" w:hAnsi="Arial" w:cs="Arial"/>
          <w:sz w:val="36"/>
          <w:szCs w:val="36"/>
        </w:rPr>
        <w:t>اُتْرُكيالكُتُبعلىالطّاوِلةبعدالقِراءة</w:t>
      </w:r>
    </w:p>
    <w:p w:rsidR="002C2C21" w:rsidRPr="00D550D3" w:rsidRDefault="002C2C21" w:rsidP="00B20AB0">
      <w:pPr>
        <w:rPr>
          <w:rFonts w:ascii="TraditionalNaskh" w:eastAsia="Times New Roman" w:cs="TraditionalNaskh"/>
        </w:rPr>
      </w:pPr>
      <w:r>
        <w:rPr>
          <w:rFonts w:ascii="TraditionalNaskh" w:eastAsia="Times New Roman" w:cs="TraditionalNaskh"/>
          <w:b/>
          <w:bCs/>
        </w:rPr>
        <w:t>2</w:t>
      </w:r>
      <w:r w:rsidRPr="00D550D3">
        <w:rPr>
          <w:rFonts w:ascii="TraditionalNaskh" w:eastAsia="Times New Roman" w:cs="TraditionalNaskh"/>
          <w:b/>
          <w:bCs/>
        </w:rPr>
        <w:t>.)</w:t>
      </w:r>
      <w:r w:rsidRPr="00D550D3">
        <w:rPr>
          <w:rFonts w:ascii="TraditionalNaskh" w:eastAsia="Times New Roman" w:cs="TraditionalNaskh"/>
        </w:rPr>
        <w:t xml:space="preserve"> A</w:t>
      </w:r>
      <w:r w:rsidRPr="00D550D3">
        <w:rPr>
          <w:rFonts w:ascii="TraditionalNaskh" w:eastAsia="Times New Roman"/>
        </w:rPr>
        <w:t>ş</w:t>
      </w:r>
      <w:r w:rsidRPr="00D550D3">
        <w:rPr>
          <w:rFonts w:ascii="TraditionalNaskh" w:eastAsia="Times New Roman" w:cs="TraditionalNaskh"/>
        </w:rPr>
        <w:t>a</w:t>
      </w:r>
      <w:r w:rsidRPr="00D550D3">
        <w:rPr>
          <w:rFonts w:ascii="TraditionalNaskh" w:eastAsia="Times New Roman"/>
        </w:rPr>
        <w:t>ğı</w:t>
      </w:r>
      <w:r w:rsidRPr="00D550D3">
        <w:rPr>
          <w:rFonts w:ascii="TraditionalNaskh" w:eastAsia="Times New Roman" w:cs="TraditionalNaskh"/>
        </w:rPr>
        <w:t>da soruda saatlerin ka</w:t>
      </w:r>
      <w:r w:rsidRPr="00D550D3">
        <w:rPr>
          <w:rFonts w:ascii="TraditionalNaskh" w:eastAsia="Times New Roman"/>
        </w:rPr>
        <w:t>ç</w:t>
      </w:r>
      <w:r w:rsidRPr="00D550D3">
        <w:rPr>
          <w:rFonts w:ascii="TraditionalNaskh" w:eastAsia="Times New Roman" w:cs="TraditionalNaskh"/>
        </w:rPr>
        <w:t xml:space="preserve"> olu</w:t>
      </w:r>
      <w:r w:rsidRPr="00D550D3">
        <w:rPr>
          <w:rFonts w:ascii="TraditionalNaskh" w:eastAsia="Times New Roman"/>
        </w:rPr>
        <w:t>ğ</w:t>
      </w:r>
      <w:r w:rsidRPr="00D550D3">
        <w:rPr>
          <w:rFonts w:ascii="TraditionalNaskh" w:eastAsia="Times New Roman" w:cs="TraditionalNaskh"/>
        </w:rPr>
        <w:t>unu Arap</w:t>
      </w:r>
      <w:r w:rsidRPr="00D550D3">
        <w:rPr>
          <w:rFonts w:ascii="TraditionalNaskh" w:eastAsia="Times New Roman"/>
        </w:rPr>
        <w:t>ç</w:t>
      </w:r>
      <w:r w:rsidRPr="00D550D3">
        <w:rPr>
          <w:rFonts w:ascii="TraditionalNaskh" w:eastAsia="Times New Roman" w:cs="TraditionalNaskh"/>
        </w:rPr>
        <w:t>a olarak yaz</w:t>
      </w:r>
      <w:r w:rsidRPr="00D550D3">
        <w:rPr>
          <w:rFonts w:ascii="TraditionalNaskh" w:eastAsia="Times New Roman"/>
        </w:rPr>
        <w:t>ı</w:t>
      </w:r>
      <w:r w:rsidRPr="00D550D3">
        <w:rPr>
          <w:rFonts w:ascii="TraditionalNaskh" w:eastAsia="Times New Roman" w:cs="TraditionalNaskh"/>
        </w:rPr>
        <w:t>n</w:t>
      </w:r>
      <w:r w:rsidRPr="00D550D3">
        <w:rPr>
          <w:rFonts w:ascii="TraditionalNaskh" w:eastAsia="Times New Roman"/>
        </w:rPr>
        <w:t>ı</w:t>
      </w:r>
      <w:r w:rsidRPr="00D550D3">
        <w:rPr>
          <w:rFonts w:ascii="TraditionalNaskh" w:eastAsia="Times New Roman" w:cs="TraditionalNaskh"/>
        </w:rPr>
        <w:t>z</w:t>
      </w:r>
      <w:r>
        <w:rPr>
          <w:rFonts w:ascii="TraditionalNaskh" w:eastAsia="Times New Roman" w:cs="TraditionalNaskh"/>
        </w:rPr>
        <w:t xml:space="preserve">.(14 </w:t>
      </w:r>
      <w:r w:rsidRPr="00D550D3">
        <w:rPr>
          <w:rFonts w:ascii="TraditionalNaskh" w:eastAsia="Times New Roman" w:cs="TraditionalNaskh"/>
        </w:rPr>
        <w:t>p)</w:t>
      </w:r>
    </w:p>
    <w:p w:rsidR="002C2C21" w:rsidRDefault="002C2C21" w:rsidP="00E96A7E">
      <w:pPr>
        <w:jc w:val="right"/>
        <w:rPr>
          <w:sz w:val="24"/>
          <w:szCs w:val="24"/>
        </w:rPr>
      </w:pPr>
      <w:r w:rsidRPr="00E61CAA">
        <w:rPr>
          <w:noProof/>
          <w:sz w:val="24"/>
          <w:szCs w:val="24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6" o:spid="_x0000_i1025" type="#_x0000_t75" style="width:534pt;height:129.75pt;visibility:visible">
            <v:imagedata r:id="rId4" o:title=""/>
          </v:shape>
        </w:pict>
      </w:r>
    </w:p>
    <w:p w:rsidR="002C2C21" w:rsidRDefault="002C2C21" w:rsidP="008D7F23">
      <w:pPr>
        <w:rPr>
          <w:rFonts w:ascii="TraditionalNaskh" w:eastAsia="Times New Roman" w:cs="TraditionalNaskh"/>
          <w:sz w:val="24"/>
          <w:szCs w:val="24"/>
        </w:rPr>
      </w:pPr>
      <w:r>
        <w:rPr>
          <w:rFonts w:ascii="TraditionalNaskh" w:eastAsia="Times New Roman" w:cs="TraditionalNaskh"/>
          <w:b/>
          <w:bCs/>
          <w:sz w:val="24"/>
          <w:szCs w:val="24"/>
        </w:rPr>
        <w:t>3</w:t>
      </w:r>
      <w:r w:rsidRPr="00422524">
        <w:rPr>
          <w:rFonts w:ascii="TraditionalNaskh" w:eastAsia="Times New Roman" w:cs="TraditionalNaskh"/>
          <w:b/>
          <w:bCs/>
          <w:sz w:val="24"/>
          <w:szCs w:val="24"/>
        </w:rPr>
        <w:t>.)</w:t>
      </w:r>
      <w:r>
        <w:rPr>
          <w:rFonts w:ascii="TraditionalNaskh" w:eastAsia="Times New Roman" w:cs="TraditionalNaskh"/>
          <w:sz w:val="24"/>
          <w:szCs w:val="24"/>
        </w:rPr>
        <w:t>A</w:t>
      </w:r>
      <w:r>
        <w:rPr>
          <w:rFonts w:ascii="TraditionalNaskh" w:eastAsia="Times New Roman"/>
          <w:sz w:val="24"/>
          <w:szCs w:val="24"/>
        </w:rPr>
        <w:t>ş</w:t>
      </w:r>
      <w:r>
        <w:rPr>
          <w:rFonts w:ascii="TraditionalNaskh" w:eastAsia="Times New Roman" w:cs="TraditionalNaskh"/>
          <w:sz w:val="24"/>
          <w:szCs w:val="24"/>
        </w:rPr>
        <w:t>a</w:t>
      </w:r>
      <w:r>
        <w:rPr>
          <w:rFonts w:ascii="TraditionalNaskh" w:eastAsia="Times New Roman"/>
          <w:sz w:val="24"/>
          <w:szCs w:val="24"/>
        </w:rPr>
        <w:t>ğı</w:t>
      </w:r>
      <w:r>
        <w:rPr>
          <w:rFonts w:ascii="TraditionalNaskh" w:eastAsia="Times New Roman" w:cs="TraditionalNaskh"/>
          <w:sz w:val="24"/>
          <w:szCs w:val="24"/>
        </w:rPr>
        <w:t>daki bo</w:t>
      </w:r>
      <w:r>
        <w:rPr>
          <w:rFonts w:ascii="TraditionalNaskh" w:eastAsia="Times New Roman"/>
          <w:sz w:val="24"/>
          <w:szCs w:val="24"/>
        </w:rPr>
        <w:t>ş</w:t>
      </w:r>
      <w:r>
        <w:rPr>
          <w:rFonts w:ascii="TraditionalNaskh" w:eastAsia="Times New Roman" w:cs="TraditionalNaskh"/>
          <w:sz w:val="24"/>
          <w:szCs w:val="24"/>
        </w:rPr>
        <w:t>luklara uygunism-u i</w:t>
      </w:r>
      <w:r>
        <w:rPr>
          <w:rFonts w:ascii="TraditionalNaskh" w:eastAsia="Times New Roman"/>
          <w:sz w:val="24"/>
          <w:szCs w:val="24"/>
        </w:rPr>
        <w:t>ş</w:t>
      </w:r>
      <w:r>
        <w:rPr>
          <w:rFonts w:ascii="TraditionalNaskh" w:eastAsia="Times New Roman" w:cs="TraditionalNaskh"/>
          <w:sz w:val="24"/>
          <w:szCs w:val="24"/>
        </w:rPr>
        <w:t>aretlerden (</w:t>
      </w:r>
      <w:r w:rsidRPr="00B147BA">
        <w:rPr>
          <w:rFonts w:ascii="TraditionalNaskh" w:cs="TraditionalNaskh" w:hint="cs"/>
          <w:sz w:val="36"/>
          <w:szCs w:val="36"/>
        </w:rPr>
        <w:t>ذٰلِكَ</w:t>
      </w:r>
      <w:r w:rsidRPr="00B147BA">
        <w:rPr>
          <w:rFonts w:ascii="TraditionalNaskh" w:eastAsia="Times New Roman" w:cs="TraditionalNaskh"/>
          <w:sz w:val="36"/>
          <w:szCs w:val="36"/>
        </w:rPr>
        <w:t xml:space="preserve"> -</w:t>
      </w:r>
      <w:r w:rsidRPr="00B147BA">
        <w:rPr>
          <w:rFonts w:ascii="TraditionalNaskh" w:cs="TraditionalNaskh" w:hint="cs"/>
          <w:sz w:val="36"/>
          <w:szCs w:val="36"/>
        </w:rPr>
        <w:t>تِلْكَ</w:t>
      </w:r>
      <w:r>
        <w:rPr>
          <w:rFonts w:ascii="TraditionalNaskh" w:eastAsia="Times New Roman" w:cs="TraditionalNaskh"/>
          <w:sz w:val="24"/>
          <w:szCs w:val="24"/>
        </w:rPr>
        <w:t xml:space="preserve"> ) getiriniz.(12p)</w:t>
      </w:r>
    </w:p>
    <w:p w:rsidR="002C2C21" w:rsidRDefault="002C2C21" w:rsidP="008D7F23">
      <w:pPr>
        <w:rPr>
          <w:rFonts w:ascii="TraditionalNaskh"/>
          <w:sz w:val="24"/>
          <w:szCs w:val="24"/>
        </w:rPr>
      </w:pPr>
      <w:r w:rsidRPr="00E61CAA">
        <w:rPr>
          <w:rFonts w:ascii="TraditionalNaskh"/>
          <w:noProof/>
          <w:sz w:val="24"/>
          <w:szCs w:val="24"/>
          <w:lang w:eastAsia="tr-TR"/>
        </w:rPr>
        <w:pict>
          <v:shape id="Resim 4" o:spid="_x0000_i1026" type="#_x0000_t75" style="width:533.25pt;height:254.25pt;visibility:visible">
            <v:imagedata r:id="rId5" o:title=""/>
          </v:shape>
        </w:pict>
      </w:r>
    </w:p>
    <w:p w:rsidR="002C2C21" w:rsidRDefault="002C2C21" w:rsidP="00946387">
      <w:pPr>
        <w:rPr>
          <w:rFonts w:ascii="TraditionalNaskh"/>
        </w:rPr>
      </w:pPr>
    </w:p>
    <w:p w:rsidR="002C2C21" w:rsidRDefault="002C2C21" w:rsidP="009B520A">
      <w:pPr>
        <w:rPr>
          <w:rFonts w:ascii="TraditionalNaskh"/>
          <w:b/>
          <w:bCs/>
          <w:sz w:val="24"/>
          <w:szCs w:val="24"/>
        </w:rPr>
      </w:pPr>
    </w:p>
    <w:p w:rsidR="002C2C21" w:rsidRDefault="002C2C21" w:rsidP="009B520A">
      <w:pPr>
        <w:rPr>
          <w:rFonts w:ascii="TraditionalNaskh"/>
          <w:b/>
          <w:bCs/>
          <w:sz w:val="24"/>
          <w:szCs w:val="24"/>
        </w:rPr>
      </w:pPr>
    </w:p>
    <w:p w:rsidR="002C2C21" w:rsidRDefault="002C2C21" w:rsidP="004B5453">
      <w:pPr>
        <w:rPr>
          <w:rFonts w:ascii="TraditionalNaskh" w:eastAsia="Times New Roman" w:cs="TraditionalNaskh"/>
        </w:rPr>
      </w:pPr>
      <w:r>
        <w:rPr>
          <w:rFonts w:ascii="TraditionalNaskh" w:eastAsia="Times New Roman" w:cs="TraditionalNaskh"/>
          <w:b/>
          <w:bCs/>
          <w:sz w:val="24"/>
          <w:szCs w:val="24"/>
        </w:rPr>
        <w:t>4</w:t>
      </w:r>
      <w:r w:rsidRPr="005A7CE7">
        <w:rPr>
          <w:rFonts w:ascii="TraditionalNaskh" w:eastAsia="Times New Roman" w:cs="TraditionalNaskh"/>
          <w:b/>
          <w:bCs/>
          <w:sz w:val="24"/>
          <w:szCs w:val="24"/>
        </w:rPr>
        <w:t>-)</w:t>
      </w:r>
      <w:r>
        <w:rPr>
          <w:rFonts w:ascii="TraditionalNaskh" w:eastAsia="Times New Roman" w:cs="TraditionalNaskh"/>
        </w:rPr>
        <w:t>A</w:t>
      </w:r>
      <w:r>
        <w:rPr>
          <w:rFonts w:ascii="TraditionalNaskh" w:eastAsia="Times New Roman"/>
        </w:rPr>
        <w:t>ş</w:t>
      </w:r>
      <w:r>
        <w:rPr>
          <w:rFonts w:ascii="TraditionalNaskh" w:eastAsia="Times New Roman" w:cs="TraditionalNaskh"/>
        </w:rPr>
        <w:t>a</w:t>
      </w:r>
      <w:r>
        <w:rPr>
          <w:rFonts w:ascii="TraditionalNaskh" w:eastAsia="Times New Roman"/>
        </w:rPr>
        <w:t>ğı</w:t>
      </w:r>
      <w:r>
        <w:rPr>
          <w:rFonts w:ascii="TraditionalNaskh" w:eastAsia="Times New Roman" w:cs="TraditionalNaskh"/>
        </w:rPr>
        <w:t>daki resimde daire  i</w:t>
      </w:r>
      <w:r>
        <w:rPr>
          <w:rFonts w:ascii="TraditionalNaskh" w:eastAsia="Times New Roman"/>
        </w:rPr>
        <w:t>ç</w:t>
      </w:r>
      <w:r>
        <w:rPr>
          <w:rFonts w:ascii="TraditionalNaskh" w:eastAsia="Times New Roman" w:cs="TraditionalNaskh"/>
        </w:rPr>
        <w:t>ine al</w:t>
      </w:r>
      <w:r>
        <w:rPr>
          <w:rFonts w:ascii="TraditionalNaskh" w:eastAsia="Times New Roman"/>
        </w:rPr>
        <w:t>ı</w:t>
      </w:r>
      <w:r>
        <w:rPr>
          <w:rFonts w:ascii="TraditionalNaskh" w:eastAsia="Times New Roman" w:cs="TraditionalNaskh"/>
        </w:rPr>
        <w:t xml:space="preserve">nan </w:t>
      </w:r>
      <w:r>
        <w:rPr>
          <w:rFonts w:ascii="TraditionalNaskh" w:eastAsia="Times New Roman"/>
        </w:rPr>
        <w:t>ş</w:t>
      </w:r>
      <w:r>
        <w:rPr>
          <w:rFonts w:ascii="TraditionalNaskh" w:eastAsia="Times New Roman" w:cs="TraditionalNaskh"/>
        </w:rPr>
        <w:t>ekilleri s</w:t>
      </w:r>
      <w:r>
        <w:rPr>
          <w:rFonts w:ascii="TraditionalNaskh" w:eastAsia="Times New Roman"/>
        </w:rPr>
        <w:t>ı</w:t>
      </w:r>
      <w:r>
        <w:rPr>
          <w:rFonts w:ascii="TraditionalNaskh" w:eastAsia="Times New Roman" w:cs="TraditionalNaskh"/>
        </w:rPr>
        <w:t>ra say</w:t>
      </w:r>
      <w:r>
        <w:rPr>
          <w:rFonts w:ascii="TraditionalNaskh" w:eastAsia="Times New Roman"/>
        </w:rPr>
        <w:t>ı</w:t>
      </w:r>
      <w:r>
        <w:rPr>
          <w:rFonts w:ascii="TraditionalNaskh" w:eastAsia="Times New Roman" w:cs="TraditionalNaskh"/>
        </w:rPr>
        <w:t>s</w:t>
      </w:r>
      <w:r>
        <w:rPr>
          <w:rFonts w:ascii="TraditionalNaskh" w:eastAsia="Times New Roman"/>
        </w:rPr>
        <w:t>ı</w:t>
      </w:r>
      <w:r>
        <w:rPr>
          <w:rFonts w:ascii="TraditionalNaskh" w:eastAsia="Times New Roman" w:cs="TraditionalNaskh"/>
        </w:rPr>
        <w:t>na g</w:t>
      </w:r>
      <w:r>
        <w:rPr>
          <w:rFonts w:ascii="TraditionalNaskh" w:eastAsia="Times New Roman"/>
        </w:rPr>
        <w:t>ö</w:t>
      </w:r>
      <w:r>
        <w:rPr>
          <w:rFonts w:ascii="TraditionalNaskh" w:eastAsia="Times New Roman" w:cs="TraditionalNaskh"/>
        </w:rPr>
        <w:t>re yaz</w:t>
      </w:r>
      <w:r>
        <w:rPr>
          <w:rFonts w:ascii="TraditionalNaskh" w:eastAsia="Times New Roman"/>
        </w:rPr>
        <w:t>ı</w:t>
      </w:r>
      <w:r>
        <w:rPr>
          <w:rFonts w:ascii="TraditionalNaskh" w:eastAsia="Times New Roman" w:cs="TraditionalNaskh"/>
        </w:rPr>
        <w:t>n</w:t>
      </w:r>
      <w:r>
        <w:rPr>
          <w:rFonts w:ascii="TraditionalNaskh" w:eastAsia="Times New Roman"/>
        </w:rPr>
        <w:t>ı</w:t>
      </w:r>
      <w:r>
        <w:rPr>
          <w:rFonts w:ascii="TraditionalNaskh" w:eastAsia="Times New Roman" w:cs="TraditionalNaskh"/>
        </w:rPr>
        <w:t>z(12p)</w:t>
      </w:r>
    </w:p>
    <w:p w:rsidR="002C2C21" w:rsidRDefault="002C2C21" w:rsidP="002C7A8A">
      <w:pPr>
        <w:jc w:val="center"/>
        <w:rPr>
          <w:rFonts w:ascii="TraditionalNaskh"/>
        </w:rPr>
      </w:pPr>
      <w:r w:rsidRPr="00E61CAA">
        <w:rPr>
          <w:rFonts w:ascii="TraditionalNaskh"/>
          <w:noProof/>
          <w:lang w:eastAsia="tr-TR"/>
        </w:rPr>
        <w:pict>
          <v:shape id="Resim 5" o:spid="_x0000_i1027" type="#_x0000_t75" style="width:477pt;height:174pt;visibility:visible">
            <v:imagedata r:id="rId6" o:title=""/>
          </v:shape>
        </w:pict>
      </w:r>
    </w:p>
    <w:p w:rsidR="002C2C21" w:rsidRDefault="002C2C21" w:rsidP="00DE4ECE">
      <w:pPr>
        <w:jc w:val="right"/>
        <w:rPr>
          <w:rFonts w:ascii="Times New Roman" w:hAnsi="Times New Roman" w:cs="Times New Roman"/>
          <w:sz w:val="24"/>
          <w:szCs w:val="24"/>
        </w:rPr>
        <w:sectPr w:rsidR="002C2C21" w:rsidSect="00946387">
          <w:type w:val="continuous"/>
          <w:pgSz w:w="11906" w:h="16838"/>
          <w:pgMar w:top="397" w:right="567" w:bottom="232" w:left="567" w:header="709" w:footer="709" w:gutter="0"/>
          <w:cols w:space="709"/>
          <w:docGrid w:linePitch="360"/>
        </w:sectPr>
      </w:pPr>
    </w:p>
    <w:p w:rsidR="002C2C21" w:rsidRDefault="002C2C21" w:rsidP="00BC38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422524">
        <w:rPr>
          <w:rFonts w:ascii="Times New Roman" w:hAnsi="Times New Roman" w:cs="Times New Roman"/>
          <w:b/>
          <w:bCs/>
          <w:sz w:val="24"/>
          <w:szCs w:val="24"/>
        </w:rPr>
        <w:t>.)</w:t>
      </w:r>
      <w:r>
        <w:rPr>
          <w:rFonts w:ascii="Times New Roman" w:hAnsi="Times New Roman" w:cs="Times New Roman"/>
          <w:sz w:val="24"/>
          <w:szCs w:val="24"/>
        </w:rPr>
        <w:t>Aşağıdaki kelimeleriCem’isiniz (çoğullarını) örnekte yapıldığı gibi eşleştiriniz.(8P)</w:t>
      </w:r>
    </w:p>
    <w:p w:rsidR="002C2C21" w:rsidRDefault="002C2C21" w:rsidP="00BC388B">
      <w:pPr>
        <w:rPr>
          <w:rFonts w:ascii="Times New Roman" w:hAnsi="Times New Roman" w:cs="Times New Roman"/>
          <w:sz w:val="24"/>
          <w:szCs w:val="24"/>
        </w:rPr>
      </w:pPr>
      <w:r w:rsidRPr="00E61CAA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Resim 3" o:spid="_x0000_i1028" type="#_x0000_t75" style="width:251.25pt;height:255pt;visibility:visible">
            <v:imagedata r:id="rId7" o:title=""/>
          </v:shape>
        </w:pict>
      </w:r>
    </w:p>
    <w:p w:rsidR="002C2C21" w:rsidRDefault="002C2C21" w:rsidP="00B20AB0">
      <w:p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6.) </w:t>
      </w:r>
      <w:r w:rsidRPr="00717F9D">
        <w:rPr>
          <w:sz w:val="24"/>
          <w:szCs w:val="24"/>
        </w:rPr>
        <w:t>Aş</w:t>
      </w:r>
      <w:r>
        <w:rPr>
          <w:sz w:val="24"/>
          <w:szCs w:val="24"/>
        </w:rPr>
        <w:t xml:space="preserve">ağıdaki soruları </w:t>
      </w:r>
      <w:r w:rsidRPr="00717F9D">
        <w:rPr>
          <w:sz w:val="24"/>
          <w:szCs w:val="24"/>
        </w:rPr>
        <w:t>cevaplayınız.(12p)</w:t>
      </w:r>
    </w:p>
    <w:p w:rsidR="002C2C21" w:rsidRDefault="002C2C21" w:rsidP="00B20AB0">
      <w:pPr>
        <w:rPr>
          <w:sz w:val="24"/>
          <w:szCs w:val="24"/>
        </w:rPr>
      </w:pPr>
    </w:p>
    <w:p w:rsidR="002C2C21" w:rsidRDefault="002C2C21" w:rsidP="00B20AB0">
      <w:pPr>
        <w:jc w:val="right"/>
        <w:rPr>
          <w:rFonts w:ascii="TraditionalNaskh"/>
          <w:sz w:val="36"/>
          <w:szCs w:val="36"/>
        </w:rPr>
      </w:pPr>
      <w:r w:rsidRPr="006038BB">
        <w:rPr>
          <w:rFonts w:ascii="TraditionalNaskh" w:cs="TraditionalNaskh" w:hint="cs"/>
          <w:sz w:val="36"/>
          <w:szCs w:val="36"/>
        </w:rPr>
        <w:t>هلأنتعُضْوفينادياللُّغةالعَرَبِيّة؟</w:t>
      </w:r>
      <w:r w:rsidRPr="00E96A7E">
        <w:rPr>
          <w:rFonts w:ascii="TraditionalNaskh" w:eastAsia="Times New Roman" w:cs="TraditionalNaskh"/>
          <w:sz w:val="36"/>
          <w:szCs w:val="36"/>
        </w:rPr>
        <w:t>-</w:t>
      </w:r>
      <w:r w:rsidRPr="00E96A7E">
        <w:rPr>
          <w:rFonts w:ascii="TraditionalNaskh" w:cs="TraditionalNaskh" w:hint="cs"/>
          <w:sz w:val="36"/>
          <w:szCs w:val="36"/>
          <w:rtl/>
          <w:lang w:bidi="fa-IR"/>
        </w:rPr>
        <w:t>۱</w:t>
      </w:r>
    </w:p>
    <w:p w:rsidR="002C2C21" w:rsidRPr="00946387" w:rsidRDefault="002C2C21" w:rsidP="00B20AB0">
      <w:pPr>
        <w:jc w:val="center"/>
        <w:rPr>
          <w:rFonts w:ascii="TraditionalNaskh"/>
          <w:sz w:val="36"/>
          <w:szCs w:val="36"/>
        </w:rPr>
      </w:pPr>
      <w:r>
        <w:rPr>
          <w:rFonts w:ascii="TraditionalNaskh" w:eastAsia="Times New Roman"/>
          <w:sz w:val="28"/>
          <w:szCs w:val="28"/>
        </w:rPr>
        <w:t>………………………………………………………</w:t>
      </w:r>
      <w:r>
        <w:rPr>
          <w:rFonts w:ascii="TraditionalNaskh" w:eastAsia="Times New Roman" w:cs="TraditionalNaskh"/>
          <w:sz w:val="28"/>
          <w:szCs w:val="28"/>
        </w:rPr>
        <w:t>..</w:t>
      </w:r>
      <w:r w:rsidRPr="0035687C">
        <w:rPr>
          <w:rFonts w:ascii="TraditionalNaskh" w:cs="TraditionalNaskh" w:hint="cs"/>
          <w:sz w:val="44"/>
          <w:szCs w:val="44"/>
        </w:rPr>
        <w:t>نعم،</w:t>
      </w:r>
    </w:p>
    <w:p w:rsidR="002C2C21" w:rsidRDefault="002C2C21" w:rsidP="00B20AB0">
      <w:pPr>
        <w:jc w:val="center"/>
        <w:rPr>
          <w:sz w:val="24"/>
          <w:szCs w:val="24"/>
        </w:rPr>
      </w:pPr>
      <w:r w:rsidRPr="0035687C">
        <w:rPr>
          <w:rFonts w:ascii="Arial" w:hAnsi="Arial" w:cs="Arial"/>
          <w:sz w:val="32"/>
          <w:szCs w:val="32"/>
        </w:rPr>
        <w:t>هَلأنتعُضْوةفيناديالدِّفاعالمَدَنِيّ؟ (الشَّطْرَنْج</w:t>
      </w:r>
    </w:p>
    <w:p w:rsidR="002C2C21" w:rsidRDefault="002C2C21" w:rsidP="00B20AB0">
      <w:pPr>
        <w:jc w:val="right"/>
        <w:rPr>
          <w:rFonts w:ascii="TraditionalNaskh"/>
          <w:b/>
          <w:bCs/>
          <w:sz w:val="24"/>
          <w:szCs w:val="24"/>
        </w:rPr>
      </w:pPr>
      <w:r>
        <w:rPr>
          <w:rFonts w:ascii="TraditionalNaskh" w:eastAsia="Times New Roman"/>
          <w:sz w:val="28"/>
          <w:szCs w:val="28"/>
        </w:rPr>
        <w:t>……………</w:t>
      </w:r>
      <w:r>
        <w:rPr>
          <w:rFonts w:ascii="TraditionalNaskh" w:eastAsia="Times New Roman" w:cs="TraditionalNaskh"/>
          <w:sz w:val="28"/>
          <w:szCs w:val="28"/>
        </w:rPr>
        <w:t>.</w:t>
      </w:r>
      <w:r>
        <w:rPr>
          <w:rFonts w:ascii="TraditionalNaskh" w:eastAsia="Times New Roman"/>
          <w:sz w:val="28"/>
          <w:szCs w:val="28"/>
        </w:rPr>
        <w:t>………………………………………………</w:t>
      </w:r>
      <w:r>
        <w:rPr>
          <w:rFonts w:ascii="TraditionalNaskh" w:eastAsia="Times New Roman" w:cs="TraditionalNaskh"/>
          <w:sz w:val="28"/>
          <w:szCs w:val="28"/>
        </w:rPr>
        <w:t>..</w:t>
      </w:r>
      <w:r w:rsidRPr="0035687C">
        <w:rPr>
          <w:rFonts w:ascii="TraditionalNaskh" w:cs="TraditionalNaskh" w:hint="cs"/>
          <w:sz w:val="44"/>
          <w:szCs w:val="44"/>
        </w:rPr>
        <w:t>لا</w:t>
      </w:r>
    </w:p>
    <w:p w:rsidR="002C2C21" w:rsidRDefault="002C2C21" w:rsidP="00946387">
      <w:pPr>
        <w:jc w:val="right"/>
        <w:rPr>
          <w:rFonts w:ascii="TraditionalNaskh"/>
          <w:sz w:val="32"/>
          <w:szCs w:val="32"/>
        </w:rPr>
      </w:pPr>
    </w:p>
    <w:p w:rsidR="002C2C21" w:rsidRDefault="002C2C21" w:rsidP="009B520A">
      <w:pPr>
        <w:rPr>
          <w:rFonts w:hAnsi="TraditionalNaskh"/>
          <w:b/>
          <w:bCs/>
        </w:rPr>
      </w:pPr>
    </w:p>
    <w:p w:rsidR="002C2C21" w:rsidRPr="00D550D3" w:rsidRDefault="002C2C21" w:rsidP="009B520A">
      <w:pPr>
        <w:rPr>
          <w:rFonts w:ascii="Times New Roman" w:hAnsi="Times New Roman" w:cs="Times New Roman"/>
        </w:rPr>
      </w:pPr>
      <w:r>
        <w:rPr>
          <w:rFonts w:eastAsia="Times New Roman" w:hAnsi="TraditionalNaskh"/>
          <w:b/>
          <w:bCs/>
        </w:rPr>
        <w:t>7</w:t>
      </w:r>
      <w:r w:rsidRPr="00D550D3">
        <w:rPr>
          <w:rFonts w:eastAsia="Times New Roman" w:hAnsi="TraditionalNaskh"/>
          <w:b/>
          <w:bCs/>
        </w:rPr>
        <w:t xml:space="preserve">.) </w:t>
      </w:r>
      <w:r w:rsidRPr="00D550D3">
        <w:rPr>
          <w:rFonts w:ascii="Times New Roman" w:hAnsi="Times New Roman" w:cs="Times New Roman"/>
        </w:rPr>
        <w:t>Aşağıda dağınık verilen kelimeleri düzenleyerek anlamlı cümleler haline getiriniz.(12P)</w:t>
      </w:r>
    </w:p>
    <w:p w:rsidR="002C2C21" w:rsidRPr="00D550D3" w:rsidRDefault="002C2C21" w:rsidP="009B520A">
      <w:pPr>
        <w:jc w:val="right"/>
        <w:rPr>
          <w:rFonts w:ascii="Times New Roman" w:hAnsi="Times New Roman" w:cs="Times New Roman"/>
          <w:sz w:val="36"/>
          <w:szCs w:val="36"/>
        </w:rPr>
      </w:pPr>
      <w:r w:rsidRPr="00D550D3">
        <w:rPr>
          <w:rFonts w:ascii="TraditionalNaskh" w:eastAsia="Times New Roman" w:cs="TraditionalNaskh"/>
          <w:sz w:val="36"/>
          <w:szCs w:val="36"/>
        </w:rPr>
        <w:t xml:space="preserve"> (</w:t>
      </w:r>
      <w:r w:rsidRPr="00D550D3">
        <w:rPr>
          <w:rFonts w:ascii="TraditionalNaskh" w:cs="TraditionalNaskh" w:hint="cs"/>
          <w:sz w:val="36"/>
          <w:szCs w:val="36"/>
        </w:rPr>
        <w:t>فَعَلْتِ</w:t>
      </w:r>
      <w:r>
        <w:rPr>
          <w:rFonts w:ascii="TraditionalNaskh" w:eastAsia="Times New Roman"/>
          <w:sz w:val="36"/>
          <w:szCs w:val="36"/>
        </w:rPr>
        <w:t>–</w:t>
      </w:r>
      <w:r w:rsidRPr="00D550D3">
        <w:rPr>
          <w:rFonts w:ascii="TraditionalNaskh" w:cs="TraditionalNaskh" w:hint="cs"/>
          <w:sz w:val="36"/>
          <w:szCs w:val="36"/>
        </w:rPr>
        <w:t>العُطْلة؟</w:t>
      </w:r>
      <w:r w:rsidRPr="00D550D3">
        <w:rPr>
          <w:rFonts w:ascii="TraditionalNaskh" w:eastAsia="Times New Roman" w:cs="TraditionalNaskh"/>
          <w:sz w:val="36"/>
          <w:szCs w:val="36"/>
        </w:rPr>
        <w:t xml:space="preserve"> -</w:t>
      </w:r>
      <w:r w:rsidRPr="00D550D3">
        <w:rPr>
          <w:rFonts w:ascii="TraditionalNaskh" w:cs="TraditionalNaskh" w:hint="cs"/>
          <w:sz w:val="36"/>
          <w:szCs w:val="36"/>
        </w:rPr>
        <w:t>في</w:t>
      </w:r>
      <w:r>
        <w:rPr>
          <w:rFonts w:ascii="TraditionalNaskh" w:eastAsia="Times New Roman"/>
          <w:sz w:val="36"/>
          <w:szCs w:val="36"/>
        </w:rPr>
        <w:t>–</w:t>
      </w:r>
      <w:r w:rsidRPr="00D550D3">
        <w:rPr>
          <w:rFonts w:ascii="TraditionalNaskh" w:cs="TraditionalNaskh" w:hint="cs"/>
          <w:sz w:val="36"/>
          <w:szCs w:val="36"/>
        </w:rPr>
        <w:t>ماذا</w:t>
      </w:r>
      <w:r w:rsidRPr="00D550D3">
        <w:rPr>
          <w:rFonts w:ascii="TraditionalNaskh" w:eastAsia="Times New Roman"/>
          <w:sz w:val="36"/>
          <w:szCs w:val="36"/>
        </w:rPr>
        <w:t>–</w:t>
      </w:r>
      <w:r w:rsidRPr="00D550D3">
        <w:rPr>
          <w:rFonts w:ascii="TraditionalNaskh" w:eastAsia="Times New Roman" w:cs="TraditionalNaskh"/>
          <w:sz w:val="36"/>
          <w:szCs w:val="36"/>
        </w:rPr>
        <w:t xml:space="preserve"> )</w:t>
      </w:r>
    </w:p>
    <w:p w:rsidR="002C2C21" w:rsidRPr="009B520A" w:rsidRDefault="002C2C21" w:rsidP="00216A06">
      <w:pPr>
        <w:jc w:val="right"/>
        <w:rPr>
          <w:rFonts w:ascii="TraditionalNaskh"/>
        </w:rPr>
      </w:pPr>
      <w:r w:rsidRPr="009B520A">
        <w:rPr>
          <w:rFonts w:ascii="TraditionalNaskh" w:eastAsia="Times New Roman"/>
        </w:rPr>
        <w:t>……</w:t>
      </w:r>
      <w:r w:rsidRPr="009B520A">
        <w:rPr>
          <w:rFonts w:ascii="TraditionalNaskh" w:eastAsia="Times New Roman" w:cs="TraditionalNaskh"/>
        </w:rPr>
        <w:t>,,</w:t>
      </w:r>
      <w:r w:rsidRPr="009B520A">
        <w:rPr>
          <w:rFonts w:ascii="TraditionalNaskh" w:eastAsia="Times New Roman"/>
        </w:rPr>
        <w:t>…………………</w:t>
      </w:r>
      <w:r w:rsidRPr="009B520A">
        <w:rPr>
          <w:rFonts w:ascii="TraditionalNaskh" w:eastAsia="Times New Roman" w:cs="TraditionalNaskh"/>
        </w:rPr>
        <w:t>.</w:t>
      </w:r>
      <w:r w:rsidRPr="009B520A">
        <w:rPr>
          <w:rFonts w:ascii="TraditionalNaskh" w:eastAsia="Times New Roman"/>
        </w:rPr>
        <w:t>………………………………</w:t>
      </w:r>
      <w:r w:rsidRPr="009B520A">
        <w:rPr>
          <w:rFonts w:ascii="TraditionalNaskh" w:eastAsia="Times New Roman" w:cs="TraditionalNaskh"/>
        </w:rPr>
        <w:t>.</w:t>
      </w:r>
      <w:r>
        <w:rPr>
          <w:rFonts w:ascii="Wingdings" w:hAnsi="Wingdings" w:cs="Wingdings"/>
        </w:rPr>
        <w:sym w:font="Wingdings" w:char="F0DF"/>
      </w:r>
    </w:p>
    <w:p w:rsidR="002C2C21" w:rsidRPr="00D550D3" w:rsidRDefault="002C2C21" w:rsidP="00300C8F">
      <w:pPr>
        <w:jc w:val="right"/>
        <w:rPr>
          <w:rFonts w:ascii="TraditionalNaskh"/>
          <w:b/>
          <w:bCs/>
          <w:sz w:val="36"/>
          <w:szCs w:val="36"/>
        </w:rPr>
      </w:pPr>
      <w:r w:rsidRPr="00D550D3">
        <w:rPr>
          <w:rFonts w:ascii="TraditionalNaskh" w:eastAsia="Times New Roman" w:cs="TraditionalNaskh"/>
          <w:b/>
          <w:bCs/>
          <w:sz w:val="36"/>
          <w:szCs w:val="36"/>
        </w:rPr>
        <w:t>(</w:t>
      </w:r>
      <w:r w:rsidRPr="00D550D3">
        <w:rPr>
          <w:rFonts w:ascii="TraditionalNaskh" w:cs="TraditionalNaskh" w:hint="cs"/>
          <w:sz w:val="36"/>
          <w:szCs w:val="36"/>
        </w:rPr>
        <w:t>إسْطَنْبول</w:t>
      </w:r>
      <w:r>
        <w:rPr>
          <w:rFonts w:ascii="TraditionalNaskh" w:eastAsia="Times New Roman" w:cs="TraditionalNaskh"/>
          <w:b/>
          <w:bCs/>
          <w:sz w:val="36"/>
          <w:szCs w:val="36"/>
        </w:rPr>
        <w:t>-</w:t>
      </w:r>
      <w:r w:rsidRPr="00D550D3">
        <w:rPr>
          <w:rFonts w:ascii="TraditionalNaskh" w:cs="TraditionalNaskh" w:hint="cs"/>
          <w:sz w:val="36"/>
          <w:szCs w:val="36"/>
        </w:rPr>
        <w:t>الأَماكِن</w:t>
      </w:r>
      <w:r w:rsidRPr="00D550D3">
        <w:rPr>
          <w:rFonts w:ascii="TraditionalNaskh" w:eastAsia="Times New Roman" w:cs="TraditionalNaskh"/>
          <w:sz w:val="36"/>
          <w:szCs w:val="36"/>
        </w:rPr>
        <w:t>-</w:t>
      </w:r>
      <w:r w:rsidRPr="00D550D3">
        <w:rPr>
          <w:rFonts w:ascii="TraditionalNaskh" w:cs="TraditionalNaskh" w:hint="cs"/>
          <w:sz w:val="36"/>
          <w:szCs w:val="36"/>
        </w:rPr>
        <w:t>فيزُرْت</w:t>
      </w:r>
      <w:r>
        <w:rPr>
          <w:rFonts w:ascii="TraditionalNaskh" w:eastAsia="Times New Roman"/>
          <w:sz w:val="36"/>
          <w:szCs w:val="36"/>
        </w:rPr>
        <w:t>–</w:t>
      </w:r>
      <w:r w:rsidRPr="00D550D3">
        <w:rPr>
          <w:rFonts w:ascii="TraditionalNaskh" w:cs="TraditionalNaskh" w:hint="cs"/>
          <w:sz w:val="36"/>
          <w:szCs w:val="36"/>
        </w:rPr>
        <w:t>التّاريخِيّة</w:t>
      </w:r>
    </w:p>
    <w:p w:rsidR="002C2C21" w:rsidRDefault="002C2C21" w:rsidP="00216A06">
      <w:pPr>
        <w:jc w:val="right"/>
        <w:rPr>
          <w:rFonts w:ascii="TraditionalNaskh"/>
          <w:sz w:val="24"/>
          <w:szCs w:val="24"/>
        </w:rPr>
      </w:pPr>
      <w:r w:rsidRPr="009B520A">
        <w:rPr>
          <w:rFonts w:ascii="TraditionalNaskh" w:eastAsia="Times New Roman"/>
          <w:sz w:val="24"/>
          <w:szCs w:val="24"/>
        </w:rPr>
        <w:t>……</w:t>
      </w:r>
      <w:r w:rsidRPr="009B520A">
        <w:rPr>
          <w:rFonts w:ascii="TraditionalNaskh" w:eastAsia="Times New Roman" w:cs="TraditionalNaskh"/>
          <w:sz w:val="24"/>
          <w:szCs w:val="24"/>
        </w:rPr>
        <w:t>,,</w:t>
      </w:r>
      <w:r w:rsidRPr="009B520A">
        <w:rPr>
          <w:rFonts w:ascii="TraditionalNaskh" w:eastAsia="Times New Roman"/>
          <w:sz w:val="24"/>
          <w:szCs w:val="24"/>
        </w:rPr>
        <w:t>…………………</w:t>
      </w:r>
      <w:r w:rsidRPr="009B520A">
        <w:rPr>
          <w:rFonts w:ascii="TraditionalNaskh" w:eastAsia="Times New Roman" w:cs="TraditionalNaskh"/>
          <w:sz w:val="24"/>
          <w:szCs w:val="24"/>
        </w:rPr>
        <w:t>.</w:t>
      </w:r>
      <w:r w:rsidRPr="009B520A">
        <w:rPr>
          <w:rFonts w:ascii="TraditionalNaskh" w:eastAsia="Times New Roman"/>
          <w:sz w:val="24"/>
          <w:szCs w:val="24"/>
        </w:rPr>
        <w:t>………………………………</w:t>
      </w:r>
      <w:r w:rsidRPr="009B520A">
        <w:rPr>
          <w:rFonts w:ascii="TraditionalNaskh" w:eastAsia="Times New Roman" w:cs="TraditionalNaskh"/>
          <w:sz w:val="24"/>
          <w:szCs w:val="24"/>
        </w:rPr>
        <w:t>.</w:t>
      </w:r>
      <w:r>
        <w:rPr>
          <w:rFonts w:ascii="Wingdings" w:hAnsi="Wingdings" w:cs="Wingdings"/>
          <w:sz w:val="24"/>
          <w:szCs w:val="24"/>
        </w:rPr>
        <w:sym w:font="Wingdings" w:char="F0DF"/>
      </w:r>
    </w:p>
    <w:p w:rsidR="002C2C21" w:rsidRDefault="002C2C21" w:rsidP="00FF11B3">
      <w:pPr>
        <w:rPr>
          <w:rFonts w:ascii="TraditionalNaskh" w:eastAsia="Times New Roman" w:cs="TraditionalNaskh"/>
          <w:sz w:val="24"/>
          <w:szCs w:val="24"/>
        </w:rPr>
      </w:pPr>
      <w:r w:rsidRPr="00300C8F">
        <w:rPr>
          <w:rFonts w:ascii="TraditionalNaskh" w:eastAsia="Times New Roman" w:cs="TraditionalNaskh"/>
          <w:b/>
          <w:bCs/>
          <w:sz w:val="24"/>
          <w:szCs w:val="24"/>
        </w:rPr>
        <w:t>8.)</w:t>
      </w:r>
      <w:r>
        <w:rPr>
          <w:rFonts w:ascii="TraditionalNaskh" w:eastAsia="Times New Roman" w:cs="TraditionalNaskh"/>
          <w:sz w:val="24"/>
          <w:szCs w:val="24"/>
        </w:rPr>
        <w:t>A</w:t>
      </w:r>
      <w:r>
        <w:rPr>
          <w:rFonts w:ascii="TraditionalNaskh" w:eastAsia="Times New Roman"/>
          <w:sz w:val="24"/>
          <w:szCs w:val="24"/>
        </w:rPr>
        <w:t>ş</w:t>
      </w:r>
      <w:r>
        <w:rPr>
          <w:rFonts w:ascii="TraditionalNaskh" w:eastAsia="Times New Roman" w:cs="TraditionalNaskh"/>
          <w:sz w:val="24"/>
          <w:szCs w:val="24"/>
        </w:rPr>
        <w:t>a</w:t>
      </w:r>
      <w:r>
        <w:rPr>
          <w:rFonts w:ascii="TraditionalNaskh" w:eastAsia="Times New Roman"/>
          <w:sz w:val="24"/>
          <w:szCs w:val="24"/>
        </w:rPr>
        <w:t>ğı</w:t>
      </w:r>
      <w:r>
        <w:rPr>
          <w:rFonts w:ascii="TraditionalNaskh" w:eastAsia="Times New Roman" w:cs="TraditionalNaskh"/>
          <w:sz w:val="24"/>
          <w:szCs w:val="24"/>
        </w:rPr>
        <w:t>daki kelimelerin anlamlar</w:t>
      </w:r>
      <w:r>
        <w:rPr>
          <w:rFonts w:ascii="TraditionalNaskh" w:eastAsia="Times New Roman"/>
          <w:sz w:val="24"/>
          <w:szCs w:val="24"/>
        </w:rPr>
        <w:t>ı</w:t>
      </w:r>
      <w:r>
        <w:rPr>
          <w:rFonts w:ascii="TraditionalNaskh" w:eastAsia="Times New Roman" w:cs="TraditionalNaskh"/>
          <w:sz w:val="24"/>
          <w:szCs w:val="24"/>
        </w:rPr>
        <w:t>n</w:t>
      </w:r>
      <w:r>
        <w:rPr>
          <w:rFonts w:ascii="TraditionalNaskh" w:eastAsia="Times New Roman"/>
          <w:sz w:val="24"/>
          <w:szCs w:val="24"/>
        </w:rPr>
        <w:t>ı</w:t>
      </w:r>
      <w:r>
        <w:rPr>
          <w:rFonts w:ascii="TraditionalNaskh" w:eastAsia="Times New Roman" w:cs="TraditionalNaskh"/>
          <w:sz w:val="24"/>
          <w:szCs w:val="24"/>
        </w:rPr>
        <w:t xml:space="preserve"> yaz</w:t>
      </w:r>
      <w:r>
        <w:rPr>
          <w:rFonts w:ascii="TraditionalNaskh" w:eastAsia="Times New Roman"/>
          <w:sz w:val="24"/>
          <w:szCs w:val="24"/>
        </w:rPr>
        <w:t>ı</w:t>
      </w:r>
      <w:r>
        <w:rPr>
          <w:rFonts w:ascii="TraditionalNaskh" w:eastAsia="Times New Roman" w:cs="TraditionalNaskh"/>
          <w:sz w:val="24"/>
          <w:szCs w:val="24"/>
        </w:rPr>
        <w:t>n</w:t>
      </w:r>
      <w:r>
        <w:rPr>
          <w:rFonts w:ascii="TraditionalNaskh" w:eastAsia="Times New Roman"/>
          <w:sz w:val="24"/>
          <w:szCs w:val="24"/>
        </w:rPr>
        <w:t>ı</w:t>
      </w:r>
      <w:r>
        <w:rPr>
          <w:rFonts w:ascii="TraditionalNaskh" w:eastAsia="Times New Roman" w:cs="TraditionalNaskh"/>
          <w:sz w:val="24"/>
          <w:szCs w:val="24"/>
        </w:rPr>
        <w:t>z.(10P)</w:t>
      </w:r>
    </w:p>
    <w:p w:rsidR="002C2C21" w:rsidRDefault="002C2C21" w:rsidP="00FF11B3">
      <w:pPr>
        <w:jc w:val="right"/>
        <w:rPr>
          <w:rFonts w:ascii="TraditionalNaskh"/>
          <w:sz w:val="24"/>
          <w:szCs w:val="24"/>
        </w:rPr>
      </w:pPr>
      <w:r>
        <w:rPr>
          <w:rFonts w:ascii="TraditionalNaskh" w:eastAsia="Times New Roman" w:cs="TraditionalNaskh"/>
          <w:sz w:val="24"/>
          <w:szCs w:val="24"/>
        </w:rPr>
        <w:t xml:space="preserve">: </w:t>
      </w:r>
      <w:r w:rsidRPr="00674734">
        <w:rPr>
          <w:rFonts w:ascii="TraditionalNaskh" w:cs="TraditionalNaskh" w:hint="cs"/>
          <w:sz w:val="32"/>
          <w:szCs w:val="32"/>
        </w:rPr>
        <w:t>الصَّفّالأَوَّل</w:t>
      </w:r>
    </w:p>
    <w:p w:rsidR="002C2C21" w:rsidRDefault="002C2C21" w:rsidP="00FF11B3">
      <w:pPr>
        <w:jc w:val="right"/>
        <w:rPr>
          <w:rFonts w:ascii="TraditionalNaskh"/>
          <w:sz w:val="40"/>
          <w:szCs w:val="40"/>
        </w:rPr>
      </w:pPr>
      <w:r>
        <w:rPr>
          <w:rFonts w:ascii="TraditionalNaskh" w:eastAsia="Times New Roman" w:cs="TraditionalNaskh"/>
          <w:sz w:val="44"/>
          <w:szCs w:val="44"/>
        </w:rPr>
        <w:t xml:space="preserve">: </w:t>
      </w:r>
      <w:r w:rsidRPr="00300C8F">
        <w:rPr>
          <w:rFonts w:ascii="TraditionalNaskh" w:cs="TraditionalNaskh" w:hint="cs"/>
          <w:sz w:val="36"/>
          <w:szCs w:val="36"/>
        </w:rPr>
        <w:t>عُضْو</w:t>
      </w:r>
    </w:p>
    <w:p w:rsidR="002C2C21" w:rsidRPr="00674734" w:rsidRDefault="002C2C21" w:rsidP="00FF11B3">
      <w:pPr>
        <w:jc w:val="right"/>
        <w:rPr>
          <w:rFonts w:ascii="TraditionalNaskh"/>
          <w:sz w:val="36"/>
          <w:szCs w:val="36"/>
        </w:rPr>
      </w:pPr>
      <w:r w:rsidRPr="00674734">
        <w:rPr>
          <w:rFonts w:ascii="TraditionalNaskh" w:eastAsia="Times New Roman" w:cs="TraditionalNaskh"/>
          <w:sz w:val="36"/>
          <w:szCs w:val="36"/>
        </w:rPr>
        <w:t xml:space="preserve">: </w:t>
      </w:r>
      <w:r w:rsidRPr="00674734">
        <w:rPr>
          <w:rFonts w:ascii="TraditionalNaskh" w:cs="TraditionalNaskh" w:hint="cs"/>
          <w:sz w:val="36"/>
          <w:szCs w:val="36"/>
        </w:rPr>
        <w:t>سَجِّل</w:t>
      </w:r>
    </w:p>
    <w:p w:rsidR="002C2C21" w:rsidRDefault="002C2C21" w:rsidP="00B45B97">
      <w:pPr>
        <w:jc w:val="right"/>
        <w:rPr>
          <w:rFonts w:ascii="TraditionalNaskh"/>
          <w:sz w:val="36"/>
          <w:szCs w:val="36"/>
        </w:rPr>
      </w:pPr>
      <w:r w:rsidRPr="00674734">
        <w:rPr>
          <w:rFonts w:ascii="TraditionalNaskh" w:eastAsia="Times New Roman" w:cs="TraditionalNaskh"/>
          <w:sz w:val="36"/>
          <w:szCs w:val="36"/>
        </w:rPr>
        <w:t xml:space="preserve">: </w:t>
      </w:r>
      <w:r w:rsidRPr="00B45B97">
        <w:rPr>
          <w:rFonts w:ascii="TraditionalNaskh" w:cs="TraditionalNaskh" w:hint="cs"/>
          <w:sz w:val="36"/>
          <w:szCs w:val="36"/>
        </w:rPr>
        <w:t>بِصَوْتٍعَالٍ</w:t>
      </w:r>
    </w:p>
    <w:p w:rsidR="002C2C21" w:rsidRDefault="002C2C21" w:rsidP="00674734">
      <w:pPr>
        <w:jc w:val="right"/>
        <w:rPr>
          <w:rFonts w:ascii="TraditionalNaskh"/>
          <w:sz w:val="36"/>
          <w:szCs w:val="36"/>
        </w:rPr>
      </w:pPr>
      <w:r w:rsidRPr="00674734">
        <w:rPr>
          <w:rFonts w:ascii="TraditionalNaskh" w:eastAsia="Times New Roman" w:cs="TraditionalNaskh"/>
          <w:sz w:val="36"/>
          <w:szCs w:val="36"/>
        </w:rPr>
        <w:t xml:space="preserve">: </w:t>
      </w:r>
      <w:r w:rsidRPr="00674734">
        <w:rPr>
          <w:rFonts w:ascii="TraditionalNaskh" w:cs="TraditionalNaskh" w:hint="cs"/>
          <w:sz w:val="36"/>
          <w:szCs w:val="36"/>
        </w:rPr>
        <w:t>السَّنَوِيّالواجِب</w:t>
      </w:r>
    </w:p>
    <w:p w:rsidR="002C2C21" w:rsidRDefault="002C2C21" w:rsidP="00674734">
      <w:pPr>
        <w:jc w:val="right"/>
        <w:rPr>
          <w:rFonts w:ascii="TraditionalNaskh"/>
          <w:sz w:val="36"/>
          <w:szCs w:val="36"/>
        </w:rPr>
      </w:pPr>
      <w:r>
        <w:rPr>
          <w:rFonts w:ascii="TraditionalNaskh" w:eastAsia="Times New Roman" w:cs="TraditionalNaskh"/>
          <w:sz w:val="44"/>
          <w:szCs w:val="44"/>
        </w:rPr>
        <w:t xml:space="preserve">: </w:t>
      </w:r>
      <w:r w:rsidRPr="00674734">
        <w:rPr>
          <w:rFonts w:ascii="TraditionalNaskh" w:cs="TraditionalNaskh" w:hint="cs"/>
          <w:sz w:val="36"/>
          <w:szCs w:val="36"/>
        </w:rPr>
        <w:t>الرِّياضِيّات</w:t>
      </w:r>
    </w:p>
    <w:p w:rsidR="002C2C21" w:rsidRDefault="002C2C21" w:rsidP="00674734">
      <w:pPr>
        <w:jc w:val="right"/>
        <w:rPr>
          <w:rFonts w:ascii="TraditionalNaskh"/>
          <w:sz w:val="36"/>
          <w:szCs w:val="36"/>
        </w:rPr>
      </w:pPr>
      <w:r>
        <w:rPr>
          <w:rFonts w:ascii="TraditionalNaskh" w:eastAsia="Times New Roman" w:cs="TraditionalNaskh"/>
          <w:sz w:val="36"/>
          <w:szCs w:val="36"/>
        </w:rPr>
        <w:t xml:space="preserve">: </w:t>
      </w:r>
      <w:r w:rsidRPr="00674734">
        <w:rPr>
          <w:rFonts w:ascii="TraditionalNaskh" w:cs="TraditionalNaskh" w:hint="cs"/>
          <w:sz w:val="36"/>
          <w:szCs w:val="36"/>
        </w:rPr>
        <w:t>يَاسلَام</w:t>
      </w:r>
    </w:p>
    <w:p w:rsidR="002C2C21" w:rsidRDefault="002C2C21" w:rsidP="00674734">
      <w:pPr>
        <w:jc w:val="right"/>
        <w:rPr>
          <w:rFonts w:ascii="TraditionalNaskh"/>
          <w:sz w:val="36"/>
          <w:szCs w:val="36"/>
        </w:rPr>
      </w:pPr>
      <w:r>
        <w:rPr>
          <w:rFonts w:ascii="TraditionalNaskh" w:eastAsia="Times New Roman" w:cs="TraditionalNaskh"/>
          <w:sz w:val="36"/>
          <w:szCs w:val="36"/>
        </w:rPr>
        <w:t xml:space="preserve">: </w:t>
      </w:r>
      <w:r w:rsidRPr="00300C8F">
        <w:rPr>
          <w:rFonts w:ascii="TraditionalNaskh" w:cs="TraditionalNaskh" w:hint="cs"/>
          <w:sz w:val="36"/>
          <w:szCs w:val="36"/>
        </w:rPr>
        <w:t>جَلَسْتُ</w:t>
      </w:r>
    </w:p>
    <w:p w:rsidR="002C2C21" w:rsidRDefault="002C2C21" w:rsidP="00300C8F">
      <w:pPr>
        <w:jc w:val="right"/>
        <w:rPr>
          <w:rFonts w:ascii="TraditionalNaskh"/>
          <w:sz w:val="36"/>
          <w:szCs w:val="36"/>
        </w:rPr>
      </w:pPr>
      <w:r>
        <w:rPr>
          <w:rFonts w:ascii="TraditionalNaskh" w:eastAsia="Times New Roman" w:cs="TraditionalNaskh"/>
          <w:sz w:val="36"/>
          <w:szCs w:val="36"/>
        </w:rPr>
        <w:t xml:space="preserve">: </w:t>
      </w:r>
      <w:r w:rsidRPr="00300C8F">
        <w:rPr>
          <w:rFonts w:ascii="TraditionalNaskh" w:cs="TraditionalNaskh" w:hint="cs"/>
          <w:sz w:val="36"/>
          <w:szCs w:val="36"/>
        </w:rPr>
        <w:t>طُلّابٌ</w:t>
      </w:r>
    </w:p>
    <w:p w:rsidR="002C2C21" w:rsidRPr="00674734" w:rsidRDefault="002C2C21" w:rsidP="00300C8F">
      <w:pPr>
        <w:jc w:val="right"/>
        <w:rPr>
          <w:rFonts w:ascii="TraditionalNaskh"/>
          <w:sz w:val="36"/>
          <w:szCs w:val="36"/>
        </w:rPr>
      </w:pPr>
      <w:r>
        <w:rPr>
          <w:rFonts w:ascii="TraditionalNaskh" w:eastAsia="Times New Roman" w:cs="TraditionalNaskh"/>
          <w:sz w:val="36"/>
          <w:szCs w:val="36"/>
        </w:rPr>
        <w:t xml:space="preserve">: </w:t>
      </w:r>
      <w:r w:rsidRPr="00300C8F">
        <w:rPr>
          <w:rFonts w:ascii="TraditionalNaskh" w:cs="TraditionalNaskh" w:hint="cs"/>
          <w:sz w:val="36"/>
          <w:szCs w:val="36"/>
        </w:rPr>
        <w:t>نَظَرْتُ</w:t>
      </w:r>
    </w:p>
    <w:p w:rsidR="002C2C21" w:rsidRPr="00216A06" w:rsidRDefault="002C2C21" w:rsidP="00132217">
      <w:pPr>
        <w:ind w:left="360"/>
        <w:jc w:val="right"/>
        <w:rPr>
          <w:rFonts w:ascii="Lucida Handwriting" w:hAnsi="Lucida Handwriting" w:cs="Lucida Handwriting"/>
          <w:b/>
          <w:bCs/>
          <w:sz w:val="28"/>
          <w:szCs w:val="28"/>
        </w:rPr>
      </w:pPr>
      <w:r w:rsidRPr="00717F9D">
        <w:rPr>
          <w:rFonts w:ascii="Traditional Arabic" w:hAnsi="Traditional Arabic" w:cs="Traditional Arabic"/>
          <w:b/>
          <w:bCs/>
          <w:sz w:val="36"/>
          <w:szCs w:val="36"/>
        </w:rPr>
        <w:t>أتَمَنىَّ لَكُمْ النَّجاَحَ</w:t>
      </w:r>
      <w:r w:rsidRPr="00827E43">
        <w:rPr>
          <w:rFonts w:ascii="Lucida Handwriting" w:hAnsi="Lucida Handwriting" w:cs="Lucida Handwriting"/>
          <w:sz w:val="16"/>
          <w:szCs w:val="16"/>
        </w:rPr>
        <w:t>(Size Ba</w:t>
      </w:r>
      <w:r w:rsidRPr="00827E43">
        <w:rPr>
          <w:rFonts w:ascii="Times New Roman" w:hAnsi="Times New Roman" w:cs="Times New Roman"/>
          <w:sz w:val="16"/>
          <w:szCs w:val="16"/>
        </w:rPr>
        <w:t>ş</w:t>
      </w:r>
      <w:r w:rsidRPr="00827E43">
        <w:rPr>
          <w:rFonts w:ascii="Lucida Handwriting" w:hAnsi="Lucida Handwriting" w:cs="Lucida Handwriting"/>
          <w:sz w:val="16"/>
          <w:szCs w:val="16"/>
        </w:rPr>
        <w:t>arılar Dilerim)</w:t>
      </w:r>
      <w:bookmarkStart w:id="0" w:name="_GoBack"/>
      <w:bookmarkEnd w:id="0"/>
    </w:p>
    <w:sectPr w:rsidR="002C2C21" w:rsidRPr="00216A06" w:rsidSect="00300C8F">
      <w:type w:val="continuous"/>
      <w:pgSz w:w="11906" w:h="16838"/>
      <w:pgMar w:top="340" w:right="567" w:bottom="232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10000000000000000"/>
    <w:charset w:val="00"/>
    <w:family w:val="auto"/>
    <w:pitch w:val="variable"/>
    <w:sig w:usb0="00002003" w:usb1="80000000" w:usb2="00000008" w:usb3="00000000" w:csb0="0000004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5D47"/>
    <w:rsid w:val="0002353C"/>
    <w:rsid w:val="00034030"/>
    <w:rsid w:val="000672DB"/>
    <w:rsid w:val="000A0BD2"/>
    <w:rsid w:val="00101F70"/>
    <w:rsid w:val="001241C8"/>
    <w:rsid w:val="00132217"/>
    <w:rsid w:val="00135328"/>
    <w:rsid w:val="00176882"/>
    <w:rsid w:val="001A69E4"/>
    <w:rsid w:val="001F27B3"/>
    <w:rsid w:val="00216A06"/>
    <w:rsid w:val="002839B3"/>
    <w:rsid w:val="002B3184"/>
    <w:rsid w:val="002C2C21"/>
    <w:rsid w:val="002C7A8A"/>
    <w:rsid w:val="002D15CE"/>
    <w:rsid w:val="00300C8F"/>
    <w:rsid w:val="00345AB8"/>
    <w:rsid w:val="0035687C"/>
    <w:rsid w:val="003707A7"/>
    <w:rsid w:val="00390623"/>
    <w:rsid w:val="00422524"/>
    <w:rsid w:val="00450190"/>
    <w:rsid w:val="00462DA1"/>
    <w:rsid w:val="004B0F21"/>
    <w:rsid w:val="004B5453"/>
    <w:rsid w:val="005173C8"/>
    <w:rsid w:val="00533538"/>
    <w:rsid w:val="00547FDD"/>
    <w:rsid w:val="005671BD"/>
    <w:rsid w:val="005A7CE7"/>
    <w:rsid w:val="005B08CD"/>
    <w:rsid w:val="006038BB"/>
    <w:rsid w:val="00606300"/>
    <w:rsid w:val="00656471"/>
    <w:rsid w:val="00662AAD"/>
    <w:rsid w:val="00674734"/>
    <w:rsid w:val="006E39B5"/>
    <w:rsid w:val="006F1874"/>
    <w:rsid w:val="00714CB3"/>
    <w:rsid w:val="00717F9D"/>
    <w:rsid w:val="0072723D"/>
    <w:rsid w:val="00727E81"/>
    <w:rsid w:val="00744774"/>
    <w:rsid w:val="00746BB1"/>
    <w:rsid w:val="007E7FC0"/>
    <w:rsid w:val="00827E43"/>
    <w:rsid w:val="00841F8A"/>
    <w:rsid w:val="00884D85"/>
    <w:rsid w:val="00887E68"/>
    <w:rsid w:val="008A384F"/>
    <w:rsid w:val="008D4923"/>
    <w:rsid w:val="008D7F23"/>
    <w:rsid w:val="00934B7F"/>
    <w:rsid w:val="00946387"/>
    <w:rsid w:val="009A193C"/>
    <w:rsid w:val="009B0136"/>
    <w:rsid w:val="009B520A"/>
    <w:rsid w:val="009C1954"/>
    <w:rsid w:val="00A50A35"/>
    <w:rsid w:val="00A65D47"/>
    <w:rsid w:val="00AC59CB"/>
    <w:rsid w:val="00B020BF"/>
    <w:rsid w:val="00B147BA"/>
    <w:rsid w:val="00B20AB0"/>
    <w:rsid w:val="00B22C6E"/>
    <w:rsid w:val="00B45B97"/>
    <w:rsid w:val="00B5479D"/>
    <w:rsid w:val="00BC388B"/>
    <w:rsid w:val="00C55D14"/>
    <w:rsid w:val="00C62F9E"/>
    <w:rsid w:val="00C7193A"/>
    <w:rsid w:val="00D549C0"/>
    <w:rsid w:val="00D550D3"/>
    <w:rsid w:val="00D91864"/>
    <w:rsid w:val="00DC4285"/>
    <w:rsid w:val="00DE4ECE"/>
    <w:rsid w:val="00E35EED"/>
    <w:rsid w:val="00E61CAA"/>
    <w:rsid w:val="00E96A7E"/>
    <w:rsid w:val="00EB0040"/>
    <w:rsid w:val="00EB2206"/>
    <w:rsid w:val="00EB60EE"/>
    <w:rsid w:val="00ED1255"/>
    <w:rsid w:val="00EE6224"/>
    <w:rsid w:val="00F14F34"/>
    <w:rsid w:val="00F31CB9"/>
    <w:rsid w:val="00F53837"/>
    <w:rsid w:val="00F553D2"/>
    <w:rsid w:val="00F67E48"/>
    <w:rsid w:val="00FC2250"/>
    <w:rsid w:val="00FD3FF1"/>
    <w:rsid w:val="00FF11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5AB8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020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020B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EB2206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234</Words>
  <Characters>1340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2016-2017 EĞİTİM-ÖĞRETİM YILI …</dc:title>
  <dc:subject/>
  <dc:creator>tuğba</dc:creator>
  <cp:keywords/>
  <dc:description/>
  <cp:lastModifiedBy>edanur</cp:lastModifiedBy>
  <cp:revision>2</cp:revision>
  <cp:lastPrinted>2017-01-01T07:41:00Z</cp:lastPrinted>
  <dcterms:created xsi:type="dcterms:W3CDTF">2017-01-04T20:04:00Z</dcterms:created>
  <dcterms:modified xsi:type="dcterms:W3CDTF">2017-01-04T20:04:00Z</dcterms:modified>
</cp:coreProperties>
</file>