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16"/>
        <w:tblW w:w="48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6095"/>
        <w:gridCol w:w="1700"/>
      </w:tblGrid>
      <w:tr w:rsidR="00B15A69" w:rsidRPr="008632CA">
        <w:trPr>
          <w:jc w:val="center"/>
        </w:trPr>
        <w:tc>
          <w:tcPr>
            <w:tcW w:w="1322" w:type="pct"/>
          </w:tcPr>
          <w:p w:rsidR="00B15A69" w:rsidRPr="008632CA" w:rsidRDefault="00B15A69" w:rsidP="00143F9C">
            <w:pPr>
              <w:ind w:left="142" w:hanging="142"/>
              <w:rPr>
                <w:sz w:val="22"/>
                <w:szCs w:val="22"/>
              </w:rPr>
            </w:pPr>
            <w:r w:rsidRPr="008632CA">
              <w:rPr>
                <w:sz w:val="22"/>
                <w:szCs w:val="22"/>
              </w:rPr>
              <w:t>ADI :</w:t>
            </w:r>
          </w:p>
        </w:tc>
        <w:tc>
          <w:tcPr>
            <w:tcW w:w="2876" w:type="pct"/>
            <w:tcBorders>
              <w:bottom w:val="nil"/>
            </w:tcBorders>
          </w:tcPr>
          <w:p w:rsidR="00B15A69" w:rsidRPr="008632CA" w:rsidRDefault="00B15A69" w:rsidP="00B6622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SEYRANTEPEORTA</w:t>
            </w:r>
            <w:r w:rsidRPr="008632CA">
              <w:rPr>
                <w:b/>
                <w:bCs/>
                <w:sz w:val="22"/>
                <w:szCs w:val="22"/>
              </w:rPr>
              <w:t>OKULU</w:t>
            </w:r>
          </w:p>
        </w:tc>
        <w:tc>
          <w:tcPr>
            <w:tcW w:w="802" w:type="pct"/>
            <w:vMerge w:val="restart"/>
          </w:tcPr>
          <w:p w:rsidR="00B15A69" w:rsidRPr="001241DB" w:rsidRDefault="00B15A69" w:rsidP="00B6622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PUAN</w:t>
            </w:r>
          </w:p>
        </w:tc>
      </w:tr>
      <w:tr w:rsidR="00B15A69" w:rsidRPr="008632CA">
        <w:trPr>
          <w:jc w:val="center"/>
        </w:trPr>
        <w:tc>
          <w:tcPr>
            <w:tcW w:w="1322" w:type="pct"/>
          </w:tcPr>
          <w:p w:rsidR="00B15A69" w:rsidRPr="008632CA" w:rsidRDefault="00B15A69" w:rsidP="00143F9C">
            <w:pPr>
              <w:rPr>
                <w:sz w:val="22"/>
                <w:szCs w:val="22"/>
              </w:rPr>
            </w:pPr>
            <w:r w:rsidRPr="008632CA">
              <w:rPr>
                <w:sz w:val="22"/>
                <w:szCs w:val="22"/>
              </w:rPr>
              <w:t>SOYADI:</w:t>
            </w:r>
          </w:p>
        </w:tc>
        <w:tc>
          <w:tcPr>
            <w:tcW w:w="2876" w:type="pct"/>
            <w:tcBorders>
              <w:top w:val="nil"/>
              <w:bottom w:val="nil"/>
            </w:tcBorders>
          </w:tcPr>
          <w:p w:rsidR="00B15A69" w:rsidRPr="008632CA" w:rsidRDefault="00B15A69" w:rsidP="00143F9C">
            <w:pPr>
              <w:jc w:val="center"/>
              <w:rPr>
                <w:b/>
                <w:bCs/>
                <w:sz w:val="22"/>
                <w:szCs w:val="22"/>
              </w:rPr>
            </w:pPr>
            <w:r w:rsidRPr="008632CA">
              <w:rPr>
                <w:b/>
                <w:bCs/>
                <w:sz w:val="22"/>
                <w:szCs w:val="22"/>
              </w:rPr>
              <w:t>SOSYAL BİLGİLER</w:t>
            </w:r>
          </w:p>
        </w:tc>
        <w:tc>
          <w:tcPr>
            <w:tcW w:w="802" w:type="pct"/>
            <w:vMerge/>
          </w:tcPr>
          <w:p w:rsidR="00B15A69" w:rsidRPr="008632CA" w:rsidRDefault="00B15A69" w:rsidP="00143F9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B15A69" w:rsidRPr="008632CA">
        <w:trPr>
          <w:trHeight w:val="265"/>
          <w:jc w:val="center"/>
        </w:trPr>
        <w:tc>
          <w:tcPr>
            <w:tcW w:w="1322" w:type="pct"/>
            <w:vAlign w:val="center"/>
          </w:tcPr>
          <w:p w:rsidR="00B15A69" w:rsidRPr="008632CA" w:rsidRDefault="00B15A69" w:rsidP="00B66222">
            <w:pPr>
              <w:rPr>
                <w:sz w:val="22"/>
                <w:szCs w:val="22"/>
              </w:rPr>
            </w:pPr>
            <w:r w:rsidRPr="008632CA">
              <w:rPr>
                <w:sz w:val="22"/>
                <w:szCs w:val="22"/>
              </w:rPr>
              <w:t>SINIFI : 7 /</w:t>
            </w:r>
            <w:r>
              <w:rPr>
                <w:sz w:val="22"/>
                <w:szCs w:val="22"/>
              </w:rPr>
              <w:t xml:space="preserve">A </w:t>
            </w:r>
            <w:r w:rsidRPr="008632CA">
              <w:rPr>
                <w:sz w:val="22"/>
                <w:szCs w:val="22"/>
              </w:rPr>
              <w:t xml:space="preserve">  NO:……….</w:t>
            </w:r>
          </w:p>
        </w:tc>
        <w:tc>
          <w:tcPr>
            <w:tcW w:w="2876" w:type="pct"/>
            <w:tcBorders>
              <w:top w:val="nil"/>
            </w:tcBorders>
          </w:tcPr>
          <w:p w:rsidR="00B15A69" w:rsidRPr="008632CA" w:rsidRDefault="00B15A69" w:rsidP="00B66222">
            <w:pPr>
              <w:jc w:val="center"/>
              <w:rPr>
                <w:b/>
                <w:bCs/>
                <w:sz w:val="22"/>
                <w:szCs w:val="22"/>
              </w:rPr>
            </w:pPr>
            <w:r w:rsidRPr="008632CA">
              <w:rPr>
                <w:b/>
                <w:bCs/>
                <w:sz w:val="22"/>
                <w:szCs w:val="22"/>
              </w:rPr>
              <w:t>201</w:t>
            </w:r>
            <w:r>
              <w:rPr>
                <w:b/>
                <w:bCs/>
                <w:sz w:val="22"/>
                <w:szCs w:val="22"/>
              </w:rPr>
              <w:t>5</w:t>
            </w:r>
            <w:r w:rsidRPr="008632CA">
              <w:rPr>
                <w:b/>
                <w:bCs/>
                <w:sz w:val="22"/>
                <w:szCs w:val="22"/>
              </w:rPr>
              <w:t>-201</w:t>
            </w:r>
            <w:r>
              <w:rPr>
                <w:b/>
                <w:bCs/>
                <w:sz w:val="22"/>
                <w:szCs w:val="22"/>
              </w:rPr>
              <w:t>6</w:t>
            </w:r>
            <w:r w:rsidRPr="008632CA">
              <w:rPr>
                <w:b/>
                <w:bCs/>
                <w:sz w:val="22"/>
                <w:szCs w:val="22"/>
              </w:rPr>
              <w:t xml:space="preserve"> EĞİTİM ÖĞRETİM YILI II. DÖNEM I. SINAVI</w:t>
            </w:r>
          </w:p>
        </w:tc>
        <w:tc>
          <w:tcPr>
            <w:tcW w:w="802" w:type="pct"/>
            <w:vMerge/>
          </w:tcPr>
          <w:p w:rsidR="00B15A69" w:rsidRPr="008632CA" w:rsidRDefault="00B15A69" w:rsidP="00143F9C">
            <w:pPr>
              <w:jc w:val="center"/>
              <w:rPr>
                <w:sz w:val="22"/>
                <w:szCs w:val="22"/>
              </w:rPr>
            </w:pPr>
          </w:p>
        </w:tc>
      </w:tr>
    </w:tbl>
    <w:p w:rsidR="00B15A69" w:rsidRPr="008632CA" w:rsidRDefault="00B15A69" w:rsidP="00E317BD">
      <w:pPr>
        <w:spacing w:line="220" w:lineRule="exact"/>
        <w:ind w:firstLine="340"/>
        <w:jc w:val="both"/>
        <w:rPr>
          <w:b/>
          <w:bCs/>
          <w:sz w:val="22"/>
          <w:szCs w:val="22"/>
        </w:rPr>
      </w:pPr>
    </w:p>
    <w:p w:rsidR="00B15A69" w:rsidRPr="008632CA" w:rsidRDefault="00B15A69" w:rsidP="00EC06B9">
      <w:pPr>
        <w:spacing w:line="220" w:lineRule="exact"/>
        <w:jc w:val="both"/>
        <w:rPr>
          <w:b/>
          <w:bCs/>
          <w:sz w:val="22"/>
          <w:szCs w:val="22"/>
        </w:rPr>
      </w:pPr>
      <w:r w:rsidRPr="008632CA">
        <w:rPr>
          <w:b/>
          <w:bCs/>
          <w:sz w:val="22"/>
          <w:szCs w:val="22"/>
        </w:rPr>
        <w:t>S1-) Aşağıdaki cümlelerin başına doğru ise “D”, yanlış ise “Y” koyunuz.(1</w:t>
      </w:r>
      <w:r>
        <w:rPr>
          <w:b/>
          <w:bCs/>
          <w:sz w:val="22"/>
          <w:szCs w:val="22"/>
        </w:rPr>
        <w:t>8</w:t>
      </w:r>
      <w:r w:rsidRPr="008632CA">
        <w:rPr>
          <w:b/>
          <w:bCs/>
          <w:sz w:val="22"/>
          <w:szCs w:val="22"/>
        </w:rPr>
        <w:t xml:space="preserve"> Puan)</w:t>
      </w:r>
    </w:p>
    <w:p w:rsidR="00B15A69" w:rsidRDefault="00B15A69" w:rsidP="008632CA">
      <w:pPr>
        <w:spacing w:line="276" w:lineRule="auto"/>
        <w:ind w:firstLine="340"/>
        <w:jc w:val="both"/>
        <w:rPr>
          <w:sz w:val="22"/>
          <w:szCs w:val="22"/>
        </w:rPr>
      </w:pPr>
      <w:r w:rsidRPr="008632CA">
        <w:rPr>
          <w:sz w:val="22"/>
          <w:szCs w:val="22"/>
        </w:rPr>
        <w:t>(   ) Düşünce özgürlüğünün olmadığı bir yerde bilim ve sanat geliş</w:t>
      </w:r>
      <w:r>
        <w:rPr>
          <w:sz w:val="22"/>
          <w:szCs w:val="22"/>
        </w:rPr>
        <w:t>ir</w:t>
      </w:r>
      <w:r w:rsidRPr="008632CA">
        <w:rPr>
          <w:sz w:val="22"/>
          <w:szCs w:val="22"/>
        </w:rPr>
        <w:t>.</w:t>
      </w:r>
    </w:p>
    <w:p w:rsidR="00B15A69" w:rsidRPr="001737DC" w:rsidRDefault="00B15A69" w:rsidP="007F6ADD">
      <w:pPr>
        <w:spacing w:line="276" w:lineRule="auto"/>
        <w:ind w:firstLine="340"/>
        <w:jc w:val="both"/>
        <w:rPr>
          <w:sz w:val="22"/>
          <w:szCs w:val="22"/>
        </w:rPr>
      </w:pPr>
      <w:r w:rsidRPr="001737DC">
        <w:rPr>
          <w:sz w:val="22"/>
          <w:szCs w:val="22"/>
        </w:rPr>
        <w:t xml:space="preserve">(   ) </w:t>
      </w:r>
      <w:r w:rsidRPr="0091316E">
        <w:rPr>
          <w:sz w:val="22"/>
          <w:szCs w:val="22"/>
        </w:rPr>
        <w:t>Aydınlanma Çağında akıl ve bilim önem kazanmıştır.</w:t>
      </w:r>
    </w:p>
    <w:p w:rsidR="00B15A69" w:rsidRPr="008632CA" w:rsidRDefault="00B15A69" w:rsidP="00B93CF2">
      <w:pPr>
        <w:spacing w:line="276" w:lineRule="auto"/>
        <w:ind w:firstLine="340"/>
        <w:jc w:val="both"/>
        <w:rPr>
          <w:sz w:val="22"/>
          <w:szCs w:val="22"/>
        </w:rPr>
      </w:pPr>
      <w:r w:rsidRPr="008632CA">
        <w:rPr>
          <w:sz w:val="22"/>
          <w:szCs w:val="22"/>
        </w:rPr>
        <w:t xml:space="preserve">(   ) </w:t>
      </w:r>
      <w:r>
        <w:rPr>
          <w:sz w:val="22"/>
          <w:szCs w:val="22"/>
        </w:rPr>
        <w:t>Osmanlı Devleti,Tımar Sistemiyle Hazinenin yükünü de hafifletmiştir.</w:t>
      </w:r>
    </w:p>
    <w:p w:rsidR="00B15A69" w:rsidRPr="008632CA" w:rsidRDefault="00B15A69" w:rsidP="00B93CF2">
      <w:pPr>
        <w:spacing w:line="276" w:lineRule="auto"/>
        <w:ind w:firstLine="340"/>
        <w:jc w:val="both"/>
        <w:rPr>
          <w:sz w:val="22"/>
          <w:szCs w:val="22"/>
        </w:rPr>
      </w:pPr>
      <w:r w:rsidRPr="008632CA">
        <w:rPr>
          <w:sz w:val="22"/>
          <w:szCs w:val="22"/>
        </w:rPr>
        <w:t xml:space="preserve">(   ) </w:t>
      </w:r>
      <w:r>
        <w:rPr>
          <w:sz w:val="22"/>
          <w:szCs w:val="22"/>
        </w:rPr>
        <w:t>Boğazlarımız ülkemizin gelir kaynaklarından değildir.</w:t>
      </w:r>
    </w:p>
    <w:p w:rsidR="00B15A69" w:rsidRDefault="00B15A69" w:rsidP="00B93CF2">
      <w:pPr>
        <w:spacing w:line="276" w:lineRule="auto"/>
        <w:ind w:firstLine="340"/>
        <w:jc w:val="both"/>
        <w:rPr>
          <w:sz w:val="22"/>
          <w:szCs w:val="22"/>
        </w:rPr>
      </w:pPr>
      <w:r w:rsidRPr="008632CA">
        <w:rPr>
          <w:sz w:val="22"/>
          <w:szCs w:val="22"/>
        </w:rPr>
        <w:t xml:space="preserve">(   ) </w:t>
      </w:r>
      <w:r>
        <w:rPr>
          <w:sz w:val="22"/>
          <w:szCs w:val="22"/>
        </w:rPr>
        <w:t>Dünya'yı dolaşarak,yuvarlak olduğunu ispatlayan ünlü Denizci; Macellan'dır.</w:t>
      </w:r>
    </w:p>
    <w:p w:rsidR="00B15A69" w:rsidRDefault="00B15A69" w:rsidP="009F4D84">
      <w:pPr>
        <w:spacing w:line="276" w:lineRule="auto"/>
        <w:ind w:firstLine="340"/>
        <w:jc w:val="both"/>
        <w:rPr>
          <w:sz w:val="22"/>
          <w:szCs w:val="22"/>
        </w:rPr>
      </w:pPr>
      <w:r>
        <w:rPr>
          <w:sz w:val="22"/>
          <w:szCs w:val="22"/>
        </w:rPr>
        <w:t>(     ) Osmanlı’nın ekonomisi tarıma dayanıyordu.</w:t>
      </w:r>
    </w:p>
    <w:p w:rsidR="00B15A69" w:rsidRPr="001737DC" w:rsidRDefault="00B15A69" w:rsidP="009F4D84">
      <w:pPr>
        <w:spacing w:line="276" w:lineRule="auto"/>
        <w:ind w:firstLine="340"/>
        <w:jc w:val="both"/>
        <w:rPr>
          <w:b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818"/>
      </w:tblGrid>
      <w:tr w:rsidR="00B15A69" w:rsidRPr="008632CA">
        <w:trPr>
          <w:jc w:val="center"/>
        </w:trPr>
        <w:tc>
          <w:tcPr>
            <w:tcW w:w="11057" w:type="dxa"/>
            <w:shd w:val="clear" w:color="auto" w:fill="FDE9D9"/>
            <w:vAlign w:val="center"/>
          </w:tcPr>
          <w:p w:rsidR="00B15A69" w:rsidRPr="008632CA" w:rsidRDefault="00B15A69" w:rsidP="00BB6DE9">
            <w:pPr>
              <w:spacing w:line="220" w:lineRule="exact"/>
              <w:jc w:val="center"/>
              <w:rPr>
                <w:b/>
                <w:bCs/>
                <w:sz w:val="22"/>
                <w:szCs w:val="22"/>
              </w:rPr>
            </w:pPr>
          </w:p>
          <w:p w:rsidR="00B15A69" w:rsidRPr="008632CA" w:rsidRDefault="00B15A69" w:rsidP="003020C4">
            <w:pPr>
              <w:spacing w:line="220" w:lineRule="exact"/>
              <w:rPr>
                <w:b/>
                <w:bCs/>
                <w:sz w:val="22"/>
                <w:szCs w:val="22"/>
              </w:rPr>
            </w:pPr>
            <w:r w:rsidRPr="008632CA">
              <w:rPr>
                <w:b/>
                <w:bCs/>
                <w:sz w:val="22"/>
                <w:szCs w:val="22"/>
              </w:rPr>
              <w:t xml:space="preserve">* </w:t>
            </w:r>
            <w:r>
              <w:rPr>
                <w:b/>
                <w:bCs/>
                <w:sz w:val="22"/>
                <w:szCs w:val="22"/>
              </w:rPr>
              <w:t>Biruni</w:t>
            </w:r>
            <w:r w:rsidRPr="008632CA">
              <w:rPr>
                <w:b/>
                <w:bCs/>
                <w:sz w:val="22"/>
                <w:szCs w:val="22"/>
              </w:rPr>
              <w:t xml:space="preserve">        *</w:t>
            </w:r>
            <w:r>
              <w:rPr>
                <w:b/>
                <w:bCs/>
                <w:sz w:val="22"/>
                <w:szCs w:val="22"/>
              </w:rPr>
              <w:t>ipek yolu</w:t>
            </w:r>
            <w:r w:rsidRPr="008632CA">
              <w:rPr>
                <w:b/>
                <w:bCs/>
                <w:sz w:val="22"/>
                <w:szCs w:val="22"/>
              </w:rPr>
              <w:t xml:space="preserve">       * </w:t>
            </w:r>
            <w:r>
              <w:rPr>
                <w:b/>
                <w:bCs/>
                <w:sz w:val="22"/>
                <w:szCs w:val="22"/>
              </w:rPr>
              <w:t>astronomi</w:t>
            </w:r>
            <w:r w:rsidRPr="008632CA">
              <w:rPr>
                <w:b/>
                <w:bCs/>
                <w:sz w:val="22"/>
                <w:szCs w:val="22"/>
              </w:rPr>
              <w:t xml:space="preserve">* </w:t>
            </w:r>
            <w:r>
              <w:rPr>
                <w:b/>
                <w:bCs/>
                <w:sz w:val="22"/>
                <w:szCs w:val="22"/>
              </w:rPr>
              <w:t>İbrahim Müteferrika</w:t>
            </w:r>
            <w:r w:rsidRPr="008632CA">
              <w:rPr>
                <w:b/>
                <w:bCs/>
                <w:sz w:val="22"/>
                <w:szCs w:val="22"/>
              </w:rPr>
              <w:t xml:space="preserve">* </w:t>
            </w:r>
            <w:r>
              <w:rPr>
                <w:b/>
                <w:bCs/>
                <w:sz w:val="22"/>
                <w:szCs w:val="22"/>
              </w:rPr>
              <w:t xml:space="preserve">Divan-ı Humayun*baharat yolu   </w:t>
            </w:r>
          </w:p>
          <w:p w:rsidR="00B15A69" w:rsidRPr="008632CA" w:rsidRDefault="00B15A69" w:rsidP="00BB6DE9">
            <w:pPr>
              <w:spacing w:line="22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B15A69" w:rsidRPr="008632CA" w:rsidRDefault="00B15A69" w:rsidP="00637A3C">
      <w:pPr>
        <w:spacing w:line="220" w:lineRule="exact"/>
        <w:jc w:val="both"/>
        <w:rPr>
          <w:b/>
          <w:bCs/>
          <w:sz w:val="22"/>
          <w:szCs w:val="22"/>
        </w:rPr>
      </w:pPr>
    </w:p>
    <w:p w:rsidR="00B15A69" w:rsidRPr="008632CA" w:rsidRDefault="00B15A69" w:rsidP="00637A3C">
      <w:pPr>
        <w:spacing w:line="220" w:lineRule="exact"/>
        <w:jc w:val="both"/>
        <w:rPr>
          <w:b/>
          <w:bCs/>
          <w:sz w:val="22"/>
          <w:szCs w:val="22"/>
        </w:rPr>
      </w:pPr>
      <w:r w:rsidRPr="008632CA">
        <w:rPr>
          <w:b/>
          <w:bCs/>
          <w:sz w:val="22"/>
          <w:szCs w:val="22"/>
        </w:rPr>
        <w:t>S2-) Yukarıdaki kavramları aşağıdaki boşluklara uygun olarak yerleştiriniz.(1</w:t>
      </w:r>
      <w:r>
        <w:rPr>
          <w:b/>
          <w:bCs/>
          <w:sz w:val="22"/>
          <w:szCs w:val="22"/>
        </w:rPr>
        <w:t>5</w:t>
      </w:r>
      <w:r w:rsidRPr="008632CA">
        <w:rPr>
          <w:b/>
          <w:bCs/>
          <w:sz w:val="22"/>
          <w:szCs w:val="22"/>
        </w:rPr>
        <w:t xml:space="preserve"> Puan)</w:t>
      </w:r>
    </w:p>
    <w:p w:rsidR="00B15A69" w:rsidRPr="002946CC" w:rsidRDefault="00B15A69" w:rsidP="002946CC">
      <w:pPr>
        <w:numPr>
          <w:ilvl w:val="0"/>
          <w:numId w:val="10"/>
        </w:numPr>
        <w:jc w:val="both"/>
        <w:rPr>
          <w:sz w:val="22"/>
          <w:szCs w:val="22"/>
        </w:rPr>
      </w:pPr>
      <w:r w:rsidRPr="00246E72">
        <w:rPr>
          <w:sz w:val="22"/>
          <w:szCs w:val="22"/>
        </w:rPr>
        <w:t>İnsanların ilk çağlarda gökcisimlerinin hareketlerini incelemeleri…………</w:t>
      </w:r>
      <w:r>
        <w:rPr>
          <w:sz w:val="22"/>
          <w:szCs w:val="22"/>
        </w:rPr>
        <w:t>..</w:t>
      </w:r>
      <w:r w:rsidRPr="00246E72">
        <w:rPr>
          <w:sz w:val="22"/>
          <w:szCs w:val="22"/>
        </w:rPr>
        <w:t>…………….bilimini geliştirmiştir.</w:t>
      </w:r>
    </w:p>
    <w:p w:rsidR="00B15A69" w:rsidRPr="00B13CFC" w:rsidRDefault="00B15A69" w:rsidP="00B13CFC">
      <w:pPr>
        <w:numPr>
          <w:ilvl w:val="0"/>
          <w:numId w:val="10"/>
        </w:numPr>
        <w:spacing w:line="276" w:lineRule="auto"/>
        <w:jc w:val="both"/>
        <w:rPr>
          <w:b/>
          <w:bCs/>
          <w:sz w:val="22"/>
          <w:szCs w:val="22"/>
        </w:rPr>
      </w:pPr>
      <w:r w:rsidRPr="00B13CFC">
        <w:rPr>
          <w:sz w:val="22"/>
          <w:szCs w:val="22"/>
        </w:rPr>
        <w:t>Çin’den başlayıp İstanbul’a kadar uzanan tarihi yol …………………………………………….…………… .</w:t>
      </w:r>
    </w:p>
    <w:p w:rsidR="00B15A69" w:rsidRPr="005714E3" w:rsidRDefault="00B15A69" w:rsidP="005714E3">
      <w:pPr>
        <w:numPr>
          <w:ilvl w:val="0"/>
          <w:numId w:val="10"/>
        </w:numPr>
        <w:spacing w:line="276" w:lineRule="auto"/>
        <w:jc w:val="both"/>
        <w:rPr>
          <w:b/>
          <w:bCs/>
          <w:sz w:val="22"/>
          <w:szCs w:val="22"/>
        </w:rPr>
      </w:pPr>
      <w:r w:rsidRPr="005714E3">
        <w:rPr>
          <w:sz w:val="22"/>
          <w:szCs w:val="22"/>
        </w:rPr>
        <w:t xml:space="preserve">Osmanlıda ilk matbaayı </w:t>
      </w:r>
      <w:r>
        <w:rPr>
          <w:sz w:val="22"/>
          <w:szCs w:val="22"/>
        </w:rPr>
        <w:t>................................................................................</w:t>
      </w:r>
      <w:r w:rsidRPr="005714E3">
        <w:rPr>
          <w:sz w:val="22"/>
          <w:szCs w:val="22"/>
        </w:rPr>
        <w:t>kurmuştur.</w:t>
      </w:r>
    </w:p>
    <w:p w:rsidR="00B15A69" w:rsidRPr="008632CA" w:rsidRDefault="00B15A69" w:rsidP="00B93CF2">
      <w:pPr>
        <w:numPr>
          <w:ilvl w:val="0"/>
          <w:numId w:val="10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UNESCO tarafından adına dergide yer verilen astronomi ve matematik bilgini..................................</w:t>
      </w:r>
      <w:r w:rsidRPr="008632CA">
        <w:rPr>
          <w:sz w:val="22"/>
          <w:szCs w:val="22"/>
        </w:rPr>
        <w:t>.</w:t>
      </w:r>
    </w:p>
    <w:p w:rsidR="00B15A69" w:rsidRPr="008632CA" w:rsidRDefault="00B15A69" w:rsidP="00B93CF2">
      <w:pPr>
        <w:numPr>
          <w:ilvl w:val="0"/>
          <w:numId w:val="10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Osmanlı Devletinde devlet işlerinin görüşüldüğü yere ( meclise) ...............................</w:t>
      </w:r>
      <w:r w:rsidRPr="008632CA">
        <w:rPr>
          <w:sz w:val="22"/>
          <w:szCs w:val="22"/>
        </w:rPr>
        <w:t>.</w:t>
      </w:r>
      <w:r>
        <w:rPr>
          <w:sz w:val="22"/>
          <w:szCs w:val="22"/>
        </w:rPr>
        <w:t xml:space="preserve"> denir.</w:t>
      </w:r>
    </w:p>
    <w:p w:rsidR="00B15A69" w:rsidRPr="008632CA" w:rsidRDefault="00B15A69" w:rsidP="0053402E">
      <w:pPr>
        <w:spacing w:line="220" w:lineRule="exact"/>
        <w:ind w:left="600"/>
        <w:jc w:val="both"/>
        <w:rPr>
          <w:sz w:val="22"/>
          <w:szCs w:val="22"/>
        </w:rPr>
      </w:pPr>
    </w:p>
    <w:p w:rsidR="00B15A69" w:rsidRPr="008632CA" w:rsidRDefault="00B15A69" w:rsidP="0053402E">
      <w:pPr>
        <w:spacing w:line="220" w:lineRule="exact"/>
        <w:ind w:left="600" w:hanging="600"/>
        <w:jc w:val="both"/>
        <w:rPr>
          <w:b/>
          <w:bCs/>
          <w:sz w:val="22"/>
          <w:szCs w:val="22"/>
        </w:rPr>
      </w:pPr>
      <w:r w:rsidRPr="008632CA">
        <w:rPr>
          <w:b/>
          <w:bCs/>
          <w:sz w:val="22"/>
          <w:szCs w:val="22"/>
        </w:rPr>
        <w:t xml:space="preserve">S3-) Aşağıda </w:t>
      </w:r>
      <w:r>
        <w:rPr>
          <w:b/>
          <w:bCs/>
          <w:sz w:val="22"/>
          <w:szCs w:val="22"/>
        </w:rPr>
        <w:t>Avrupa’da meydana gelen olaylar ile bu olayların ilk olarak gerçekleştiği ülkeler verilmiştir.Verilmeyen boşlukları uygun şekilde doldurunuz.</w:t>
      </w:r>
      <w:r w:rsidRPr="008632CA">
        <w:rPr>
          <w:b/>
          <w:bCs/>
          <w:sz w:val="22"/>
          <w:szCs w:val="22"/>
        </w:rPr>
        <w:t>(1</w:t>
      </w:r>
      <w:r>
        <w:rPr>
          <w:b/>
          <w:bCs/>
          <w:sz w:val="22"/>
          <w:szCs w:val="22"/>
        </w:rPr>
        <w:t>2</w:t>
      </w:r>
      <w:r w:rsidRPr="008632CA">
        <w:rPr>
          <w:b/>
          <w:bCs/>
          <w:sz w:val="22"/>
          <w:szCs w:val="22"/>
        </w:rPr>
        <w:t xml:space="preserve"> Puan)</w:t>
      </w:r>
    </w:p>
    <w:p w:rsidR="00B15A69" w:rsidRPr="008632CA" w:rsidRDefault="00B15A69" w:rsidP="00B93CF2">
      <w:pPr>
        <w:numPr>
          <w:ilvl w:val="0"/>
          <w:numId w:val="11"/>
        </w:numPr>
        <w:spacing w:line="360" w:lineRule="auto"/>
        <w:ind w:hanging="87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Sanayi İnkılabı                                         </w:t>
      </w:r>
      <w:r w:rsidRPr="008632CA">
        <w:rPr>
          <w:sz w:val="22"/>
          <w:szCs w:val="22"/>
        </w:rPr>
        <w:tab/>
      </w:r>
      <w:r w:rsidRPr="008632CA">
        <w:rPr>
          <w:sz w:val="22"/>
          <w:szCs w:val="22"/>
        </w:rPr>
        <w:tab/>
      </w:r>
      <w:r w:rsidRPr="008632CA">
        <w:rPr>
          <w:sz w:val="22"/>
          <w:szCs w:val="22"/>
        </w:rPr>
        <w:tab/>
      </w:r>
      <w:r w:rsidRPr="008632CA">
        <w:rPr>
          <w:sz w:val="22"/>
          <w:szCs w:val="22"/>
        </w:rPr>
        <w:tab/>
        <w:t>............................</w:t>
      </w:r>
    </w:p>
    <w:p w:rsidR="00B15A69" w:rsidRPr="008632CA" w:rsidRDefault="00B15A69" w:rsidP="00B93CF2">
      <w:pPr>
        <w:numPr>
          <w:ilvl w:val="0"/>
          <w:numId w:val="11"/>
        </w:numPr>
        <w:spacing w:line="360" w:lineRule="auto"/>
        <w:ind w:hanging="87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.........................................                                   </w:t>
      </w:r>
      <w:r w:rsidRPr="008632CA">
        <w:rPr>
          <w:sz w:val="22"/>
          <w:szCs w:val="22"/>
        </w:rPr>
        <w:tab/>
      </w:r>
      <w:r w:rsidRPr="008632CA">
        <w:rPr>
          <w:sz w:val="22"/>
          <w:szCs w:val="22"/>
        </w:rPr>
        <w:tab/>
      </w:r>
      <w:r w:rsidRPr="008632CA">
        <w:rPr>
          <w:sz w:val="22"/>
          <w:szCs w:val="22"/>
        </w:rPr>
        <w:tab/>
      </w:r>
      <w:r w:rsidRPr="008632CA">
        <w:rPr>
          <w:sz w:val="22"/>
          <w:szCs w:val="22"/>
        </w:rPr>
        <w:tab/>
      </w:r>
      <w:r>
        <w:rPr>
          <w:sz w:val="22"/>
          <w:szCs w:val="22"/>
        </w:rPr>
        <w:t>Portekiz</w:t>
      </w:r>
    </w:p>
    <w:p w:rsidR="00B15A69" w:rsidRPr="008632CA" w:rsidRDefault="00B15A69" w:rsidP="00B93CF2">
      <w:pPr>
        <w:numPr>
          <w:ilvl w:val="0"/>
          <w:numId w:val="11"/>
        </w:numPr>
        <w:spacing w:line="360" w:lineRule="auto"/>
        <w:ind w:hanging="873"/>
        <w:jc w:val="both"/>
        <w:rPr>
          <w:sz w:val="22"/>
          <w:szCs w:val="22"/>
        </w:rPr>
      </w:pPr>
      <w:r>
        <w:rPr>
          <w:sz w:val="22"/>
          <w:szCs w:val="22"/>
        </w:rPr>
        <w:t>Reform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632CA">
        <w:rPr>
          <w:sz w:val="22"/>
          <w:szCs w:val="22"/>
        </w:rPr>
        <w:t>............................</w:t>
      </w:r>
      <w:r>
        <w:rPr>
          <w:sz w:val="22"/>
          <w:szCs w:val="22"/>
        </w:rPr>
        <w:t>.</w:t>
      </w:r>
    </w:p>
    <w:p w:rsidR="00B15A69" w:rsidRPr="009350E7" w:rsidRDefault="00B15A69" w:rsidP="00B93CF2">
      <w:pPr>
        <w:numPr>
          <w:ilvl w:val="0"/>
          <w:numId w:val="11"/>
        </w:numPr>
        <w:spacing w:line="360" w:lineRule="auto"/>
        <w:ind w:hanging="873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>.........................................</w:t>
      </w:r>
      <w:r w:rsidRPr="009350E7">
        <w:rPr>
          <w:sz w:val="22"/>
          <w:szCs w:val="22"/>
        </w:rPr>
        <w:tab/>
      </w:r>
      <w:r w:rsidRPr="009350E7">
        <w:rPr>
          <w:sz w:val="22"/>
          <w:szCs w:val="22"/>
        </w:rPr>
        <w:tab/>
      </w:r>
      <w:r w:rsidRPr="009350E7">
        <w:rPr>
          <w:sz w:val="22"/>
          <w:szCs w:val="22"/>
        </w:rPr>
        <w:tab/>
      </w:r>
      <w:r w:rsidRPr="009350E7">
        <w:rPr>
          <w:sz w:val="22"/>
          <w:szCs w:val="22"/>
        </w:rPr>
        <w:tab/>
      </w:r>
      <w:r w:rsidRPr="009350E7">
        <w:rPr>
          <w:sz w:val="22"/>
          <w:szCs w:val="22"/>
        </w:rPr>
        <w:tab/>
      </w:r>
      <w:r w:rsidRPr="009350E7">
        <w:rPr>
          <w:sz w:val="22"/>
          <w:szCs w:val="22"/>
        </w:rPr>
        <w:tab/>
      </w:r>
      <w:r>
        <w:rPr>
          <w:sz w:val="22"/>
          <w:szCs w:val="22"/>
        </w:rPr>
        <w:t>İtalya</w:t>
      </w:r>
    </w:p>
    <w:p w:rsidR="00B15A69" w:rsidRPr="009350E7" w:rsidRDefault="00B15A69" w:rsidP="009350E7">
      <w:pPr>
        <w:spacing w:line="360" w:lineRule="auto"/>
        <w:ind w:left="1440"/>
        <w:jc w:val="both"/>
        <w:rPr>
          <w:b/>
          <w:bCs/>
          <w:sz w:val="22"/>
          <w:szCs w:val="22"/>
        </w:rPr>
      </w:pPr>
    </w:p>
    <w:p w:rsidR="00B15A69" w:rsidRPr="008632CA" w:rsidRDefault="00B15A69" w:rsidP="00CA02CB">
      <w:pPr>
        <w:ind w:left="567" w:hanging="567"/>
        <w:jc w:val="both"/>
        <w:rPr>
          <w:b/>
          <w:bCs/>
          <w:sz w:val="22"/>
          <w:szCs w:val="22"/>
        </w:rPr>
      </w:pPr>
      <w:r w:rsidRPr="008632CA">
        <w:rPr>
          <w:b/>
          <w:bCs/>
          <w:sz w:val="22"/>
          <w:szCs w:val="22"/>
        </w:rPr>
        <w:t xml:space="preserve">S4-) Aşağıda </w:t>
      </w:r>
      <w:r>
        <w:rPr>
          <w:b/>
          <w:bCs/>
          <w:sz w:val="22"/>
          <w:szCs w:val="22"/>
        </w:rPr>
        <w:t>Türk-İslam bilimin gelişmesine imza atmış bilim adamları ve çalışma alanları verilmiştir.Doğru şekilde rakamların yanındaki (  )işaretli alana yazarak eşleştiriniz.( 15 Puan)</w:t>
      </w:r>
    </w:p>
    <w:p w:rsidR="00B15A69" w:rsidRDefault="00B15A69" w:rsidP="0005736A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>(     ) 1-İbn-i Sina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a- Seyahat</w:t>
      </w:r>
    </w:p>
    <w:p w:rsidR="00B15A69" w:rsidRDefault="00B15A69" w:rsidP="0005736A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(     ) </w:t>
      </w:r>
      <w:r w:rsidRPr="008632CA">
        <w:rPr>
          <w:sz w:val="22"/>
          <w:szCs w:val="22"/>
        </w:rPr>
        <w:t xml:space="preserve">2- </w:t>
      </w:r>
      <w:r>
        <w:rPr>
          <w:sz w:val="22"/>
          <w:szCs w:val="22"/>
        </w:rPr>
        <w:t>Harezmi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b- Matematik</w:t>
      </w:r>
    </w:p>
    <w:p w:rsidR="00B15A69" w:rsidRDefault="00B15A69" w:rsidP="0005736A">
      <w:pPr>
        <w:spacing w:line="360" w:lineRule="auto"/>
        <w:jc w:val="both"/>
        <w:rPr>
          <w:sz w:val="22"/>
          <w:szCs w:val="22"/>
        </w:rPr>
      </w:pPr>
      <w:r w:rsidRPr="008632CA">
        <w:rPr>
          <w:sz w:val="22"/>
          <w:szCs w:val="22"/>
        </w:rPr>
        <w:tab/>
      </w:r>
      <w:r>
        <w:rPr>
          <w:sz w:val="22"/>
          <w:szCs w:val="22"/>
        </w:rPr>
        <w:t xml:space="preserve">(     ) </w:t>
      </w:r>
      <w:r w:rsidRPr="008632CA">
        <w:rPr>
          <w:sz w:val="22"/>
          <w:szCs w:val="22"/>
        </w:rPr>
        <w:t xml:space="preserve">3- </w:t>
      </w:r>
      <w:r>
        <w:rPr>
          <w:sz w:val="22"/>
          <w:szCs w:val="22"/>
        </w:rPr>
        <w:t>Piri Reis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c- Astronomi</w:t>
      </w:r>
    </w:p>
    <w:p w:rsidR="00B15A69" w:rsidRDefault="00B15A69" w:rsidP="0005736A">
      <w:pPr>
        <w:spacing w:line="360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     ) </w:t>
      </w:r>
      <w:r w:rsidRPr="008632CA">
        <w:rPr>
          <w:sz w:val="22"/>
          <w:szCs w:val="22"/>
        </w:rPr>
        <w:t xml:space="preserve">4- </w:t>
      </w:r>
      <w:r>
        <w:rPr>
          <w:sz w:val="22"/>
          <w:szCs w:val="22"/>
        </w:rPr>
        <w:t>Taküyyiddin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d- Tıp</w:t>
      </w:r>
    </w:p>
    <w:p w:rsidR="00B15A69" w:rsidRPr="008632CA" w:rsidRDefault="00B15A69" w:rsidP="00063FB5">
      <w:pPr>
        <w:spacing w:line="360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(     ) 5- Evliya Çelebi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e- Denizcilik</w:t>
      </w:r>
    </w:p>
    <w:p w:rsidR="00B15A69" w:rsidRDefault="00B15A69" w:rsidP="009A72C7">
      <w:pPr>
        <w:rPr>
          <w:sz w:val="16"/>
          <w:szCs w:val="16"/>
        </w:rPr>
      </w:pPr>
    </w:p>
    <w:p w:rsidR="00B15A69" w:rsidRPr="009A72C7" w:rsidRDefault="00B15A69" w:rsidP="009A72C7">
      <w:pPr>
        <w:rPr>
          <w:sz w:val="22"/>
          <w:szCs w:val="22"/>
        </w:rPr>
      </w:pPr>
      <w:r>
        <w:rPr>
          <w:b/>
          <w:bCs/>
          <w:sz w:val="22"/>
          <w:szCs w:val="22"/>
        </w:rPr>
        <w:t>S5</w:t>
      </w:r>
      <w:r w:rsidRPr="009A72C7">
        <w:rPr>
          <w:b/>
          <w:bCs/>
          <w:sz w:val="22"/>
          <w:szCs w:val="22"/>
        </w:rPr>
        <w:t>-</w:t>
      </w:r>
      <w:r>
        <w:rPr>
          <w:b/>
          <w:bCs/>
          <w:sz w:val="22"/>
          <w:szCs w:val="22"/>
        </w:rPr>
        <w:t>)</w:t>
      </w:r>
      <w:r w:rsidRPr="009A72C7">
        <w:rPr>
          <w:b/>
          <w:bCs/>
          <w:sz w:val="22"/>
          <w:szCs w:val="22"/>
        </w:rPr>
        <w:t xml:space="preserve"> Aşağıda verilen buluşlar ve insan hayatına etkilerini eşleştiriniz.( </w:t>
      </w:r>
      <w:r>
        <w:rPr>
          <w:b/>
          <w:bCs/>
          <w:sz w:val="22"/>
          <w:szCs w:val="22"/>
        </w:rPr>
        <w:t>10</w:t>
      </w:r>
      <w:r w:rsidRPr="009A72C7">
        <w:rPr>
          <w:b/>
          <w:bCs/>
          <w:sz w:val="22"/>
          <w:szCs w:val="22"/>
        </w:rPr>
        <w:t xml:space="preserve"> Puan)</w:t>
      </w:r>
    </w:p>
    <w:p w:rsidR="00B15A69" w:rsidRPr="009A72C7" w:rsidRDefault="00B15A69" w:rsidP="009A72C7">
      <w:pPr>
        <w:rPr>
          <w:color w:val="2200C1"/>
          <w:sz w:val="22"/>
          <w:szCs w:val="22"/>
        </w:rPr>
      </w:pPr>
      <w:r w:rsidRPr="009A72C7">
        <w:rPr>
          <w:sz w:val="22"/>
          <w:szCs w:val="22"/>
        </w:rPr>
        <w:t>1-Tekerlek</w:t>
      </w:r>
      <w:r w:rsidRPr="007E7D64">
        <w:rPr>
          <w:noProof/>
          <w:color w:val="2200C1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g_hi" o:spid="_x0000_i1025" type="#_x0000_t75" alt="ANd9GcQEvHRQ1En-XwQA0XekDempb00sgb5KoU_sc23ofSabRC4zSO78dQ" style="width:57pt;height:27pt;visibility:visible">
            <v:imagedata r:id="rId5" o:title=""/>
          </v:shape>
        </w:pict>
      </w:r>
      <w:r w:rsidRPr="009A72C7">
        <w:rPr>
          <w:color w:val="2200C1"/>
          <w:sz w:val="22"/>
          <w:szCs w:val="22"/>
        </w:rPr>
        <w:t xml:space="preserve">---------------------------------                </w:t>
      </w:r>
      <w:r w:rsidRPr="009A72C7">
        <w:rPr>
          <w:sz w:val="22"/>
          <w:szCs w:val="22"/>
        </w:rPr>
        <w:t>(      )</w:t>
      </w:r>
      <w:r>
        <w:rPr>
          <w:sz w:val="22"/>
          <w:szCs w:val="22"/>
        </w:rPr>
        <w:t>Yazılı Eserlerin</w:t>
      </w:r>
      <w:r w:rsidRPr="009A72C7">
        <w:rPr>
          <w:sz w:val="22"/>
          <w:szCs w:val="22"/>
        </w:rPr>
        <w:t>daha kolay ve ucuz paylaşılması</w:t>
      </w:r>
    </w:p>
    <w:p w:rsidR="00B15A69" w:rsidRPr="009A72C7" w:rsidRDefault="00B15A69" w:rsidP="009A72C7">
      <w:pPr>
        <w:rPr>
          <w:color w:val="2200C1"/>
          <w:sz w:val="22"/>
          <w:szCs w:val="22"/>
        </w:rPr>
      </w:pPr>
    </w:p>
    <w:p w:rsidR="00B15A69" w:rsidRDefault="00B15A69" w:rsidP="009A72C7">
      <w:pPr>
        <w:rPr>
          <w:sz w:val="22"/>
          <w:szCs w:val="22"/>
        </w:rPr>
      </w:pPr>
      <w:r>
        <w:rPr>
          <w:sz w:val="22"/>
          <w:szCs w:val="22"/>
        </w:rPr>
        <w:t>2-</w:t>
      </w:r>
      <w:r w:rsidRPr="009A72C7">
        <w:rPr>
          <w:sz w:val="22"/>
          <w:szCs w:val="22"/>
        </w:rPr>
        <w:t xml:space="preserve">Top       </w:t>
      </w:r>
      <w:r w:rsidRPr="007E7D64">
        <w:rPr>
          <w:noProof/>
          <w:color w:val="2200C1"/>
          <w:sz w:val="22"/>
          <w:szCs w:val="22"/>
        </w:rPr>
        <w:pict>
          <v:shape id="_x0000_i1026" type="#_x0000_t75" alt="ANd9GcRCo8AYn7H1RHgRrxxtfvTgMLd0cFbbI9_GLgtOr4V5plY7flBo" style="width:59.25pt;height:24.75pt;visibility:visible">
            <v:imagedata r:id="rId6" o:title=""/>
          </v:shape>
        </w:pict>
      </w:r>
      <w:r w:rsidRPr="009A72C7">
        <w:rPr>
          <w:color w:val="2200C1"/>
          <w:sz w:val="22"/>
          <w:szCs w:val="22"/>
        </w:rPr>
        <w:t xml:space="preserve">---------------------------------     </w:t>
      </w:r>
      <w:r w:rsidRPr="009A72C7">
        <w:rPr>
          <w:sz w:val="22"/>
          <w:szCs w:val="22"/>
        </w:rPr>
        <w:t xml:space="preserve">(      ) Bilgi birikiminin gelecek kuşaklara daha kolay </w:t>
      </w:r>
    </w:p>
    <w:p w:rsidR="00B15A69" w:rsidRPr="009A72C7" w:rsidRDefault="00B15A69" w:rsidP="009A72C7">
      <w:pPr>
        <w:rPr>
          <w:sz w:val="22"/>
          <w:szCs w:val="22"/>
        </w:rPr>
      </w:pPr>
      <w:r w:rsidRPr="009A72C7">
        <w:rPr>
          <w:sz w:val="22"/>
          <w:szCs w:val="22"/>
        </w:rPr>
        <w:t>ve doğru bir şekilde ulaştırılması</w:t>
      </w:r>
    </w:p>
    <w:p w:rsidR="00B15A69" w:rsidRPr="009A72C7" w:rsidRDefault="00B15A69" w:rsidP="009A72C7">
      <w:pPr>
        <w:rPr>
          <w:sz w:val="22"/>
          <w:szCs w:val="22"/>
        </w:rPr>
      </w:pPr>
    </w:p>
    <w:p w:rsidR="00B15A69" w:rsidRPr="009A72C7" w:rsidRDefault="00B15A69" w:rsidP="009A72C7">
      <w:pPr>
        <w:rPr>
          <w:sz w:val="22"/>
          <w:szCs w:val="22"/>
        </w:rPr>
      </w:pPr>
      <w:r w:rsidRPr="009A72C7">
        <w:rPr>
          <w:sz w:val="22"/>
          <w:szCs w:val="22"/>
        </w:rPr>
        <w:t xml:space="preserve"> 3-Yazı   </w:t>
      </w:r>
      <w:r w:rsidRPr="007E7D64">
        <w:rPr>
          <w:noProof/>
          <w:sz w:val="22"/>
          <w:szCs w:val="22"/>
        </w:rPr>
        <w:pict>
          <v:shape id="il_fi" o:spid="_x0000_i1027" type="#_x0000_t75" alt="hitit_civi_yazisi" style="width:57.75pt;height:22.5pt;visibility:visible">
            <v:imagedata r:id="rId7" o:title=""/>
          </v:shape>
        </w:pict>
      </w:r>
      <w:r w:rsidRPr="009A72C7">
        <w:rPr>
          <w:sz w:val="22"/>
          <w:szCs w:val="22"/>
        </w:rPr>
        <w:t>---------------------------------      (     ) İnsanların daha uzak yerlere göç edebilmesi</w:t>
      </w:r>
    </w:p>
    <w:p w:rsidR="00B15A69" w:rsidRPr="009A72C7" w:rsidRDefault="00B15A69" w:rsidP="009A72C7">
      <w:pPr>
        <w:rPr>
          <w:sz w:val="22"/>
          <w:szCs w:val="22"/>
        </w:rPr>
      </w:pPr>
    </w:p>
    <w:p w:rsidR="00B15A69" w:rsidRDefault="00B15A69" w:rsidP="009A72C7">
      <w:pPr>
        <w:tabs>
          <w:tab w:val="left" w:pos="4485"/>
        </w:tabs>
        <w:rPr>
          <w:sz w:val="22"/>
          <w:szCs w:val="22"/>
        </w:rPr>
      </w:pPr>
      <w:r>
        <w:rPr>
          <w:sz w:val="22"/>
          <w:szCs w:val="22"/>
        </w:rPr>
        <w:t>4-</w:t>
      </w:r>
      <w:r w:rsidRPr="009A72C7">
        <w:rPr>
          <w:sz w:val="22"/>
          <w:szCs w:val="22"/>
        </w:rPr>
        <w:t xml:space="preserve">Matbaa  </w:t>
      </w:r>
      <w:r w:rsidRPr="007E7D64">
        <w:rPr>
          <w:noProof/>
          <w:color w:val="2200C1"/>
          <w:sz w:val="22"/>
          <w:szCs w:val="22"/>
        </w:rPr>
        <w:pict>
          <v:shape id="_x0000_i1028" type="#_x0000_t75" alt="ANd9GcQbvG8baFk1dxSdqu1V1YfpQWEzX0Cs_AmhsYZBnI9KWy6sY5Lb" style="width:57.75pt;height:24.75pt;visibility:visible">
            <v:imagedata r:id="rId8" o:title=""/>
          </v:shape>
        </w:pict>
      </w:r>
      <w:r w:rsidRPr="009A72C7">
        <w:rPr>
          <w:color w:val="2200C1"/>
          <w:sz w:val="22"/>
          <w:szCs w:val="22"/>
        </w:rPr>
        <w:t>-------------------------------</w:t>
      </w:r>
      <w:r>
        <w:rPr>
          <w:color w:val="2200C1"/>
          <w:sz w:val="22"/>
          <w:szCs w:val="22"/>
        </w:rPr>
        <w:tab/>
      </w:r>
      <w:r>
        <w:rPr>
          <w:sz w:val="22"/>
          <w:szCs w:val="22"/>
        </w:rPr>
        <w:t>(      ) Büyük kalelerin yıkılması</w:t>
      </w:r>
    </w:p>
    <w:p w:rsidR="00B15A69" w:rsidRPr="009A72C7" w:rsidRDefault="00B15A69" w:rsidP="009A72C7">
      <w:pPr>
        <w:tabs>
          <w:tab w:val="left" w:pos="4485"/>
        </w:tabs>
        <w:rPr>
          <w:color w:val="2200C1"/>
          <w:sz w:val="22"/>
          <w:szCs w:val="22"/>
        </w:rPr>
      </w:pPr>
    </w:p>
    <w:p w:rsidR="00B15A69" w:rsidRPr="005C0FB6" w:rsidRDefault="00B15A69" w:rsidP="005C0FB6">
      <w:pPr>
        <w:rPr>
          <w:sz w:val="22"/>
          <w:szCs w:val="22"/>
        </w:rPr>
      </w:pPr>
      <w:r>
        <w:rPr>
          <w:sz w:val="22"/>
          <w:szCs w:val="22"/>
        </w:rPr>
        <w:t>5-</w:t>
      </w:r>
      <w:r w:rsidRPr="009A72C7">
        <w:rPr>
          <w:sz w:val="22"/>
          <w:szCs w:val="22"/>
        </w:rPr>
        <w:t xml:space="preserve">Pusula     </w:t>
      </w:r>
      <w:r w:rsidRPr="007E7D64">
        <w:rPr>
          <w:noProof/>
          <w:color w:val="2200C1"/>
          <w:sz w:val="22"/>
          <w:szCs w:val="22"/>
        </w:rPr>
        <w:pict>
          <v:shape id="_x0000_i1029" type="#_x0000_t75" alt="ANd9GcQCNQBfxxHyg5J8jnK96MYFYiYyaWf2v-srRfPjEcHlw4KJ2kRQwA" style="width:55.5pt;height:24.75pt;visibility:visible">
            <v:imagedata r:id="rId9" o:title=""/>
          </v:shape>
        </w:pict>
      </w:r>
      <w:r w:rsidRPr="009A72C7">
        <w:rPr>
          <w:sz w:val="22"/>
          <w:szCs w:val="22"/>
        </w:rPr>
        <w:t xml:space="preserve">  ------------------------                (     ) İ</w:t>
      </w:r>
      <w:r>
        <w:rPr>
          <w:sz w:val="22"/>
          <w:szCs w:val="22"/>
        </w:rPr>
        <w:t>nsanların  Gemilerle yeni yerler keşfetmesi</w:t>
      </w:r>
    </w:p>
    <w:p w:rsidR="00B15A69" w:rsidRPr="009A72C7" w:rsidRDefault="00B15A69" w:rsidP="009A72C7">
      <w:pPr>
        <w:rPr>
          <w:sz w:val="22"/>
          <w:szCs w:val="22"/>
        </w:rPr>
      </w:pPr>
    </w:p>
    <w:p w:rsidR="00B15A69" w:rsidRPr="00157167" w:rsidRDefault="00B15A69" w:rsidP="009A72C7">
      <w:pPr>
        <w:rPr>
          <w:sz w:val="16"/>
          <w:szCs w:val="16"/>
        </w:rPr>
      </w:pPr>
    </w:p>
    <w:p w:rsidR="00B15A69" w:rsidRDefault="00B15A69" w:rsidP="009A72C7">
      <w:pPr>
        <w:rPr>
          <w:sz w:val="16"/>
          <w:szCs w:val="16"/>
        </w:rPr>
      </w:pPr>
    </w:p>
    <w:p w:rsidR="00B15A69" w:rsidRDefault="00B15A69" w:rsidP="009A72C7">
      <w:pPr>
        <w:rPr>
          <w:sz w:val="16"/>
          <w:szCs w:val="16"/>
        </w:rPr>
      </w:pPr>
    </w:p>
    <w:p w:rsidR="00B15A69" w:rsidRPr="00157167" w:rsidRDefault="00B15A69" w:rsidP="009A72C7">
      <w:pPr>
        <w:rPr>
          <w:sz w:val="16"/>
          <w:szCs w:val="16"/>
        </w:rPr>
      </w:pPr>
    </w:p>
    <w:p w:rsidR="00B15A69" w:rsidRDefault="00B15A69" w:rsidP="009B1A3E">
      <w:pPr>
        <w:ind w:left="927" w:hanging="927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S6-</w:t>
      </w:r>
      <w:r w:rsidRPr="00220D3E">
        <w:rPr>
          <w:b/>
          <w:bCs/>
          <w:sz w:val="22"/>
          <w:szCs w:val="22"/>
        </w:rPr>
        <w:t xml:space="preserve">) Aşağıdakilerden </w:t>
      </w:r>
      <w:r>
        <w:rPr>
          <w:b/>
          <w:bCs/>
          <w:sz w:val="22"/>
          <w:szCs w:val="22"/>
        </w:rPr>
        <w:t xml:space="preserve"> kavramlardan </w:t>
      </w:r>
      <w:r w:rsidRPr="00220D3E">
        <w:rPr>
          <w:b/>
          <w:bCs/>
          <w:sz w:val="22"/>
          <w:szCs w:val="22"/>
        </w:rPr>
        <w:t>hangisi Osmanlı Dev</w:t>
      </w:r>
      <w:r w:rsidRPr="00220D3E">
        <w:rPr>
          <w:b/>
          <w:bCs/>
          <w:sz w:val="22"/>
          <w:szCs w:val="22"/>
        </w:rPr>
        <w:softHyphen/>
        <w:t xml:space="preserve">leti'nde toprak yönetimiyle ilgili </w:t>
      </w:r>
      <w:r w:rsidRPr="00220D3E">
        <w:rPr>
          <w:b/>
          <w:bCs/>
          <w:sz w:val="22"/>
          <w:szCs w:val="22"/>
          <w:u w:val="single"/>
        </w:rPr>
        <w:t>değildir?</w:t>
      </w:r>
      <w:r>
        <w:rPr>
          <w:b/>
          <w:bCs/>
          <w:sz w:val="22"/>
          <w:szCs w:val="22"/>
        </w:rPr>
        <w:t xml:space="preserve"> (5 Puan)</w:t>
      </w:r>
    </w:p>
    <w:p w:rsidR="00B15A69" w:rsidRPr="0055329F" w:rsidRDefault="00B15A69" w:rsidP="009B1A3E">
      <w:pPr>
        <w:ind w:left="927" w:hanging="927"/>
        <w:jc w:val="both"/>
        <w:rPr>
          <w:sz w:val="22"/>
          <w:szCs w:val="22"/>
        </w:rPr>
      </w:pPr>
    </w:p>
    <w:p w:rsidR="00B15A69" w:rsidRPr="00220D3E" w:rsidRDefault="00B15A69" w:rsidP="009B1A3E">
      <w:pPr>
        <w:ind w:left="927" w:hanging="219"/>
        <w:jc w:val="both"/>
        <w:rPr>
          <w:sz w:val="22"/>
          <w:szCs w:val="22"/>
        </w:rPr>
      </w:pPr>
      <w:r w:rsidRPr="00220D3E">
        <w:rPr>
          <w:sz w:val="22"/>
          <w:szCs w:val="22"/>
        </w:rPr>
        <w:t xml:space="preserve">A) Has                   </w:t>
      </w:r>
      <w:r>
        <w:rPr>
          <w:sz w:val="22"/>
          <w:szCs w:val="22"/>
        </w:rPr>
        <w:tab/>
        <w:t>B) Zeamet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220D3E">
        <w:rPr>
          <w:sz w:val="22"/>
          <w:szCs w:val="22"/>
        </w:rPr>
        <w:t xml:space="preserve"> C) Tımar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220D3E">
        <w:rPr>
          <w:sz w:val="22"/>
          <w:szCs w:val="22"/>
        </w:rPr>
        <w:t xml:space="preserve">  D) Lonca</w:t>
      </w:r>
    </w:p>
    <w:p w:rsidR="00B15A69" w:rsidRPr="00023288" w:rsidRDefault="00B15A69" w:rsidP="009B1A3E">
      <w:pPr>
        <w:jc w:val="both"/>
        <w:rPr>
          <w:sz w:val="22"/>
          <w:szCs w:val="22"/>
        </w:rPr>
      </w:pPr>
    </w:p>
    <w:p w:rsidR="00B15A69" w:rsidRDefault="00B15A69" w:rsidP="009B1A3E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S7-</w:t>
      </w:r>
      <w:r w:rsidRPr="00023288">
        <w:rPr>
          <w:b/>
          <w:bCs/>
          <w:sz w:val="22"/>
          <w:szCs w:val="22"/>
        </w:rPr>
        <w:t>)</w:t>
      </w:r>
      <w:r w:rsidRPr="00C13E74">
        <w:rPr>
          <w:b/>
          <w:bCs/>
          <w:sz w:val="22"/>
          <w:szCs w:val="22"/>
        </w:rPr>
        <w:t>Miri Arazinin mülkiyeti devlete ait olup işletilmesi halka verilmişti. Bu araziler alınıp-satılamaz, boş bırakılamazdı. Bu toprakları ekmeyenlerden çiftbozan vergisi alınırdı. Bu durumun nedeni aşağıdakilerden hangisidir? (5 Puan)</w:t>
      </w:r>
    </w:p>
    <w:p w:rsidR="00B15A69" w:rsidRPr="00C13E74" w:rsidRDefault="00B15A69" w:rsidP="009B1A3E">
      <w:pPr>
        <w:jc w:val="both"/>
        <w:rPr>
          <w:b/>
          <w:bCs/>
          <w:sz w:val="22"/>
          <w:szCs w:val="22"/>
        </w:rPr>
      </w:pPr>
    </w:p>
    <w:p w:rsidR="00B15A69" w:rsidRPr="00023288" w:rsidRDefault="00B15A69" w:rsidP="009B1A3E">
      <w:pPr>
        <w:jc w:val="both"/>
        <w:rPr>
          <w:sz w:val="22"/>
          <w:szCs w:val="22"/>
        </w:rPr>
      </w:pPr>
      <w:r w:rsidRPr="00023288">
        <w:rPr>
          <w:sz w:val="22"/>
          <w:szCs w:val="22"/>
        </w:rPr>
        <w:t>A)Toprak yönetiminde devletin ağırlığını hissettirmek</w:t>
      </w:r>
    </w:p>
    <w:p w:rsidR="00B15A69" w:rsidRPr="00023288" w:rsidRDefault="00B15A69" w:rsidP="009B1A3E">
      <w:pPr>
        <w:jc w:val="both"/>
        <w:rPr>
          <w:sz w:val="22"/>
          <w:szCs w:val="22"/>
        </w:rPr>
      </w:pPr>
      <w:r w:rsidRPr="00023288">
        <w:rPr>
          <w:sz w:val="22"/>
          <w:szCs w:val="22"/>
        </w:rPr>
        <w:t>B)Halkı toprağı sahiplenmeye zorlamak</w:t>
      </w:r>
    </w:p>
    <w:p w:rsidR="00B15A69" w:rsidRPr="00023288" w:rsidRDefault="00B15A69" w:rsidP="009B1A3E">
      <w:pPr>
        <w:jc w:val="both"/>
        <w:rPr>
          <w:sz w:val="22"/>
          <w:szCs w:val="22"/>
        </w:rPr>
      </w:pPr>
      <w:r w:rsidRPr="00023288">
        <w:rPr>
          <w:sz w:val="22"/>
          <w:szCs w:val="22"/>
        </w:rPr>
        <w:t>C)Üretimin sürekliliğini sağlamak</w:t>
      </w:r>
    </w:p>
    <w:p w:rsidR="00B15A69" w:rsidRPr="00023288" w:rsidRDefault="00B15A69" w:rsidP="009B1A3E">
      <w:pPr>
        <w:jc w:val="both"/>
        <w:rPr>
          <w:sz w:val="22"/>
          <w:szCs w:val="22"/>
        </w:rPr>
      </w:pPr>
      <w:r w:rsidRPr="00023288">
        <w:rPr>
          <w:sz w:val="22"/>
          <w:szCs w:val="22"/>
        </w:rPr>
        <w:t>D)Vergi gelirlerini artırmak</w:t>
      </w:r>
    </w:p>
    <w:p w:rsidR="00B15A69" w:rsidRDefault="00B15A69" w:rsidP="009B1A3E">
      <w:pPr>
        <w:jc w:val="both"/>
        <w:rPr>
          <w:sz w:val="22"/>
          <w:szCs w:val="22"/>
        </w:rPr>
      </w:pPr>
    </w:p>
    <w:p w:rsidR="00B15A69" w:rsidRDefault="00B15A69" w:rsidP="009B1A3E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S8-</w:t>
      </w:r>
      <w:r w:rsidRPr="00023288">
        <w:rPr>
          <w:b/>
          <w:bCs/>
          <w:sz w:val="22"/>
          <w:szCs w:val="22"/>
        </w:rPr>
        <w:t xml:space="preserve">) Aşağıdakilerden hangisi, Sanayi İnkılâbının sonuçları arasında </w:t>
      </w:r>
      <w:r w:rsidRPr="00023288">
        <w:rPr>
          <w:b/>
          <w:bCs/>
          <w:sz w:val="22"/>
          <w:szCs w:val="22"/>
          <w:u w:val="single"/>
        </w:rPr>
        <w:t>gösterilemez?</w:t>
      </w:r>
      <w:r>
        <w:rPr>
          <w:b/>
          <w:bCs/>
          <w:sz w:val="22"/>
          <w:szCs w:val="22"/>
        </w:rPr>
        <w:t>(5 Puan)</w:t>
      </w:r>
    </w:p>
    <w:p w:rsidR="00B15A69" w:rsidRPr="00023288" w:rsidRDefault="00B15A69" w:rsidP="009B1A3E">
      <w:pPr>
        <w:jc w:val="both"/>
        <w:rPr>
          <w:b/>
          <w:bCs/>
          <w:sz w:val="22"/>
          <w:szCs w:val="22"/>
          <w:u w:val="single"/>
        </w:rPr>
      </w:pPr>
    </w:p>
    <w:p w:rsidR="00B15A69" w:rsidRPr="00023288" w:rsidRDefault="00B15A69" w:rsidP="009B1A3E">
      <w:pPr>
        <w:jc w:val="both"/>
        <w:rPr>
          <w:sz w:val="22"/>
          <w:szCs w:val="22"/>
        </w:rPr>
      </w:pPr>
      <w:r w:rsidRPr="00023288">
        <w:rPr>
          <w:sz w:val="22"/>
          <w:szCs w:val="22"/>
        </w:rPr>
        <w:t>A)  Avrupa'da Rönesans ve reform hareketleri</w:t>
      </w:r>
      <w:r w:rsidRPr="00023288">
        <w:rPr>
          <w:sz w:val="22"/>
          <w:szCs w:val="22"/>
        </w:rPr>
        <w:softHyphen/>
        <w:t xml:space="preserve">nin hızlanması </w:t>
      </w:r>
    </w:p>
    <w:p w:rsidR="00B15A69" w:rsidRPr="00023288" w:rsidRDefault="00B15A69" w:rsidP="009B1A3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B)  </w:t>
      </w:r>
      <w:r w:rsidRPr="00023288">
        <w:rPr>
          <w:sz w:val="22"/>
          <w:szCs w:val="22"/>
        </w:rPr>
        <w:t>Küçük imalathanelerin yerini büyük fabri</w:t>
      </w:r>
      <w:r w:rsidRPr="00023288">
        <w:rPr>
          <w:sz w:val="22"/>
          <w:szCs w:val="22"/>
        </w:rPr>
        <w:softHyphen/>
        <w:t>kaların alması</w:t>
      </w:r>
    </w:p>
    <w:p w:rsidR="00B15A69" w:rsidRPr="00023288" w:rsidRDefault="00B15A69" w:rsidP="009B1A3E">
      <w:pPr>
        <w:jc w:val="both"/>
        <w:rPr>
          <w:sz w:val="22"/>
          <w:szCs w:val="22"/>
        </w:rPr>
      </w:pPr>
      <w:r w:rsidRPr="00023288">
        <w:rPr>
          <w:sz w:val="22"/>
          <w:szCs w:val="22"/>
        </w:rPr>
        <w:t>C)  Ham madde ve pazar sorunlarının ortaya çıkması</w:t>
      </w:r>
    </w:p>
    <w:p w:rsidR="00B15A69" w:rsidRPr="00023288" w:rsidRDefault="00B15A69" w:rsidP="009B1A3E">
      <w:pPr>
        <w:jc w:val="both"/>
        <w:rPr>
          <w:sz w:val="22"/>
          <w:szCs w:val="22"/>
        </w:rPr>
      </w:pPr>
      <w:r w:rsidRPr="00023288">
        <w:rPr>
          <w:sz w:val="22"/>
          <w:szCs w:val="22"/>
        </w:rPr>
        <w:t>D)  İşçi sınıfının haklarını korumak için sendi</w:t>
      </w:r>
      <w:r w:rsidRPr="00023288">
        <w:rPr>
          <w:sz w:val="22"/>
          <w:szCs w:val="22"/>
        </w:rPr>
        <w:softHyphen/>
        <w:t>kaların kurulması</w:t>
      </w:r>
    </w:p>
    <w:p w:rsidR="00B15A69" w:rsidRDefault="00B15A69" w:rsidP="009B1A3E">
      <w:pPr>
        <w:jc w:val="both"/>
        <w:rPr>
          <w:sz w:val="22"/>
          <w:szCs w:val="22"/>
        </w:rPr>
      </w:pPr>
    </w:p>
    <w:p w:rsidR="00B15A69" w:rsidRDefault="00B15A69" w:rsidP="00F53333">
      <w:pPr>
        <w:jc w:val="both"/>
        <w:rPr>
          <w:noProof/>
          <w:sz w:val="22"/>
          <w:szCs w:val="22"/>
        </w:rPr>
      </w:pPr>
    </w:p>
    <w:p w:rsidR="00B15A69" w:rsidRDefault="00B15A69" w:rsidP="00F53333">
      <w:pPr>
        <w:jc w:val="both"/>
        <w:rPr>
          <w:noProof/>
          <w:sz w:val="22"/>
          <w:szCs w:val="22"/>
        </w:rPr>
      </w:pPr>
    </w:p>
    <w:p w:rsidR="00B15A69" w:rsidRDefault="00B15A69" w:rsidP="00F53333">
      <w:pPr>
        <w:jc w:val="both"/>
        <w:rPr>
          <w:noProof/>
          <w:sz w:val="22"/>
          <w:szCs w:val="22"/>
        </w:rPr>
      </w:pPr>
    </w:p>
    <w:p w:rsidR="00B15A69" w:rsidRPr="00EE1FAD" w:rsidRDefault="00B15A69" w:rsidP="00F53333">
      <w:pPr>
        <w:jc w:val="both"/>
        <w:rPr>
          <w:b/>
          <w:bCs/>
          <w:noProof/>
          <w:sz w:val="22"/>
          <w:szCs w:val="22"/>
        </w:rPr>
      </w:pPr>
      <w:r w:rsidRPr="00EE1FAD">
        <w:rPr>
          <w:b/>
          <w:bCs/>
          <w:noProof/>
          <w:sz w:val="22"/>
          <w:szCs w:val="22"/>
        </w:rPr>
        <w:t>S9-</w:t>
      </w:r>
      <w:r>
        <w:rPr>
          <w:b/>
          <w:bCs/>
          <w:noProof/>
          <w:sz w:val="22"/>
          <w:szCs w:val="22"/>
        </w:rPr>
        <w:t>Aşağıda oklarla gösterilerek</w:t>
      </w:r>
      <w:r w:rsidRPr="00EE1FAD">
        <w:rPr>
          <w:b/>
          <w:bCs/>
          <w:noProof/>
          <w:sz w:val="22"/>
          <w:szCs w:val="22"/>
        </w:rPr>
        <w:t xml:space="preserve"> verilen Boğaz veya Kanalların ismini yazınız.</w:t>
      </w:r>
      <w:r>
        <w:rPr>
          <w:b/>
          <w:bCs/>
          <w:noProof/>
          <w:sz w:val="22"/>
          <w:szCs w:val="22"/>
        </w:rPr>
        <w:t xml:space="preserve"> ( 15 Puan )</w:t>
      </w:r>
    </w:p>
    <w:p w:rsidR="00B15A69" w:rsidRPr="008D4DA4" w:rsidRDefault="00B15A69" w:rsidP="00CA02CB">
      <w:pPr>
        <w:ind w:left="855" w:hanging="855"/>
        <w:jc w:val="both"/>
        <w:rPr>
          <w:b/>
          <w:bCs/>
          <w:sz w:val="32"/>
          <w:szCs w:val="32"/>
        </w:rPr>
      </w:pPr>
    </w:p>
    <w:p w:rsidR="00B15A69" w:rsidRDefault="00B15A69" w:rsidP="00CA02CB">
      <w:pPr>
        <w:ind w:left="855" w:hanging="855"/>
        <w:jc w:val="both"/>
        <w:rPr>
          <w:b/>
          <w:bCs/>
          <w:sz w:val="22"/>
          <w:szCs w:val="22"/>
        </w:rPr>
      </w:pP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3" o:spid="_x0000_s1026" type="#_x0000_t61" style="position:absolute;left:0;text-align:left;margin-left:341.65pt;margin-top:170.55pt;width:31.3pt;height:101.35pt;rotation:8384164fd;flip:y;z-index:251657216;visibility:visible" adj="84303,10587">
            <v:textbox>
              <w:txbxContent>
                <w:p w:rsidR="00B15A69" w:rsidRDefault="00B15A69" w:rsidP="00EE1FAD"/>
              </w:txbxContent>
            </v:textbox>
          </v:shape>
        </w:pict>
      </w:r>
      <w:r>
        <w:rPr>
          <w:noProof/>
        </w:rPr>
        <w:pict>
          <v:rect id="Rectangle 6" o:spid="_x0000_s1027" style="position:absolute;left:0;text-align:left;margin-left:1.4pt;margin-top:379pt;width:156.75pt;height:21.75pt;z-index:251659264;visibility:visible">
            <v:textbox>
              <w:txbxContent>
                <w:p w:rsidR="00B15A69" w:rsidRDefault="00B15A69">
                  <w:r>
                    <w:t>Sosyal Bilgiler 7.sınıf</w:t>
                  </w:r>
                </w:p>
              </w:txbxContent>
            </v:textbox>
          </v:rect>
        </w:pict>
      </w:r>
      <w:r>
        <w:rPr>
          <w:noProof/>
        </w:rPr>
        <w:pict>
          <v:shape id="AutoShape 2" o:spid="_x0000_s1028" type="#_x0000_t61" style="position:absolute;left:0;text-align:left;margin-left:190.25pt;margin-top:218.5pt;width:102.15pt;height:35.25pt;flip:y;z-index:251656192;visibility:visible" adj="9536,79506">
            <v:textbox>
              <w:txbxContent>
                <w:p w:rsidR="00B15A69" w:rsidRDefault="00B15A69"/>
              </w:txbxContent>
            </v:textbox>
          </v:shape>
        </w:pict>
      </w:r>
      <w:r>
        <w:rPr>
          <w:noProof/>
        </w:rPr>
        <w:pict>
          <v:shape id="AutoShape 4" o:spid="_x0000_s1029" type="#_x0000_t61" style="position:absolute;left:0;text-align:left;margin-left:23.75pt;margin-top:156.35pt;width:35.1pt;height:127.25pt;rotation:669329fd;flip:y;z-index:251658240;visibility:visible" adj="53776,11944">
            <v:textbox>
              <w:txbxContent>
                <w:p w:rsidR="00B15A69" w:rsidRDefault="00B15A69" w:rsidP="00EE1FAD"/>
              </w:txbxContent>
            </v:textbox>
          </v:shape>
        </w:pict>
      </w:r>
      <w:r w:rsidRPr="007E7D64">
        <w:rPr>
          <w:b/>
          <w:bCs/>
          <w:noProof/>
          <w:sz w:val="22"/>
          <w:szCs w:val="22"/>
        </w:rPr>
        <w:pict>
          <v:shape id="Resim 3" o:spid="_x0000_i1030" type="#_x0000_t75" style="width:529.5pt;height:393.75pt;visibility:visible">
            <v:imagedata r:id="rId10" o:title=""/>
          </v:shape>
        </w:pict>
      </w:r>
    </w:p>
    <w:p w:rsidR="00B15A69" w:rsidRDefault="00B15A69" w:rsidP="00184AE8">
      <w:r>
        <w:rPr>
          <w:sz w:val="22"/>
          <w:szCs w:val="22"/>
        </w:rPr>
        <w:tab/>
      </w:r>
      <w:bookmarkStart w:id="0" w:name="_GoBack"/>
      <w:bookmarkEnd w:id="0"/>
    </w:p>
    <w:p w:rsidR="00B15A69" w:rsidRDefault="00B15A69" w:rsidP="00184AE8">
      <w:hyperlink r:id="rId11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B15A69" w:rsidRPr="009D0133" w:rsidRDefault="00B15A69" w:rsidP="009D0133">
      <w:pPr>
        <w:tabs>
          <w:tab w:val="left" w:pos="4725"/>
        </w:tabs>
        <w:rPr>
          <w:sz w:val="22"/>
          <w:szCs w:val="22"/>
        </w:rPr>
      </w:pPr>
    </w:p>
    <w:sectPr w:rsidR="00B15A69" w:rsidRPr="009D0133" w:rsidSect="00B66222">
      <w:pgSz w:w="11906" w:h="16838"/>
      <w:pgMar w:top="142" w:right="567" w:bottom="828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04DED"/>
    <w:multiLevelType w:val="hybridMultilevel"/>
    <w:tmpl w:val="ADE4968C"/>
    <w:lvl w:ilvl="0" w:tplc="041F000F">
      <w:start w:val="1"/>
      <w:numFmt w:val="decimal"/>
      <w:lvlText w:val="%1."/>
      <w:lvlJc w:val="left"/>
      <w:pPr>
        <w:tabs>
          <w:tab w:val="num" w:pos="636"/>
        </w:tabs>
        <w:ind w:left="63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356"/>
        </w:tabs>
        <w:ind w:left="1356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076"/>
        </w:tabs>
        <w:ind w:left="2076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96"/>
        </w:tabs>
        <w:ind w:left="2796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516"/>
        </w:tabs>
        <w:ind w:left="3516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236"/>
        </w:tabs>
        <w:ind w:left="4236" w:hanging="180"/>
      </w:pPr>
    </w:lvl>
    <w:lvl w:ilvl="6" w:tplc="041F000F">
      <w:start w:val="1"/>
      <w:numFmt w:val="decimal"/>
      <w:lvlText w:val="%7."/>
      <w:lvlJc w:val="left"/>
      <w:pPr>
        <w:tabs>
          <w:tab w:val="num" w:pos="4956"/>
        </w:tabs>
        <w:ind w:left="4956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676"/>
        </w:tabs>
        <w:ind w:left="5676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96"/>
        </w:tabs>
        <w:ind w:left="6396" w:hanging="180"/>
      </w:pPr>
    </w:lvl>
  </w:abstractNum>
  <w:abstractNum w:abstractNumId="1">
    <w:nsid w:val="03E518D6"/>
    <w:multiLevelType w:val="hybridMultilevel"/>
    <w:tmpl w:val="A6CEB700"/>
    <w:lvl w:ilvl="0" w:tplc="B604440A">
      <w:start w:val="1"/>
      <w:numFmt w:val="upperLetter"/>
      <w:lvlText w:val="%1)"/>
      <w:lvlJc w:val="left"/>
      <w:pPr>
        <w:ind w:left="93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650" w:hanging="360"/>
      </w:pPr>
    </w:lvl>
    <w:lvl w:ilvl="2" w:tplc="041F001B">
      <w:start w:val="1"/>
      <w:numFmt w:val="lowerRoman"/>
      <w:lvlText w:val="%3."/>
      <w:lvlJc w:val="right"/>
      <w:pPr>
        <w:ind w:left="2370" w:hanging="180"/>
      </w:pPr>
    </w:lvl>
    <w:lvl w:ilvl="3" w:tplc="041F000F">
      <w:start w:val="1"/>
      <w:numFmt w:val="decimal"/>
      <w:lvlText w:val="%4."/>
      <w:lvlJc w:val="left"/>
      <w:pPr>
        <w:ind w:left="3090" w:hanging="360"/>
      </w:pPr>
    </w:lvl>
    <w:lvl w:ilvl="4" w:tplc="041F0019">
      <w:start w:val="1"/>
      <w:numFmt w:val="lowerLetter"/>
      <w:lvlText w:val="%5."/>
      <w:lvlJc w:val="left"/>
      <w:pPr>
        <w:ind w:left="3810" w:hanging="360"/>
      </w:pPr>
    </w:lvl>
    <w:lvl w:ilvl="5" w:tplc="041F001B">
      <w:start w:val="1"/>
      <w:numFmt w:val="lowerRoman"/>
      <w:lvlText w:val="%6."/>
      <w:lvlJc w:val="right"/>
      <w:pPr>
        <w:ind w:left="4530" w:hanging="180"/>
      </w:pPr>
    </w:lvl>
    <w:lvl w:ilvl="6" w:tplc="041F000F">
      <w:start w:val="1"/>
      <w:numFmt w:val="decimal"/>
      <w:lvlText w:val="%7."/>
      <w:lvlJc w:val="left"/>
      <w:pPr>
        <w:ind w:left="5250" w:hanging="360"/>
      </w:pPr>
    </w:lvl>
    <w:lvl w:ilvl="7" w:tplc="041F0019">
      <w:start w:val="1"/>
      <w:numFmt w:val="lowerLetter"/>
      <w:lvlText w:val="%8."/>
      <w:lvlJc w:val="left"/>
      <w:pPr>
        <w:ind w:left="5970" w:hanging="360"/>
      </w:pPr>
    </w:lvl>
    <w:lvl w:ilvl="8" w:tplc="041F001B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046413F2"/>
    <w:multiLevelType w:val="hybridMultilevel"/>
    <w:tmpl w:val="8DBA81DE"/>
    <w:lvl w:ilvl="0" w:tplc="273C6D6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1D1AB9"/>
    <w:multiLevelType w:val="hybridMultilevel"/>
    <w:tmpl w:val="4926A5C0"/>
    <w:lvl w:ilvl="0" w:tplc="00E24BAA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647" w:hanging="360"/>
      </w:pPr>
    </w:lvl>
    <w:lvl w:ilvl="2" w:tplc="041F001B">
      <w:start w:val="1"/>
      <w:numFmt w:val="lowerRoman"/>
      <w:lvlText w:val="%3."/>
      <w:lvlJc w:val="right"/>
      <w:pPr>
        <w:ind w:left="2367" w:hanging="180"/>
      </w:pPr>
    </w:lvl>
    <w:lvl w:ilvl="3" w:tplc="041F000F">
      <w:start w:val="1"/>
      <w:numFmt w:val="decimal"/>
      <w:lvlText w:val="%4."/>
      <w:lvlJc w:val="left"/>
      <w:pPr>
        <w:ind w:left="3087" w:hanging="360"/>
      </w:pPr>
    </w:lvl>
    <w:lvl w:ilvl="4" w:tplc="041F0019">
      <w:start w:val="1"/>
      <w:numFmt w:val="lowerLetter"/>
      <w:lvlText w:val="%5."/>
      <w:lvlJc w:val="left"/>
      <w:pPr>
        <w:ind w:left="3807" w:hanging="360"/>
      </w:pPr>
    </w:lvl>
    <w:lvl w:ilvl="5" w:tplc="041F001B">
      <w:start w:val="1"/>
      <w:numFmt w:val="lowerRoman"/>
      <w:lvlText w:val="%6."/>
      <w:lvlJc w:val="right"/>
      <w:pPr>
        <w:ind w:left="4527" w:hanging="180"/>
      </w:pPr>
    </w:lvl>
    <w:lvl w:ilvl="6" w:tplc="041F000F">
      <w:start w:val="1"/>
      <w:numFmt w:val="decimal"/>
      <w:lvlText w:val="%7."/>
      <w:lvlJc w:val="left"/>
      <w:pPr>
        <w:ind w:left="5247" w:hanging="360"/>
      </w:pPr>
    </w:lvl>
    <w:lvl w:ilvl="7" w:tplc="041F0019">
      <w:start w:val="1"/>
      <w:numFmt w:val="lowerLetter"/>
      <w:lvlText w:val="%8."/>
      <w:lvlJc w:val="left"/>
      <w:pPr>
        <w:ind w:left="5967" w:hanging="360"/>
      </w:pPr>
    </w:lvl>
    <w:lvl w:ilvl="8" w:tplc="041F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0F0420"/>
    <w:multiLevelType w:val="hybridMultilevel"/>
    <w:tmpl w:val="A1FA6FB8"/>
    <w:lvl w:ilvl="0" w:tplc="041F0001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1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2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20" w:hanging="360"/>
      </w:pPr>
      <w:rPr>
        <w:rFonts w:ascii="Wingdings" w:hAnsi="Wingdings" w:cs="Wingdings" w:hint="default"/>
      </w:rPr>
    </w:lvl>
  </w:abstractNum>
  <w:abstractNum w:abstractNumId="6">
    <w:nsid w:val="2E147FB5"/>
    <w:multiLevelType w:val="hybridMultilevel"/>
    <w:tmpl w:val="928A4756"/>
    <w:lvl w:ilvl="0" w:tplc="576078E0">
      <w:start w:val="201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707421B"/>
    <w:multiLevelType w:val="hybridMultilevel"/>
    <w:tmpl w:val="61C4178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0B5311A"/>
    <w:multiLevelType w:val="hybridMultilevel"/>
    <w:tmpl w:val="B318100A"/>
    <w:lvl w:ilvl="0" w:tplc="94364520">
      <w:start w:val="1"/>
      <w:numFmt w:val="decimal"/>
      <w:lvlText w:val="%1."/>
      <w:lvlJc w:val="left"/>
      <w:pPr>
        <w:ind w:left="144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1F75308"/>
    <w:multiLevelType w:val="hybridMultilevel"/>
    <w:tmpl w:val="ADE4968C"/>
    <w:lvl w:ilvl="0" w:tplc="041F000F">
      <w:start w:val="1"/>
      <w:numFmt w:val="decimal"/>
      <w:lvlText w:val="%1."/>
      <w:lvlJc w:val="left"/>
      <w:pPr>
        <w:tabs>
          <w:tab w:val="num" w:pos="636"/>
        </w:tabs>
        <w:ind w:left="63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356"/>
        </w:tabs>
        <w:ind w:left="1356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076"/>
        </w:tabs>
        <w:ind w:left="2076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96"/>
        </w:tabs>
        <w:ind w:left="2796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516"/>
        </w:tabs>
        <w:ind w:left="3516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236"/>
        </w:tabs>
        <w:ind w:left="4236" w:hanging="180"/>
      </w:pPr>
    </w:lvl>
    <w:lvl w:ilvl="6" w:tplc="041F000F">
      <w:start w:val="1"/>
      <w:numFmt w:val="decimal"/>
      <w:lvlText w:val="%7."/>
      <w:lvlJc w:val="left"/>
      <w:pPr>
        <w:tabs>
          <w:tab w:val="num" w:pos="4956"/>
        </w:tabs>
        <w:ind w:left="4956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676"/>
        </w:tabs>
        <w:ind w:left="5676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96"/>
        </w:tabs>
        <w:ind w:left="6396" w:hanging="180"/>
      </w:pPr>
    </w:lvl>
  </w:abstractNum>
  <w:abstractNum w:abstractNumId="10">
    <w:nsid w:val="53AC2BA3"/>
    <w:multiLevelType w:val="hybridMultilevel"/>
    <w:tmpl w:val="768A1BE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3B45D6F"/>
    <w:multiLevelType w:val="hybridMultilevel"/>
    <w:tmpl w:val="53F69C4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62A220A5"/>
    <w:multiLevelType w:val="hybridMultilevel"/>
    <w:tmpl w:val="0348342A"/>
    <w:lvl w:ilvl="0" w:tplc="41AE4240">
      <w:start w:val="1"/>
      <w:numFmt w:val="decimal"/>
      <w:lvlText w:val="%1-"/>
      <w:lvlJc w:val="left"/>
      <w:pPr>
        <w:ind w:left="121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935" w:hanging="360"/>
      </w:pPr>
    </w:lvl>
    <w:lvl w:ilvl="2" w:tplc="041F001B">
      <w:start w:val="1"/>
      <w:numFmt w:val="lowerRoman"/>
      <w:lvlText w:val="%3."/>
      <w:lvlJc w:val="right"/>
      <w:pPr>
        <w:ind w:left="2655" w:hanging="180"/>
      </w:pPr>
    </w:lvl>
    <w:lvl w:ilvl="3" w:tplc="041F000F">
      <w:start w:val="1"/>
      <w:numFmt w:val="decimal"/>
      <w:lvlText w:val="%4."/>
      <w:lvlJc w:val="left"/>
      <w:pPr>
        <w:ind w:left="3375" w:hanging="360"/>
      </w:pPr>
    </w:lvl>
    <w:lvl w:ilvl="4" w:tplc="041F0019">
      <w:start w:val="1"/>
      <w:numFmt w:val="lowerLetter"/>
      <w:lvlText w:val="%5."/>
      <w:lvlJc w:val="left"/>
      <w:pPr>
        <w:ind w:left="4095" w:hanging="360"/>
      </w:pPr>
    </w:lvl>
    <w:lvl w:ilvl="5" w:tplc="041F001B">
      <w:start w:val="1"/>
      <w:numFmt w:val="lowerRoman"/>
      <w:lvlText w:val="%6."/>
      <w:lvlJc w:val="right"/>
      <w:pPr>
        <w:ind w:left="4815" w:hanging="180"/>
      </w:pPr>
    </w:lvl>
    <w:lvl w:ilvl="6" w:tplc="041F000F">
      <w:start w:val="1"/>
      <w:numFmt w:val="decimal"/>
      <w:lvlText w:val="%7."/>
      <w:lvlJc w:val="left"/>
      <w:pPr>
        <w:ind w:left="5535" w:hanging="360"/>
      </w:pPr>
    </w:lvl>
    <w:lvl w:ilvl="7" w:tplc="041F0019">
      <w:start w:val="1"/>
      <w:numFmt w:val="lowerLetter"/>
      <w:lvlText w:val="%8."/>
      <w:lvlJc w:val="left"/>
      <w:pPr>
        <w:ind w:left="6255" w:hanging="360"/>
      </w:pPr>
    </w:lvl>
    <w:lvl w:ilvl="8" w:tplc="041F001B">
      <w:start w:val="1"/>
      <w:numFmt w:val="lowerRoman"/>
      <w:lvlText w:val="%9."/>
      <w:lvlJc w:val="right"/>
      <w:pPr>
        <w:ind w:left="6975" w:hanging="180"/>
      </w:pPr>
    </w:lvl>
  </w:abstractNum>
  <w:abstractNum w:abstractNumId="13">
    <w:nsid w:val="6BE32DC6"/>
    <w:multiLevelType w:val="hybridMultilevel"/>
    <w:tmpl w:val="570CE56E"/>
    <w:lvl w:ilvl="0" w:tplc="728037A6">
      <w:start w:val="3"/>
      <w:numFmt w:val="upperLetter"/>
      <w:lvlText w:val="%1)"/>
      <w:lvlJc w:val="left"/>
      <w:pPr>
        <w:ind w:left="9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680" w:hanging="360"/>
      </w:pPr>
    </w:lvl>
    <w:lvl w:ilvl="2" w:tplc="041F001B">
      <w:start w:val="1"/>
      <w:numFmt w:val="lowerRoman"/>
      <w:lvlText w:val="%3."/>
      <w:lvlJc w:val="right"/>
      <w:pPr>
        <w:ind w:left="2400" w:hanging="180"/>
      </w:pPr>
    </w:lvl>
    <w:lvl w:ilvl="3" w:tplc="041F000F">
      <w:start w:val="1"/>
      <w:numFmt w:val="decimal"/>
      <w:lvlText w:val="%4."/>
      <w:lvlJc w:val="left"/>
      <w:pPr>
        <w:ind w:left="3120" w:hanging="360"/>
      </w:pPr>
    </w:lvl>
    <w:lvl w:ilvl="4" w:tplc="041F0019">
      <w:start w:val="1"/>
      <w:numFmt w:val="lowerLetter"/>
      <w:lvlText w:val="%5."/>
      <w:lvlJc w:val="left"/>
      <w:pPr>
        <w:ind w:left="3840" w:hanging="360"/>
      </w:pPr>
    </w:lvl>
    <w:lvl w:ilvl="5" w:tplc="041F001B">
      <w:start w:val="1"/>
      <w:numFmt w:val="lowerRoman"/>
      <w:lvlText w:val="%6."/>
      <w:lvlJc w:val="right"/>
      <w:pPr>
        <w:ind w:left="4560" w:hanging="180"/>
      </w:pPr>
    </w:lvl>
    <w:lvl w:ilvl="6" w:tplc="041F000F">
      <w:start w:val="1"/>
      <w:numFmt w:val="decimal"/>
      <w:lvlText w:val="%7."/>
      <w:lvlJc w:val="left"/>
      <w:pPr>
        <w:ind w:left="5280" w:hanging="360"/>
      </w:pPr>
    </w:lvl>
    <w:lvl w:ilvl="7" w:tplc="041F0019">
      <w:start w:val="1"/>
      <w:numFmt w:val="lowerLetter"/>
      <w:lvlText w:val="%8."/>
      <w:lvlJc w:val="left"/>
      <w:pPr>
        <w:ind w:left="6000" w:hanging="360"/>
      </w:pPr>
    </w:lvl>
    <w:lvl w:ilvl="8" w:tplc="041F001B">
      <w:start w:val="1"/>
      <w:numFmt w:val="lowerRoman"/>
      <w:lvlText w:val="%9."/>
      <w:lvlJc w:val="right"/>
      <w:pPr>
        <w:ind w:left="6720" w:hanging="180"/>
      </w:pPr>
    </w:lvl>
  </w:abstractNum>
  <w:abstractNum w:abstractNumId="14">
    <w:nsid w:val="71A1790A"/>
    <w:multiLevelType w:val="hybridMultilevel"/>
    <w:tmpl w:val="82E63EFA"/>
    <w:lvl w:ilvl="0" w:tplc="4798E136">
      <w:start w:val="201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775C66B2"/>
    <w:multiLevelType w:val="hybridMultilevel"/>
    <w:tmpl w:val="0486CA20"/>
    <w:lvl w:ilvl="0" w:tplc="F678151A">
      <w:start w:val="1"/>
      <w:numFmt w:val="upperLetter"/>
      <w:lvlText w:val="%1)"/>
      <w:lvlJc w:val="left"/>
      <w:pPr>
        <w:ind w:left="9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680" w:hanging="360"/>
      </w:pPr>
    </w:lvl>
    <w:lvl w:ilvl="2" w:tplc="041F001B">
      <w:start w:val="1"/>
      <w:numFmt w:val="lowerRoman"/>
      <w:lvlText w:val="%3."/>
      <w:lvlJc w:val="right"/>
      <w:pPr>
        <w:ind w:left="2400" w:hanging="180"/>
      </w:pPr>
    </w:lvl>
    <w:lvl w:ilvl="3" w:tplc="041F000F">
      <w:start w:val="1"/>
      <w:numFmt w:val="decimal"/>
      <w:lvlText w:val="%4."/>
      <w:lvlJc w:val="left"/>
      <w:pPr>
        <w:ind w:left="3120" w:hanging="360"/>
      </w:pPr>
    </w:lvl>
    <w:lvl w:ilvl="4" w:tplc="041F0019">
      <w:start w:val="1"/>
      <w:numFmt w:val="lowerLetter"/>
      <w:lvlText w:val="%5."/>
      <w:lvlJc w:val="left"/>
      <w:pPr>
        <w:ind w:left="3840" w:hanging="360"/>
      </w:pPr>
    </w:lvl>
    <w:lvl w:ilvl="5" w:tplc="041F001B">
      <w:start w:val="1"/>
      <w:numFmt w:val="lowerRoman"/>
      <w:lvlText w:val="%6."/>
      <w:lvlJc w:val="right"/>
      <w:pPr>
        <w:ind w:left="4560" w:hanging="180"/>
      </w:pPr>
    </w:lvl>
    <w:lvl w:ilvl="6" w:tplc="041F000F">
      <w:start w:val="1"/>
      <w:numFmt w:val="decimal"/>
      <w:lvlText w:val="%7."/>
      <w:lvlJc w:val="left"/>
      <w:pPr>
        <w:ind w:left="5280" w:hanging="360"/>
      </w:pPr>
    </w:lvl>
    <w:lvl w:ilvl="7" w:tplc="041F0019">
      <w:start w:val="1"/>
      <w:numFmt w:val="lowerLetter"/>
      <w:lvlText w:val="%8."/>
      <w:lvlJc w:val="left"/>
      <w:pPr>
        <w:ind w:left="6000" w:hanging="360"/>
      </w:pPr>
    </w:lvl>
    <w:lvl w:ilvl="8" w:tplc="041F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4"/>
  </w:num>
  <w:num w:numId="5">
    <w:abstractNumId w:val="9"/>
  </w:num>
  <w:num w:numId="6">
    <w:abstractNumId w:val="8"/>
  </w:num>
  <w:num w:numId="7">
    <w:abstractNumId w:val="2"/>
  </w:num>
  <w:num w:numId="8">
    <w:abstractNumId w:val="14"/>
  </w:num>
  <w:num w:numId="9">
    <w:abstractNumId w:val="6"/>
  </w:num>
  <w:num w:numId="10">
    <w:abstractNumId w:val="5"/>
  </w:num>
  <w:num w:numId="11">
    <w:abstractNumId w:val="11"/>
  </w:num>
  <w:num w:numId="12">
    <w:abstractNumId w:val="12"/>
  </w:num>
  <w:num w:numId="13">
    <w:abstractNumId w:val="15"/>
  </w:num>
  <w:num w:numId="14">
    <w:abstractNumId w:val="13"/>
  </w:num>
  <w:num w:numId="15">
    <w:abstractNumId w:val="1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17BD"/>
    <w:rsid w:val="00015AED"/>
    <w:rsid w:val="00023288"/>
    <w:rsid w:val="000253E9"/>
    <w:rsid w:val="00025C77"/>
    <w:rsid w:val="00043B54"/>
    <w:rsid w:val="0005609D"/>
    <w:rsid w:val="000570CA"/>
    <w:rsid w:val="0005736A"/>
    <w:rsid w:val="00060393"/>
    <w:rsid w:val="00063FB5"/>
    <w:rsid w:val="00071081"/>
    <w:rsid w:val="00072CFD"/>
    <w:rsid w:val="000824E8"/>
    <w:rsid w:val="00082662"/>
    <w:rsid w:val="00085583"/>
    <w:rsid w:val="000A7DE5"/>
    <w:rsid w:val="000B0A07"/>
    <w:rsid w:val="000C2369"/>
    <w:rsid w:val="001146CC"/>
    <w:rsid w:val="0011540E"/>
    <w:rsid w:val="001241DB"/>
    <w:rsid w:val="001302FF"/>
    <w:rsid w:val="0013067F"/>
    <w:rsid w:val="0013678B"/>
    <w:rsid w:val="00143F9C"/>
    <w:rsid w:val="001535AE"/>
    <w:rsid w:val="00157167"/>
    <w:rsid w:val="001737DC"/>
    <w:rsid w:val="00173A8E"/>
    <w:rsid w:val="00184AE8"/>
    <w:rsid w:val="001C7123"/>
    <w:rsid w:val="001D3136"/>
    <w:rsid w:val="001E7166"/>
    <w:rsid w:val="001F23A8"/>
    <w:rsid w:val="001F463D"/>
    <w:rsid w:val="00203A78"/>
    <w:rsid w:val="00203D71"/>
    <w:rsid w:val="00210144"/>
    <w:rsid w:val="00216E97"/>
    <w:rsid w:val="00220D3E"/>
    <w:rsid w:val="00233427"/>
    <w:rsid w:val="00246E72"/>
    <w:rsid w:val="00254A93"/>
    <w:rsid w:val="002946CC"/>
    <w:rsid w:val="00294BD3"/>
    <w:rsid w:val="002E415F"/>
    <w:rsid w:val="00301BA2"/>
    <w:rsid w:val="003020C4"/>
    <w:rsid w:val="00315688"/>
    <w:rsid w:val="00323DA2"/>
    <w:rsid w:val="0032745F"/>
    <w:rsid w:val="003401BD"/>
    <w:rsid w:val="00343F39"/>
    <w:rsid w:val="00350872"/>
    <w:rsid w:val="00365CB6"/>
    <w:rsid w:val="00374FBF"/>
    <w:rsid w:val="00390B1D"/>
    <w:rsid w:val="003A676A"/>
    <w:rsid w:val="003F5100"/>
    <w:rsid w:val="004009E9"/>
    <w:rsid w:val="00412BBD"/>
    <w:rsid w:val="00426A33"/>
    <w:rsid w:val="00442ABF"/>
    <w:rsid w:val="004510A9"/>
    <w:rsid w:val="00481B86"/>
    <w:rsid w:val="00485783"/>
    <w:rsid w:val="004A4F74"/>
    <w:rsid w:val="004A533D"/>
    <w:rsid w:val="004C7C95"/>
    <w:rsid w:val="004D55E0"/>
    <w:rsid w:val="004E3FED"/>
    <w:rsid w:val="004E5690"/>
    <w:rsid w:val="0050060D"/>
    <w:rsid w:val="00521C7F"/>
    <w:rsid w:val="005245D4"/>
    <w:rsid w:val="0053402E"/>
    <w:rsid w:val="005444A8"/>
    <w:rsid w:val="0055329F"/>
    <w:rsid w:val="005714E3"/>
    <w:rsid w:val="00573FCD"/>
    <w:rsid w:val="00580D5D"/>
    <w:rsid w:val="00584F86"/>
    <w:rsid w:val="005A49E4"/>
    <w:rsid w:val="005B043E"/>
    <w:rsid w:val="005B1D52"/>
    <w:rsid w:val="005B2FEA"/>
    <w:rsid w:val="005B5A00"/>
    <w:rsid w:val="005C0FB6"/>
    <w:rsid w:val="005D6138"/>
    <w:rsid w:val="005F1237"/>
    <w:rsid w:val="005F2981"/>
    <w:rsid w:val="00602DA6"/>
    <w:rsid w:val="006117F8"/>
    <w:rsid w:val="00611BF3"/>
    <w:rsid w:val="006141CB"/>
    <w:rsid w:val="00626887"/>
    <w:rsid w:val="00626906"/>
    <w:rsid w:val="006337CA"/>
    <w:rsid w:val="00637A3C"/>
    <w:rsid w:val="006527A5"/>
    <w:rsid w:val="006624A4"/>
    <w:rsid w:val="006650F6"/>
    <w:rsid w:val="00666709"/>
    <w:rsid w:val="006852FD"/>
    <w:rsid w:val="00687E1D"/>
    <w:rsid w:val="006B2549"/>
    <w:rsid w:val="006C3CE6"/>
    <w:rsid w:val="006D3611"/>
    <w:rsid w:val="006D4717"/>
    <w:rsid w:val="006D7C85"/>
    <w:rsid w:val="006E6251"/>
    <w:rsid w:val="00752100"/>
    <w:rsid w:val="00761C1B"/>
    <w:rsid w:val="0077332A"/>
    <w:rsid w:val="007A4E1D"/>
    <w:rsid w:val="007B09B2"/>
    <w:rsid w:val="007D6288"/>
    <w:rsid w:val="007E5F76"/>
    <w:rsid w:val="007E7D64"/>
    <w:rsid w:val="007F6ADD"/>
    <w:rsid w:val="0080423E"/>
    <w:rsid w:val="00806160"/>
    <w:rsid w:val="008632CA"/>
    <w:rsid w:val="0089206C"/>
    <w:rsid w:val="008A78EF"/>
    <w:rsid w:val="008D4DA4"/>
    <w:rsid w:val="008E4BB3"/>
    <w:rsid w:val="0091316E"/>
    <w:rsid w:val="00922BF4"/>
    <w:rsid w:val="00925D13"/>
    <w:rsid w:val="009350E7"/>
    <w:rsid w:val="00942C71"/>
    <w:rsid w:val="00950F60"/>
    <w:rsid w:val="00961CD7"/>
    <w:rsid w:val="00976C19"/>
    <w:rsid w:val="009A72C7"/>
    <w:rsid w:val="009B1A3E"/>
    <w:rsid w:val="009C0C1F"/>
    <w:rsid w:val="009D0133"/>
    <w:rsid w:val="009D1224"/>
    <w:rsid w:val="009D593F"/>
    <w:rsid w:val="009D68CD"/>
    <w:rsid w:val="009E307E"/>
    <w:rsid w:val="009F4D84"/>
    <w:rsid w:val="009F600E"/>
    <w:rsid w:val="00A01EC7"/>
    <w:rsid w:val="00A0407C"/>
    <w:rsid w:val="00A2281C"/>
    <w:rsid w:val="00A34DA9"/>
    <w:rsid w:val="00A42C24"/>
    <w:rsid w:val="00A5752A"/>
    <w:rsid w:val="00A62FE2"/>
    <w:rsid w:val="00A94C3B"/>
    <w:rsid w:val="00A9653C"/>
    <w:rsid w:val="00AA475A"/>
    <w:rsid w:val="00AB2BB6"/>
    <w:rsid w:val="00AE6E9C"/>
    <w:rsid w:val="00B006E8"/>
    <w:rsid w:val="00B00D60"/>
    <w:rsid w:val="00B03AB0"/>
    <w:rsid w:val="00B13CFC"/>
    <w:rsid w:val="00B15A69"/>
    <w:rsid w:val="00B66222"/>
    <w:rsid w:val="00B86577"/>
    <w:rsid w:val="00B9212C"/>
    <w:rsid w:val="00B93823"/>
    <w:rsid w:val="00B93CF2"/>
    <w:rsid w:val="00BA1D35"/>
    <w:rsid w:val="00BA4CD8"/>
    <w:rsid w:val="00BB2ABB"/>
    <w:rsid w:val="00BB6030"/>
    <w:rsid w:val="00BB6DE9"/>
    <w:rsid w:val="00BC43C5"/>
    <w:rsid w:val="00BD59F9"/>
    <w:rsid w:val="00BE2F09"/>
    <w:rsid w:val="00BE7FFC"/>
    <w:rsid w:val="00BF3A21"/>
    <w:rsid w:val="00BF48E1"/>
    <w:rsid w:val="00C13E74"/>
    <w:rsid w:val="00C20B89"/>
    <w:rsid w:val="00C27F04"/>
    <w:rsid w:val="00C50902"/>
    <w:rsid w:val="00C6468E"/>
    <w:rsid w:val="00C81B55"/>
    <w:rsid w:val="00C94662"/>
    <w:rsid w:val="00CA02CB"/>
    <w:rsid w:val="00CB2A3F"/>
    <w:rsid w:val="00CD1CAC"/>
    <w:rsid w:val="00CE148C"/>
    <w:rsid w:val="00CE713D"/>
    <w:rsid w:val="00D13574"/>
    <w:rsid w:val="00D22DFB"/>
    <w:rsid w:val="00D2578B"/>
    <w:rsid w:val="00D35FB9"/>
    <w:rsid w:val="00D43AE9"/>
    <w:rsid w:val="00D4602B"/>
    <w:rsid w:val="00D475EB"/>
    <w:rsid w:val="00D66B37"/>
    <w:rsid w:val="00D9639E"/>
    <w:rsid w:val="00DA2107"/>
    <w:rsid w:val="00DA2F23"/>
    <w:rsid w:val="00DC2551"/>
    <w:rsid w:val="00DD781D"/>
    <w:rsid w:val="00DE1E48"/>
    <w:rsid w:val="00DF2DC1"/>
    <w:rsid w:val="00DF4D77"/>
    <w:rsid w:val="00E01885"/>
    <w:rsid w:val="00E02A45"/>
    <w:rsid w:val="00E052C0"/>
    <w:rsid w:val="00E23113"/>
    <w:rsid w:val="00E317BD"/>
    <w:rsid w:val="00E334A4"/>
    <w:rsid w:val="00E57210"/>
    <w:rsid w:val="00E659B9"/>
    <w:rsid w:val="00E74B6B"/>
    <w:rsid w:val="00EA3AA8"/>
    <w:rsid w:val="00EA4411"/>
    <w:rsid w:val="00EB7FA9"/>
    <w:rsid w:val="00EC06B9"/>
    <w:rsid w:val="00EE1B74"/>
    <w:rsid w:val="00EE1FAD"/>
    <w:rsid w:val="00EE28DF"/>
    <w:rsid w:val="00EF136B"/>
    <w:rsid w:val="00EF35DB"/>
    <w:rsid w:val="00F0523C"/>
    <w:rsid w:val="00F51215"/>
    <w:rsid w:val="00F53333"/>
    <w:rsid w:val="00F64E2C"/>
    <w:rsid w:val="00F6747A"/>
    <w:rsid w:val="00F677B6"/>
    <w:rsid w:val="00F75C0A"/>
    <w:rsid w:val="00F7663B"/>
    <w:rsid w:val="00FA4D65"/>
    <w:rsid w:val="00FB0A01"/>
    <w:rsid w:val="00FC3566"/>
    <w:rsid w:val="00FD33B8"/>
    <w:rsid w:val="00FF01E5"/>
    <w:rsid w:val="00FF5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7B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71081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71081"/>
    <w:rPr>
      <w:rFonts w:ascii="Tahoma" w:hAnsi="Tahoma" w:cs="Tahoma"/>
      <w:sz w:val="16"/>
      <w:szCs w:val="16"/>
      <w:lang w:eastAsia="tr-TR"/>
    </w:rPr>
  </w:style>
  <w:style w:type="paragraph" w:customStyle="1" w:styleId="ListeParagraf1">
    <w:name w:val="Liste Paragraf1"/>
    <w:basedOn w:val="Normal"/>
    <w:uiPriority w:val="99"/>
    <w:rsid w:val="00374FBF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374FBF"/>
    <w:pPr>
      <w:ind w:left="720" w:hanging="720"/>
    </w:pPr>
    <w:rPr>
      <w:rFonts w:eastAsia="Calibri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74FBF"/>
    <w:rPr>
      <w:rFonts w:ascii="Times New Roman" w:hAnsi="Times New Roman" w:cs="Times New Roman"/>
      <w:sz w:val="24"/>
      <w:szCs w:val="24"/>
      <w:lang w:eastAsia="tr-TR"/>
    </w:rPr>
  </w:style>
  <w:style w:type="table" w:styleId="TableGrid">
    <w:name w:val="Table Grid"/>
    <w:basedOn w:val="TableNormal"/>
    <w:uiPriority w:val="99"/>
    <w:rsid w:val="00203D7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Grid2-Accent51">
    <w:name w:val="Medium Grid 2 - Accent 51"/>
    <w:uiPriority w:val="99"/>
    <w:rsid w:val="006117F8"/>
    <w:rPr>
      <w:rFonts w:ascii="Cambria" w:eastAsia="Times New Roman" w:hAnsi="Cambria" w:cs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1-Accent51">
    <w:name w:val="Medium Grid 1 - Accent 51"/>
    <w:uiPriority w:val="99"/>
    <w:rsid w:val="00FD33B8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List2-Accent21">
    <w:name w:val="Medium List 2 - Accent 21"/>
    <w:uiPriority w:val="99"/>
    <w:rsid w:val="00F75C0A"/>
    <w:rPr>
      <w:rFonts w:ascii="Cambria" w:eastAsia="Times New Roman" w:hAnsi="Cambria" w:cs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1">
    <w:name w:val="Medium List 2 - Accent 11"/>
    <w:uiPriority w:val="99"/>
    <w:rsid w:val="00F75C0A"/>
    <w:rPr>
      <w:rFonts w:ascii="Cambria" w:eastAsia="Times New Roman" w:hAnsi="Cambria" w:cs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Grid-Accent11">
    <w:name w:val="Light Grid - Accent 11"/>
    <w:uiPriority w:val="99"/>
    <w:rsid w:val="00C50902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MediumGrid1-Accent21">
    <w:name w:val="Medium Grid 1 - Accent 21"/>
    <w:uiPriority w:val="99"/>
    <w:rsid w:val="005B5A00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LightGrid-Accent21">
    <w:name w:val="Light Grid - Accent 21"/>
    <w:uiPriority w:val="99"/>
    <w:rsid w:val="006D3611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ListParagraph">
    <w:name w:val="List Paragraph"/>
    <w:basedOn w:val="Normal"/>
    <w:uiPriority w:val="99"/>
    <w:qFormat/>
    <w:rsid w:val="004E5690"/>
    <w:pPr>
      <w:ind w:left="708"/>
    </w:pPr>
  </w:style>
  <w:style w:type="character" w:styleId="Hyperlink">
    <w:name w:val="Hyperlink"/>
    <w:basedOn w:val="DefaultParagraphFont"/>
    <w:uiPriority w:val="99"/>
    <w:rsid w:val="008D4D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61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1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sorubak.com/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573</Words>
  <Characters>3267</Characters>
  <Application>Microsoft Office Outlook</Application>
  <DocSecurity>0</DocSecurity>
  <Lines>0</Lines>
  <Paragraphs>0</Paragraphs>
  <ScaleCrop>false</ScaleCrop>
  <Company>Datateknik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 :</dc:title>
  <dc:subject/>
  <dc:creator>cihat</dc:creator>
  <cp:keywords/>
  <dc:description/>
  <cp:lastModifiedBy>edanur</cp:lastModifiedBy>
  <cp:revision>3</cp:revision>
  <cp:lastPrinted>2013-04-08T13:39:00Z</cp:lastPrinted>
  <dcterms:created xsi:type="dcterms:W3CDTF">2016-04-01T20:00:00Z</dcterms:created>
  <dcterms:modified xsi:type="dcterms:W3CDTF">2016-04-02T20:12:00Z</dcterms:modified>
</cp:coreProperties>
</file>