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304" w:rsidRPr="0061178F" w:rsidRDefault="002A6304" w:rsidP="0093230F">
      <w:pPr>
        <w:pStyle w:val="NoSpacing"/>
        <w:jc w:val="center"/>
        <w:rPr>
          <w:b/>
          <w:bCs/>
        </w:rPr>
      </w:pPr>
      <w:r>
        <w:rPr>
          <w:noProof/>
        </w:rPr>
        <w:pict>
          <v:shape id="Bulut 1" o:spid="_x0000_s1026" style="position:absolute;left:0;text-align:left;margin-left:450pt;margin-top:-45pt;width:46.1pt;height:28.85pt;z-index:251654144;visibility:visible;v-text-anchor:middle" coordsize="43200,43200" o:spt="100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33482,421332;61436,408503;197051,561716;165537,567849;468679,629173;449679,601166;819918,559334;812324,590061;970721,369456;1063188,484313;1188848,247130;1147663,290202;1090038,87334;1092200,107679;827057,63609;848162,37663;629750,75971;639961,53598;398198,83568;435173,105264;117383,254132;110927,231292" o:connectangles="0,0,0,0,0,0,0,0,0,0,0,0,0,0,0,0,0,0,0,0,0,0" textboxrect="0,0,43200,43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2A6304" w:rsidRPr="0093230F" w:rsidRDefault="002A6304" w:rsidP="0093230F">
                  <w:pPr>
                    <w:jc w:val="center"/>
                    <w:rPr>
                      <w:b/>
                      <w:bCs/>
                      <w:sz w:val="48"/>
                      <w:szCs w:val="48"/>
                    </w:rPr>
                  </w:pPr>
                  <w:r w:rsidRPr="0093230F">
                    <w:rPr>
                      <w:b/>
                      <w:bCs/>
                      <w:sz w:val="48"/>
                      <w:szCs w:val="48"/>
                    </w:rPr>
                    <w:t>7</w:t>
                  </w:r>
                </w:p>
              </w:txbxContent>
            </v:textbox>
          </v:shape>
        </w:pict>
      </w:r>
      <w:r w:rsidRPr="0061178F">
        <w:rPr>
          <w:b/>
          <w:bCs/>
        </w:rPr>
        <w:t>201</w:t>
      </w:r>
      <w:r>
        <w:rPr>
          <w:b/>
          <w:bCs/>
        </w:rPr>
        <w:t>7-2018 EĞİTİM VE ÖĞRETİM YILI  PMCD</w:t>
      </w:r>
      <w:r>
        <w:rPr>
          <w:b/>
          <w:bCs/>
        </w:rPr>
        <w:tab/>
        <w:t xml:space="preserve">  ORTAOKULU   SOSYAL BİLGİLER. </w:t>
      </w:r>
      <w:r w:rsidRPr="0061178F">
        <w:rPr>
          <w:b/>
          <w:bCs/>
        </w:rPr>
        <w:t xml:space="preserve"> DERSİ </w:t>
      </w:r>
      <w:r>
        <w:rPr>
          <w:b/>
          <w:bCs/>
        </w:rPr>
        <w:t xml:space="preserve"> 7. SINIF </w:t>
      </w:r>
      <w:r w:rsidRPr="0061178F">
        <w:rPr>
          <w:b/>
          <w:bCs/>
        </w:rPr>
        <w:t xml:space="preserve"> DÖNEM I</w:t>
      </w:r>
      <w:r>
        <w:rPr>
          <w:b/>
          <w:bCs/>
        </w:rPr>
        <w:t>I</w:t>
      </w:r>
      <w:r w:rsidRPr="0061178F">
        <w:rPr>
          <w:b/>
          <w:bCs/>
        </w:rPr>
        <w:t>. YAZILI    SORULARIDIR</w:t>
      </w:r>
    </w:p>
    <w:p w:rsidR="002A6304" w:rsidRPr="0061178F" w:rsidRDefault="002A6304" w:rsidP="0093230F">
      <w:pPr>
        <w:pStyle w:val="NoSpacing"/>
        <w:jc w:val="both"/>
        <w:rPr>
          <w:rFonts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04"/>
        <w:gridCol w:w="3008"/>
      </w:tblGrid>
      <w:tr w:rsidR="002A6304" w:rsidRPr="002450B5">
        <w:tc>
          <w:tcPr>
            <w:tcW w:w="6204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 xml:space="preserve">ADI  SOYADI: </w:t>
            </w:r>
            <w:bookmarkStart w:id="0" w:name="_GoBack"/>
            <w:bookmarkEnd w:id="0"/>
          </w:p>
        </w:tc>
        <w:tc>
          <w:tcPr>
            <w:tcW w:w="3008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PUAN / NOT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6204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OKUL  NO:</w:t>
            </w:r>
          </w:p>
        </w:tc>
        <w:tc>
          <w:tcPr>
            <w:tcW w:w="3008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</w:tbl>
    <w:p w:rsidR="002A6304" w:rsidRDefault="002A6304" w:rsidP="0093230F">
      <w:pPr>
        <w:jc w:val="center"/>
        <w:rPr>
          <w:b/>
          <w:bCs/>
        </w:rPr>
      </w:pPr>
      <w:r w:rsidRPr="0093230F">
        <w:rPr>
          <w:b/>
          <w:bCs/>
        </w:rPr>
        <w:t>ÇOKTAN  SEÇMELİ  SORULAR.</w:t>
      </w:r>
      <w:r>
        <w:rPr>
          <w:b/>
          <w:bCs/>
        </w:rPr>
        <w:t>17x4:68 puan</w:t>
      </w:r>
    </w:p>
    <w:p w:rsidR="002A6304" w:rsidRDefault="002A6304" w:rsidP="00371173">
      <w:pPr>
        <w:rPr>
          <w:b/>
          <w:bCs/>
        </w:rPr>
      </w:pPr>
      <w:r>
        <w:rPr>
          <w:b/>
          <w:bCs/>
        </w:rPr>
        <w:t xml:space="preserve">1. </w: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7" type="#_x0000_t62" style="position:absolute;margin-left:148.15pt;margin-top:-.35pt;width:308.25pt;height:76.5pt;z-index:251655168;visibility:visible;mso-position-horizontal-relative:text;mso-position-vertical-relative:text;v-text-anchor:middle" adj="-4325,11382" strokeweight="2pt">
            <v:textbox>
              <w:txbxContent>
                <w:p w:rsidR="002A6304" w:rsidRPr="00107F78" w:rsidRDefault="002A6304" w:rsidP="00371173">
                  <w:pPr>
                    <w:jc w:val="center"/>
                    <w:rPr>
                      <w:b/>
                      <w:bCs/>
                    </w:rPr>
                  </w:pPr>
                  <w:r w:rsidRPr="00107F78">
                    <w:rPr>
                      <w:b/>
                      <w:bCs/>
                    </w:rPr>
                    <w:t>Bizans ile Anadolu Selçuklu Devleti arasında 1176’da …………..Savaşı yaşanmıştır. Bu savaşın kazanılması Türklerin Anadolu’dan çıkarılamayacağını kanıtlamıştır.</w:t>
                  </w:r>
                </w:p>
              </w:txbxContent>
            </v:textbox>
          </v:shape>
        </w:pict>
      </w:r>
      <w:r>
        <w:rPr>
          <w:b/>
          <w:bCs/>
        </w:rPr>
        <w:t xml:space="preserve">- </w:t>
      </w:r>
      <w:r w:rsidRPr="002450B5">
        <w:rPr>
          <w:b/>
          <w:bCs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72.75pt;height:90pt;visibility:visible">
            <v:imagedata r:id="rId7" o:title=""/>
          </v:shape>
        </w:pict>
      </w:r>
      <w:r>
        <w:rPr>
          <w:b/>
          <w:bCs/>
        </w:rPr>
        <w:t xml:space="preserve"> Emre’nin cümlesindeki boşluğa aşağıdakilerden hangisi getirilmelidir?</w:t>
      </w:r>
    </w:p>
    <w:p w:rsidR="002A6304" w:rsidRDefault="002A6304" w:rsidP="00371173">
      <w:pPr>
        <w:rPr>
          <w:b/>
          <w:bCs/>
        </w:rPr>
      </w:pPr>
      <w:r>
        <w:rPr>
          <w:b/>
          <w:bCs/>
        </w:rPr>
        <w:t>A- Miryokefalon                 B- Malazgirt                  C- Kösedağ                   C- Pasinler</w:t>
      </w:r>
    </w:p>
    <w:p w:rsidR="002A6304" w:rsidRPr="00A80EAC" w:rsidRDefault="002A6304" w:rsidP="00371173">
      <w:pPr>
        <w:rPr>
          <w:b/>
          <w:bCs/>
        </w:rPr>
      </w:pPr>
      <w:r>
        <w:rPr>
          <w:noProof/>
          <w:lang w:eastAsia="tr-TR"/>
        </w:rPr>
        <w:pict>
          <v:shape id="Köşeleri Yuvarlanmış Dikdörtgen Belirtme Çizgisi 5" o:spid="_x0000_s1028" type="#_x0000_t62" style="position:absolute;margin-left:148.15pt;margin-top:13.05pt;width:342pt;height:57pt;z-index:251656192;visibility:visible;v-text-anchor:middle" adj="-4106,10610" strokeweight="2pt">
            <v:textbox>
              <w:txbxContent>
                <w:p w:rsidR="002A6304" w:rsidRPr="00107F78" w:rsidRDefault="002A6304" w:rsidP="00371173">
                  <w:pPr>
                    <w:jc w:val="center"/>
                    <w:rPr>
                      <w:b/>
                      <w:bCs/>
                    </w:rPr>
                  </w:pPr>
                  <w:r w:rsidRPr="00107F78">
                    <w:rPr>
                      <w:b/>
                      <w:bCs/>
                    </w:rPr>
                    <w:t>Anadolu’daki ilk medrese Tokat’ın Niksar ilçesindeki  Yağıbasan Medresesi’dir. Vakıf eseri olan medresede dini bilimlerin yanı sıra pozitif bilimlerde okutulmuştur.</w:t>
                  </w:r>
                </w:p>
              </w:txbxContent>
            </v:textbox>
          </v:shape>
        </w:pict>
      </w:r>
      <w:r>
        <w:rPr>
          <w:b/>
          <w:bCs/>
        </w:rPr>
        <w:t xml:space="preserve">   2      </w:t>
      </w:r>
      <w:r w:rsidRPr="002450B5">
        <w:rPr>
          <w:b/>
          <w:bCs/>
          <w:noProof/>
          <w:lang w:eastAsia="tr-TR"/>
        </w:rPr>
        <w:pict>
          <v:shape id="Resim 2" o:spid="_x0000_i1026" type="#_x0000_t75" style="width:72.75pt;height:75pt;visibility:visible">
            <v:imagedata r:id="rId8" o:title=""/>
          </v:shape>
        </w:pict>
      </w:r>
      <w:r>
        <w:rPr>
          <w:b/>
          <w:bCs/>
        </w:rPr>
        <w:t xml:space="preserve"> </w:t>
      </w:r>
    </w:p>
    <w:p w:rsidR="002A6304" w:rsidRDefault="002A6304" w:rsidP="00371173">
      <w:pPr>
        <w:rPr>
          <w:b/>
          <w:bCs/>
        </w:rPr>
      </w:pPr>
      <w:r>
        <w:rPr>
          <w:b/>
          <w:bCs/>
        </w:rPr>
        <w:t>.Bu  bilgiye  göre YAĞIBASAN  MEDRESESİ ile ilgili,</w:t>
      </w:r>
    </w:p>
    <w:p w:rsidR="002A6304" w:rsidRDefault="002A6304" w:rsidP="00371173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.Eğitim ve kültür alanında hizmet  verilmiştir.</w:t>
      </w:r>
    </w:p>
    <w:p w:rsidR="002A6304" w:rsidRDefault="002A6304" w:rsidP="00371173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Masrafları vakıf tarafından karşılanmıştır.</w:t>
      </w:r>
    </w:p>
    <w:p w:rsidR="002A6304" w:rsidRDefault="002A6304" w:rsidP="00371173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Anadolu’daki en önemli medresedir.</w:t>
      </w:r>
    </w:p>
    <w:p w:rsidR="002A6304" w:rsidRDefault="002A6304" w:rsidP="00371173">
      <w:pPr>
        <w:pStyle w:val="ListParagraph"/>
        <w:rPr>
          <w:b/>
          <w:bCs/>
        </w:rPr>
      </w:pPr>
    </w:p>
    <w:p w:rsidR="002A6304" w:rsidRDefault="002A6304" w:rsidP="00371173">
      <w:pPr>
        <w:pStyle w:val="ListParagraph"/>
        <w:rPr>
          <w:b/>
          <w:bCs/>
        </w:rPr>
      </w:pPr>
      <w:r>
        <w:rPr>
          <w:b/>
          <w:bCs/>
        </w:rPr>
        <w:t>İfadelerinden hangileri söylenebilir?</w:t>
      </w:r>
    </w:p>
    <w:p w:rsidR="002A6304" w:rsidRDefault="002A6304" w:rsidP="00371173">
      <w:pPr>
        <w:pStyle w:val="ListParagraph"/>
        <w:rPr>
          <w:b/>
          <w:bCs/>
        </w:rPr>
      </w:pPr>
      <w:r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10" o:spid="_x0000_s1029" type="#_x0000_t66" style="position:absolute;left:0;text-align:left;margin-left:155.65pt;margin-top:12.45pt;width:311.25pt;height:80.25pt;z-index:251659264;visibility:visible;v-text-anchor:middle" adj="2785" strokeweight="2pt">
            <v:textbox>
              <w:txbxContent>
                <w:p w:rsidR="002A6304" w:rsidRDefault="002A6304" w:rsidP="00371173">
                  <w:pPr>
                    <w:rPr>
                      <w:b/>
                      <w:bCs/>
                    </w:rPr>
                  </w:pPr>
                  <w:r w:rsidRPr="00371173">
                    <w:rPr>
                      <w:b/>
                      <w:bCs/>
                    </w:rPr>
                    <w:t>Verilen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371173">
                    <w:rPr>
                      <w:b/>
                      <w:bCs/>
                    </w:rPr>
                    <w:t xml:space="preserve"> kavram  ile </w:t>
                  </w:r>
                  <w:r>
                    <w:rPr>
                      <w:b/>
                      <w:bCs/>
                    </w:rPr>
                    <w:t xml:space="preserve">  </w:t>
                  </w:r>
                  <w:r w:rsidRPr="00371173">
                    <w:rPr>
                      <w:b/>
                      <w:bCs/>
                    </w:rPr>
                    <w:t>aşağıdakilerden</w:t>
                  </w:r>
                  <w:r>
                    <w:rPr>
                      <w:b/>
                      <w:bCs/>
                    </w:rPr>
                    <w:t xml:space="preserve">  hangisiyle  ilişki   kurulamaz?</w:t>
                  </w:r>
                </w:p>
                <w:p w:rsidR="002A6304" w:rsidRDefault="002A6304" w:rsidP="00371173">
                  <w:pPr>
                    <w:jc w:val="center"/>
                  </w:pPr>
                </w:p>
              </w:txbxContent>
            </v:textbox>
          </v:shape>
        </w:pict>
      </w:r>
      <w:r>
        <w:rPr>
          <w:b/>
          <w:bCs/>
        </w:rPr>
        <w:t>A- Yalnız  I                B- I , II ve III                   C- II ve III                         D- I ve II</w:t>
      </w:r>
    </w:p>
    <w:p w:rsidR="002A6304" w:rsidRDefault="002A6304" w:rsidP="00371173">
      <w:pPr>
        <w:rPr>
          <w:b/>
          <w:bCs/>
        </w:rPr>
      </w:pPr>
      <w:r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8" o:spid="_x0000_s1030" type="#_x0000_t84" style="position:absolute;margin-left:106.5pt;margin-top:663.7pt;width:132pt;height:59.25pt;z-index:251658240;visibility:visible;v-text-anchor:middle" strokeweight="2pt">
            <v:textbox>
              <w:txbxContent>
                <w:p w:rsidR="002A6304" w:rsidRPr="00FB1D98" w:rsidRDefault="002A6304" w:rsidP="00FB1D98">
                  <w:pPr>
                    <w:jc w:val="center"/>
                    <w:rPr>
                      <w:b/>
                      <w:bCs/>
                    </w:rPr>
                  </w:pPr>
                  <w:r w:rsidRPr="00FB1D98">
                    <w:rPr>
                      <w:b/>
                      <w:bCs/>
                    </w:rPr>
                    <w:t>MALAZGİRT</w:t>
                  </w:r>
                </w:p>
                <w:p w:rsidR="002A6304" w:rsidRPr="00FB1D98" w:rsidRDefault="002A6304" w:rsidP="00FB1D98">
                  <w:pPr>
                    <w:jc w:val="center"/>
                    <w:rPr>
                      <w:b/>
                      <w:bCs/>
                    </w:rPr>
                  </w:pPr>
                  <w:r w:rsidRPr="00FB1D98">
                    <w:rPr>
                      <w:b/>
                      <w:bCs/>
                    </w:rPr>
                    <w:t>SAVAŞI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olu Çerçeve 7" o:spid="_x0000_s1031" type="#_x0000_t84" style="position:absolute;margin-left:106.5pt;margin-top:663.7pt;width:132pt;height:59.25pt;z-index:251657216;visibility:visible;v-text-anchor:middle" strokeweight="2pt">
            <v:textbox>
              <w:txbxContent>
                <w:p w:rsidR="002A6304" w:rsidRPr="00FB1D98" w:rsidRDefault="002A6304" w:rsidP="00FB1D98">
                  <w:pPr>
                    <w:jc w:val="center"/>
                    <w:rPr>
                      <w:b/>
                      <w:bCs/>
                    </w:rPr>
                  </w:pPr>
                  <w:r w:rsidRPr="00FB1D98">
                    <w:rPr>
                      <w:b/>
                      <w:bCs/>
                    </w:rPr>
                    <w:t>MALAZGİRT</w:t>
                  </w:r>
                </w:p>
                <w:p w:rsidR="002A6304" w:rsidRPr="00FB1D98" w:rsidRDefault="002A6304" w:rsidP="00FB1D98">
                  <w:pPr>
                    <w:jc w:val="center"/>
                    <w:rPr>
                      <w:b/>
                      <w:bCs/>
                    </w:rPr>
                  </w:pPr>
                  <w:r w:rsidRPr="00FB1D98">
                    <w:rPr>
                      <w:b/>
                      <w:bCs/>
                    </w:rPr>
                    <w:t>SAVAŞI</w:t>
                  </w:r>
                </w:p>
              </w:txbxContent>
            </v:textbox>
          </v:shape>
        </w:pict>
      </w:r>
      <w:r>
        <w:rPr>
          <w:b/>
          <w:bCs/>
        </w:rPr>
        <w:t xml:space="preserve">3. </w:t>
      </w:r>
      <w:r w:rsidRPr="002450B5">
        <w:rPr>
          <w:b/>
          <w:bCs/>
          <w:noProof/>
          <w:lang w:eastAsia="tr-TR"/>
        </w:rPr>
        <w:pict>
          <v:shape id="Resim 9" o:spid="_x0000_i1027" type="#_x0000_t75" style="width:122.25pt;height:57pt;visibility:visible">
            <v:imagedata r:id="rId9" o:title=""/>
          </v:shape>
        </w:pict>
      </w:r>
      <w:r w:rsidRPr="00371173">
        <w:t xml:space="preserve"> </w:t>
      </w:r>
    </w:p>
    <w:p w:rsidR="002A6304" w:rsidRDefault="002A6304" w:rsidP="00371173">
      <w:pPr>
        <w:rPr>
          <w:b/>
          <w:bCs/>
          <w:sz w:val="24"/>
          <w:szCs w:val="24"/>
        </w:rPr>
      </w:pPr>
      <w:r w:rsidRPr="00486BCA">
        <w:rPr>
          <w:b/>
          <w:bCs/>
          <w:sz w:val="24"/>
          <w:szCs w:val="24"/>
        </w:rPr>
        <w:t xml:space="preserve">A- Osmanlı </w:t>
      </w:r>
      <w:r>
        <w:rPr>
          <w:b/>
          <w:bCs/>
          <w:sz w:val="24"/>
          <w:szCs w:val="24"/>
        </w:rPr>
        <w:t xml:space="preserve"> </w:t>
      </w:r>
      <w:r w:rsidRPr="00486BCA">
        <w:rPr>
          <w:b/>
          <w:bCs/>
          <w:sz w:val="24"/>
          <w:szCs w:val="24"/>
        </w:rPr>
        <w:t xml:space="preserve">  Devleti         B- Bizans          C- Anadolu          D- Büyük Selçuklu  Devleti.</w:t>
      </w:r>
    </w:p>
    <w:p w:rsidR="002A6304" w:rsidRPr="00107F78" w:rsidRDefault="002A6304" w:rsidP="00107F78">
      <w:pPr>
        <w:rPr>
          <w:b/>
          <w:bCs/>
        </w:rPr>
      </w:pPr>
      <w:r>
        <w:rPr>
          <w:b/>
          <w:bCs/>
        </w:rPr>
        <w:t xml:space="preserve">4. </w:t>
      </w:r>
      <w:r w:rsidRPr="00107F78">
        <w:rPr>
          <w:b/>
          <w:bCs/>
        </w:rPr>
        <w:t>İletişimde en önemli becerilerden biri iyi bir dinleyici olmaktır.</w:t>
      </w:r>
    </w:p>
    <w:p w:rsidR="002A6304" w:rsidRPr="00107F78" w:rsidRDefault="002A6304" w:rsidP="00107F78">
      <w:pPr>
        <w:rPr>
          <w:b/>
          <w:bCs/>
        </w:rPr>
      </w:pPr>
      <w:r w:rsidRPr="00107F78">
        <w:rPr>
          <w:b/>
          <w:bCs/>
        </w:rPr>
        <w:t>Aşağıdaki davranışlardan hangisini iyi bir dinleyicinin yapmaması gerekir?</w:t>
      </w:r>
    </w:p>
    <w:p w:rsidR="002A6304" w:rsidRPr="00107F78" w:rsidRDefault="002A6304" w:rsidP="00107F78">
      <w:pPr>
        <w:rPr>
          <w:b/>
          <w:bCs/>
        </w:rPr>
      </w:pPr>
      <w:r w:rsidRPr="00107F78">
        <w:rPr>
          <w:b/>
          <w:bCs/>
        </w:rPr>
        <w:t>A) Konuşmacıyı, sözünü kesmeden dinlemek</w:t>
      </w:r>
    </w:p>
    <w:p w:rsidR="002A6304" w:rsidRPr="00107F78" w:rsidRDefault="002A6304" w:rsidP="00107F78">
      <w:pPr>
        <w:rPr>
          <w:b/>
          <w:bCs/>
        </w:rPr>
      </w:pPr>
      <w:r w:rsidRPr="00107F78">
        <w:rPr>
          <w:b/>
          <w:bCs/>
        </w:rPr>
        <w:t>B) Konuşmacının söylediklerini anlamaya çalışmak</w:t>
      </w:r>
    </w:p>
    <w:p w:rsidR="002A6304" w:rsidRDefault="002A6304" w:rsidP="00107F78">
      <w:pPr>
        <w:rPr>
          <w:b/>
          <w:bCs/>
        </w:rPr>
      </w:pPr>
      <w:r w:rsidRPr="00107F78">
        <w:rPr>
          <w:b/>
          <w:bCs/>
        </w:rPr>
        <w:t>C) Konuşmacının jest ve mimiklerine dikkat etmek</w:t>
      </w:r>
      <w:r>
        <w:rPr>
          <w:b/>
          <w:bCs/>
        </w:rPr>
        <w:tab/>
      </w:r>
      <w:r w:rsidRPr="00107F78">
        <w:rPr>
          <w:b/>
          <w:bCs/>
        </w:rPr>
        <w:t>D) Konuşmacıy</w:t>
      </w:r>
      <w:r>
        <w:rPr>
          <w:b/>
          <w:bCs/>
        </w:rPr>
        <w:t>la göz teması kurmaktan  kaçınmak</w:t>
      </w:r>
    </w:p>
    <w:p w:rsidR="002A6304" w:rsidRDefault="002A6304" w:rsidP="00107F78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</w:t>
      </w:r>
    </w:p>
    <w:p w:rsidR="002A6304" w:rsidRPr="009831D2" w:rsidRDefault="002A6304" w:rsidP="00371173">
      <w:pPr>
        <w:rPr>
          <w:b/>
          <w:bCs/>
        </w:rPr>
      </w:pPr>
      <w:r>
        <w:rPr>
          <w:b/>
          <w:bCs/>
        </w:rPr>
        <w:t>5</w:t>
      </w:r>
      <w:r w:rsidRPr="009831D2">
        <w:rPr>
          <w:b/>
          <w:bCs/>
        </w:rPr>
        <w:t>.   Osmanlılar fethettikleri yerlerde  camiler, mescitler medreseler,  kütüphaneler  ,kervansaraylar,  köprüler imaretler  kurmuşlardır.</w:t>
      </w:r>
    </w:p>
    <w:p w:rsidR="002A6304" w:rsidRPr="009831D2" w:rsidRDefault="002A6304" w:rsidP="00371173">
      <w:pPr>
        <w:rPr>
          <w:b/>
          <w:bCs/>
        </w:rPr>
      </w:pPr>
      <w:r w:rsidRPr="009831D2">
        <w:rPr>
          <w:b/>
          <w:bCs/>
        </w:rPr>
        <w:t>Osmanlıların bu uygulamalarının;</w:t>
      </w:r>
    </w:p>
    <w:p w:rsidR="002A6304" w:rsidRPr="009831D2" w:rsidRDefault="002A6304" w:rsidP="00371173">
      <w:pPr>
        <w:rPr>
          <w:b/>
          <w:bCs/>
        </w:rPr>
      </w:pPr>
      <w:r w:rsidRPr="009831D2">
        <w:rPr>
          <w:b/>
          <w:bCs/>
        </w:rPr>
        <w:t>I- İslam   dininin  yayılması      II- Fethedilen  yerlerin bayındır hale gelmesi</w:t>
      </w:r>
    </w:p>
    <w:p w:rsidR="002A6304" w:rsidRPr="009831D2" w:rsidRDefault="002A6304" w:rsidP="00371173">
      <w:pPr>
        <w:rPr>
          <w:b/>
          <w:bCs/>
        </w:rPr>
      </w:pPr>
      <w:r w:rsidRPr="009831D2">
        <w:rPr>
          <w:b/>
          <w:bCs/>
        </w:rPr>
        <w:t>III-  Eğitim ve ticaret faaliyetlerinin kolaylaşması</w:t>
      </w:r>
    </w:p>
    <w:p w:rsidR="002A6304" w:rsidRPr="009831D2" w:rsidRDefault="002A6304" w:rsidP="00371173">
      <w:pPr>
        <w:rPr>
          <w:b/>
          <w:bCs/>
        </w:rPr>
      </w:pPr>
      <w:r w:rsidRPr="009831D2">
        <w:rPr>
          <w:b/>
          <w:bCs/>
        </w:rPr>
        <w:t>Durumlarından hangisi ya da hangileri üzerinde etkili olduğu savunulabilir?</w:t>
      </w:r>
    </w:p>
    <w:p w:rsidR="002A6304" w:rsidRPr="009831D2" w:rsidRDefault="002A6304" w:rsidP="00371173">
      <w:pPr>
        <w:rPr>
          <w:b/>
          <w:bCs/>
        </w:rPr>
      </w:pPr>
      <w:r w:rsidRPr="009831D2">
        <w:rPr>
          <w:b/>
          <w:bCs/>
        </w:rPr>
        <w:t xml:space="preserve">A- Yalnız I                 B-  Yalnız II                    C- I ,II ve III                  D- I ve II </w:t>
      </w:r>
    </w:p>
    <w:p w:rsidR="002A6304" w:rsidRPr="009831D2" w:rsidRDefault="002A6304" w:rsidP="007930D8">
      <w:pPr>
        <w:rPr>
          <w:b/>
          <w:bCs/>
        </w:rPr>
      </w:pPr>
      <w:r>
        <w:rPr>
          <w:b/>
          <w:bCs/>
        </w:rPr>
        <w:t>6</w:t>
      </w:r>
      <w:r w:rsidRPr="009831D2">
        <w:rPr>
          <w:b/>
          <w:bCs/>
        </w:rPr>
        <w:t>. Osmanlı Devleti Haçlılar ile  yaptığı savaşları  kazanarak Balkanlarda  kalıcı bir egemenlik kurmuştur.</w:t>
      </w:r>
    </w:p>
    <w:p w:rsidR="002A6304" w:rsidRPr="009831D2" w:rsidRDefault="002A6304" w:rsidP="007930D8">
      <w:pPr>
        <w:pStyle w:val="ListParagraph"/>
        <w:numPr>
          <w:ilvl w:val="0"/>
          <w:numId w:val="2"/>
        </w:numPr>
        <w:rPr>
          <w:b/>
          <w:bCs/>
        </w:rPr>
      </w:pPr>
      <w:r w:rsidRPr="009831D2">
        <w:rPr>
          <w:b/>
          <w:bCs/>
        </w:rPr>
        <w:t>Balkanlarda din ve mezheplerin ortaya çıkması.</w:t>
      </w:r>
    </w:p>
    <w:p w:rsidR="002A6304" w:rsidRPr="009831D2" w:rsidRDefault="002A6304" w:rsidP="007930D8">
      <w:pPr>
        <w:pStyle w:val="ListParagraph"/>
        <w:numPr>
          <w:ilvl w:val="0"/>
          <w:numId w:val="2"/>
        </w:numPr>
        <w:rPr>
          <w:b/>
          <w:bCs/>
        </w:rPr>
      </w:pPr>
      <w:r w:rsidRPr="009831D2">
        <w:rPr>
          <w:b/>
          <w:bCs/>
        </w:rPr>
        <w:t>Türk kültürünün yayılması.</w:t>
      </w:r>
    </w:p>
    <w:p w:rsidR="002A6304" w:rsidRPr="009831D2" w:rsidRDefault="002A6304" w:rsidP="007930D8">
      <w:pPr>
        <w:pStyle w:val="ListParagraph"/>
        <w:numPr>
          <w:ilvl w:val="0"/>
          <w:numId w:val="2"/>
        </w:numPr>
        <w:rPr>
          <w:b/>
          <w:bCs/>
        </w:rPr>
      </w:pPr>
      <w:r w:rsidRPr="009831D2">
        <w:rPr>
          <w:b/>
          <w:bCs/>
        </w:rPr>
        <w:t>Türkçe’nin yaygın bir dil olması</w:t>
      </w:r>
    </w:p>
    <w:p w:rsidR="002A6304" w:rsidRPr="009831D2" w:rsidRDefault="002A6304" w:rsidP="007930D8">
      <w:pPr>
        <w:pStyle w:val="ListParagraph"/>
        <w:rPr>
          <w:b/>
          <w:bCs/>
        </w:rPr>
      </w:pPr>
      <w:r w:rsidRPr="009831D2">
        <w:rPr>
          <w:b/>
          <w:bCs/>
        </w:rPr>
        <w:t>Gelişmelerden hangisi ya da hangileri bu durumun sonuçları arasında  gösterilebilir?</w:t>
      </w:r>
    </w:p>
    <w:p w:rsidR="002A6304" w:rsidRPr="009831D2" w:rsidRDefault="002A6304" w:rsidP="007930D8">
      <w:pPr>
        <w:rPr>
          <w:b/>
          <w:bCs/>
        </w:rPr>
      </w:pPr>
      <w:r w:rsidRPr="009831D2">
        <w:rPr>
          <w:b/>
          <w:bCs/>
        </w:rPr>
        <w:t xml:space="preserve">A- Yalnız I                       B- Yalnız II                   C- I ve II               D- II ve III </w:t>
      </w:r>
    </w:p>
    <w:p w:rsidR="002A6304" w:rsidRPr="009831D2" w:rsidRDefault="002A6304" w:rsidP="007930D8">
      <w:pPr>
        <w:rPr>
          <w:b/>
          <w:bCs/>
        </w:rPr>
      </w:pPr>
      <w:r>
        <w:rPr>
          <w:b/>
          <w:bCs/>
        </w:rPr>
        <w:t>7</w:t>
      </w:r>
      <w:r w:rsidRPr="009831D2">
        <w:rPr>
          <w:b/>
          <w:bCs/>
        </w:rPr>
        <w:t>-   Osmanlı Devleti Balkanlarda fethettiği topraklara Anadolu’daki konargöçer Türkmenleri yerleştirmiştir.</w:t>
      </w:r>
    </w:p>
    <w:p w:rsidR="002A6304" w:rsidRPr="009831D2" w:rsidRDefault="002A6304" w:rsidP="007930D8">
      <w:pPr>
        <w:rPr>
          <w:b/>
          <w:bCs/>
        </w:rPr>
      </w:pPr>
      <w:r w:rsidRPr="009831D2">
        <w:rPr>
          <w:b/>
          <w:bCs/>
        </w:rPr>
        <w:t>Osmanlı Devletinin bu uygulamayla aşağıdakilerden hangisini amaçladığı söylenebilir?</w:t>
      </w:r>
    </w:p>
    <w:p w:rsidR="002A6304" w:rsidRPr="009831D2" w:rsidRDefault="002A6304" w:rsidP="007930D8">
      <w:pPr>
        <w:rPr>
          <w:b/>
          <w:bCs/>
        </w:rPr>
      </w:pPr>
      <w:r w:rsidRPr="009831D2">
        <w:rPr>
          <w:b/>
          <w:bCs/>
        </w:rPr>
        <w:t>A- Fethedilen yerleri  yönetim birimlerine ayırmayı.</w:t>
      </w:r>
    </w:p>
    <w:p w:rsidR="002A6304" w:rsidRPr="009831D2" w:rsidRDefault="002A6304" w:rsidP="007930D8">
      <w:pPr>
        <w:rPr>
          <w:b/>
          <w:bCs/>
        </w:rPr>
      </w:pPr>
      <w:r w:rsidRPr="009831D2">
        <w:rPr>
          <w:b/>
          <w:bCs/>
        </w:rPr>
        <w:t>B-Türk beyliklerinin Bizans ile ittifak kurmasın engellemeyi</w:t>
      </w:r>
    </w:p>
    <w:p w:rsidR="002A6304" w:rsidRPr="009831D2" w:rsidRDefault="002A6304" w:rsidP="007930D8">
      <w:pPr>
        <w:rPr>
          <w:b/>
          <w:bCs/>
        </w:rPr>
      </w:pPr>
      <w:r w:rsidRPr="009831D2">
        <w:rPr>
          <w:b/>
          <w:bCs/>
        </w:rPr>
        <w:t>C- Avrupa’daki gelişmeleri yakından takip etmeyi</w:t>
      </w:r>
    </w:p>
    <w:p w:rsidR="002A6304" w:rsidRPr="009831D2" w:rsidRDefault="002A6304" w:rsidP="007930D8">
      <w:pPr>
        <w:rPr>
          <w:b/>
          <w:bCs/>
        </w:rPr>
      </w:pPr>
      <w:r w:rsidRPr="009831D2">
        <w:rPr>
          <w:b/>
          <w:bCs/>
        </w:rPr>
        <w:t>D- Balkanları Türk yurdu haline getirmeyi</w:t>
      </w:r>
    </w:p>
    <w:p w:rsidR="002A6304" w:rsidRDefault="002A6304" w:rsidP="007930D8">
      <w:pPr>
        <w:rPr>
          <w:b/>
          <w:bCs/>
        </w:rPr>
      </w:pPr>
    </w:p>
    <w:p w:rsidR="002A6304" w:rsidRPr="009831D2" w:rsidRDefault="002A6304" w:rsidP="007930D8">
      <w:pPr>
        <w:rPr>
          <w:b/>
          <w:bCs/>
        </w:rPr>
      </w:pPr>
      <w:r>
        <w:rPr>
          <w:b/>
          <w:bCs/>
        </w:rPr>
        <w:t>8</w:t>
      </w:r>
      <w:r w:rsidRPr="009831D2">
        <w:rPr>
          <w:b/>
          <w:bCs/>
        </w:rPr>
        <w:t>.</w:t>
      </w:r>
      <w:r w:rsidRPr="009831D2">
        <w:rPr>
          <w:sz w:val="20"/>
          <w:szCs w:val="20"/>
        </w:rPr>
        <w:t xml:space="preserve"> </w:t>
      </w:r>
      <w:r w:rsidRPr="009831D2">
        <w:rPr>
          <w:b/>
          <w:bCs/>
        </w:rPr>
        <w:t>Osmanlı Devleti önceleri küçük bir beylik iken kısa sürede güçlü bir devlet haline gelmiştir</w:t>
      </w:r>
    </w:p>
    <w:p w:rsidR="002A6304" w:rsidRPr="009831D2" w:rsidRDefault="002A6304" w:rsidP="007930D8">
      <w:pPr>
        <w:rPr>
          <w:b/>
          <w:bCs/>
        </w:rPr>
      </w:pPr>
      <w:r w:rsidRPr="009831D2">
        <w:rPr>
          <w:b/>
          <w:bCs/>
        </w:rPr>
        <w:t xml:space="preserve">      Bu durumun sebepleri arasında aşağıdakilerden </w:t>
      </w:r>
      <w:r w:rsidRPr="009831D2">
        <w:rPr>
          <w:b/>
          <w:bCs/>
          <w:u w:val="single"/>
        </w:rPr>
        <w:t>hangisi yer almaz?</w:t>
      </w:r>
    </w:p>
    <w:p w:rsidR="002A6304" w:rsidRPr="009831D2" w:rsidRDefault="002A6304" w:rsidP="007930D8">
      <w:pPr>
        <w:rPr>
          <w:b/>
          <w:bCs/>
        </w:rPr>
      </w:pPr>
      <w:r w:rsidRPr="009831D2">
        <w:rPr>
          <w:b/>
          <w:bCs/>
        </w:rPr>
        <w:t xml:space="preserve">  A) Kurulduğu coğrafi konumun gelişmeye uygun olması </w:t>
      </w:r>
    </w:p>
    <w:p w:rsidR="002A6304" w:rsidRPr="009831D2" w:rsidRDefault="002A6304" w:rsidP="007930D8">
      <w:pPr>
        <w:rPr>
          <w:b/>
          <w:bCs/>
        </w:rPr>
      </w:pPr>
      <w:r w:rsidRPr="009831D2">
        <w:rPr>
          <w:b/>
          <w:bCs/>
        </w:rPr>
        <w:t xml:space="preserve">  B) Halktan yüksek vergiler alması </w:t>
      </w:r>
    </w:p>
    <w:p w:rsidR="002A6304" w:rsidRPr="009831D2" w:rsidRDefault="002A6304" w:rsidP="007930D8">
      <w:pPr>
        <w:rPr>
          <w:b/>
          <w:bCs/>
        </w:rPr>
      </w:pPr>
      <w:r w:rsidRPr="009831D2">
        <w:rPr>
          <w:b/>
          <w:bCs/>
        </w:rPr>
        <w:t xml:space="preserve">  C) Yetenekli padişahların işbaşına gelmesi</w:t>
      </w:r>
    </w:p>
    <w:p w:rsidR="002A6304" w:rsidRPr="009831D2" w:rsidRDefault="002A6304" w:rsidP="007930D8">
      <w:pPr>
        <w:rPr>
          <w:b/>
          <w:bCs/>
        </w:rPr>
      </w:pPr>
      <w:r w:rsidRPr="009831D2">
        <w:rPr>
          <w:b/>
          <w:bCs/>
        </w:rPr>
        <w:t xml:space="preserve">  D) Halka hoşgörülü davranması</w:t>
      </w:r>
    </w:p>
    <w:p w:rsidR="002A6304" w:rsidRDefault="002A6304" w:rsidP="007930D8">
      <w:pPr>
        <w:rPr>
          <w:b/>
          <w:bCs/>
        </w:rPr>
      </w:pPr>
    </w:p>
    <w:p w:rsidR="002A6304" w:rsidRPr="007930D8" w:rsidRDefault="002A6304" w:rsidP="007930D8">
      <w:pPr>
        <w:rPr>
          <w:b/>
          <w:bCs/>
        </w:rPr>
      </w:pPr>
      <w:r>
        <w:rPr>
          <w:b/>
          <w:bCs/>
        </w:rPr>
        <w:t xml:space="preserve">9.      </w:t>
      </w:r>
      <w:r w:rsidRPr="007930D8">
        <w:rPr>
          <w:b/>
          <w:bCs/>
        </w:rPr>
        <w:t>Osmanlılar fethettikleri bölgelere ülkesindeki göçebe Türkmenleri yerleştirmiştir. Böylece hem alınan topraklar Türkleşip Müslümanlaşıyor hem de savaşa gittiklerinde arkalarında düşman bırakmamış oluyorlardı.</w:t>
      </w:r>
    </w:p>
    <w:p w:rsidR="002A6304" w:rsidRPr="007930D8" w:rsidRDefault="002A6304" w:rsidP="007930D8">
      <w:pPr>
        <w:rPr>
          <w:b/>
          <w:bCs/>
        </w:rPr>
      </w:pPr>
      <w:r w:rsidRPr="007930D8">
        <w:rPr>
          <w:b/>
          <w:bCs/>
        </w:rPr>
        <w:t xml:space="preserve">  Osmanlıların bu politikalarına ne denir?</w:t>
      </w:r>
    </w:p>
    <w:p w:rsidR="002A6304" w:rsidRDefault="002A6304" w:rsidP="007930D8">
      <w:pPr>
        <w:rPr>
          <w:b/>
          <w:bCs/>
        </w:rPr>
      </w:pPr>
      <w:r w:rsidRPr="007930D8">
        <w:rPr>
          <w:b/>
          <w:bCs/>
        </w:rPr>
        <w:t>A) Sömürü                           C) İskân</w:t>
      </w:r>
      <w:r>
        <w:rPr>
          <w:b/>
          <w:bCs/>
        </w:rPr>
        <w:tab/>
        <w:t xml:space="preserve">          </w:t>
      </w:r>
      <w:r w:rsidRPr="007930D8">
        <w:rPr>
          <w:b/>
          <w:bCs/>
        </w:rPr>
        <w:t>B) Tekfur                              D) Sindirme</w:t>
      </w:r>
    </w:p>
    <w:p w:rsidR="002A6304" w:rsidRPr="007930D8" w:rsidRDefault="002A6304" w:rsidP="007930D8">
      <w:pPr>
        <w:rPr>
          <w:b/>
          <w:bCs/>
        </w:rPr>
      </w:pPr>
      <w:r>
        <w:rPr>
          <w:b/>
          <w:bCs/>
        </w:rPr>
        <w:t xml:space="preserve">10.  </w:t>
      </w:r>
      <w:r w:rsidRPr="007930D8">
        <w:rPr>
          <w:b/>
          <w:bCs/>
        </w:rPr>
        <w:t xml:space="preserve"> Anadolu</w:t>
      </w:r>
      <w:r>
        <w:rPr>
          <w:b/>
          <w:bCs/>
        </w:rPr>
        <w:t xml:space="preserve"> </w:t>
      </w:r>
      <w:r w:rsidRPr="007930D8">
        <w:rPr>
          <w:b/>
          <w:bCs/>
        </w:rPr>
        <w:t xml:space="preserve"> Selçukluları döneminde, </w:t>
      </w:r>
      <w:r>
        <w:rPr>
          <w:b/>
          <w:bCs/>
        </w:rPr>
        <w:t xml:space="preserve"> </w:t>
      </w:r>
      <w:r w:rsidRPr="007930D8">
        <w:rPr>
          <w:b/>
          <w:bCs/>
        </w:rPr>
        <w:t xml:space="preserve">şehirler arasında </w:t>
      </w:r>
      <w:r>
        <w:rPr>
          <w:b/>
          <w:bCs/>
        </w:rPr>
        <w:t xml:space="preserve">   </w:t>
      </w:r>
      <w:r w:rsidRPr="007930D8">
        <w:rPr>
          <w:b/>
          <w:bCs/>
        </w:rPr>
        <w:t>tüccarların konaklayıp dinlenebilecekleri kervansaraylar inşa edilmiştir.</w:t>
      </w:r>
    </w:p>
    <w:p w:rsidR="002A6304" w:rsidRPr="007930D8" w:rsidRDefault="002A6304" w:rsidP="007930D8">
      <w:pPr>
        <w:rPr>
          <w:b/>
          <w:bCs/>
        </w:rPr>
      </w:pPr>
      <w:r w:rsidRPr="007930D8">
        <w:rPr>
          <w:b/>
          <w:bCs/>
        </w:rPr>
        <w:t>Bu yapıların inşa edilmesinin sebebi aşağıdakilerden hangisidir?</w:t>
      </w:r>
    </w:p>
    <w:p w:rsidR="002A6304" w:rsidRPr="007930D8" w:rsidRDefault="002A6304" w:rsidP="007930D8">
      <w:pPr>
        <w:rPr>
          <w:b/>
          <w:bCs/>
        </w:rPr>
      </w:pPr>
      <w:r w:rsidRPr="007930D8">
        <w:rPr>
          <w:b/>
          <w:bCs/>
        </w:rPr>
        <w:t>a) Ticareti geliştirmek</w:t>
      </w:r>
    </w:p>
    <w:p w:rsidR="002A6304" w:rsidRPr="007930D8" w:rsidRDefault="002A6304" w:rsidP="007930D8">
      <w:pPr>
        <w:rPr>
          <w:b/>
          <w:bCs/>
        </w:rPr>
      </w:pPr>
      <w:r w:rsidRPr="007930D8">
        <w:rPr>
          <w:b/>
          <w:bCs/>
        </w:rPr>
        <w:t>b) Tarımsal gelirleri artırmak</w:t>
      </w:r>
    </w:p>
    <w:p w:rsidR="002A6304" w:rsidRPr="007930D8" w:rsidRDefault="002A6304" w:rsidP="007930D8">
      <w:pPr>
        <w:rPr>
          <w:b/>
          <w:bCs/>
        </w:rPr>
      </w:pPr>
      <w:r w:rsidRPr="007930D8">
        <w:rPr>
          <w:b/>
          <w:bCs/>
        </w:rPr>
        <w:t>c) Sosyal yardımlaşmayı sağlamak</w:t>
      </w:r>
    </w:p>
    <w:p w:rsidR="002A6304" w:rsidRDefault="002A6304" w:rsidP="007930D8">
      <w:pPr>
        <w:rPr>
          <w:b/>
          <w:bCs/>
        </w:rPr>
      </w:pPr>
      <w:r w:rsidRPr="007930D8">
        <w:rPr>
          <w:b/>
          <w:bCs/>
        </w:rPr>
        <w:t>d) Ortak bir kültür oluşturmak</w:t>
      </w:r>
    </w:p>
    <w:p w:rsidR="002A6304" w:rsidRDefault="002A6304" w:rsidP="007930D8">
      <w:pPr>
        <w:rPr>
          <w:b/>
          <w:bCs/>
        </w:rPr>
      </w:pPr>
    </w:p>
    <w:p w:rsidR="002A6304" w:rsidRPr="009831D2" w:rsidRDefault="002A6304" w:rsidP="009831D2">
      <w:pPr>
        <w:rPr>
          <w:b/>
          <w:bCs/>
        </w:rPr>
      </w:pPr>
      <w:r>
        <w:rPr>
          <w:b/>
          <w:bCs/>
        </w:rPr>
        <w:t>11.</w:t>
      </w:r>
      <w:r w:rsidRPr="009831D2">
        <w:t xml:space="preserve"> </w:t>
      </w:r>
      <w:r>
        <w:t xml:space="preserve">  </w:t>
      </w:r>
      <w:r w:rsidRPr="009831D2">
        <w:rPr>
          <w:b/>
          <w:bCs/>
        </w:rPr>
        <w:t>Aşağıdakilerden hangisi İstanbul’un fethinin Dünya tarihi açısından sonuçlarından birisidir?</w:t>
      </w:r>
    </w:p>
    <w:p w:rsidR="002A6304" w:rsidRPr="009831D2" w:rsidRDefault="002A6304" w:rsidP="009831D2">
      <w:pPr>
        <w:rPr>
          <w:b/>
          <w:bCs/>
        </w:rPr>
      </w:pPr>
      <w:r w:rsidRPr="009831D2">
        <w:rPr>
          <w:b/>
          <w:bCs/>
        </w:rPr>
        <w:t>A) İstanbul Osmanlı Devleti’nin başkenti oldu</w:t>
      </w:r>
    </w:p>
    <w:p w:rsidR="002A6304" w:rsidRPr="009831D2" w:rsidRDefault="002A6304" w:rsidP="009831D2">
      <w:pPr>
        <w:rPr>
          <w:b/>
          <w:bCs/>
        </w:rPr>
      </w:pPr>
      <w:r w:rsidRPr="009831D2">
        <w:rPr>
          <w:b/>
          <w:bCs/>
        </w:rPr>
        <w:t>B) Ortaçağ kapandı, Yeniçağ başladı</w:t>
      </w:r>
    </w:p>
    <w:p w:rsidR="002A6304" w:rsidRPr="009831D2" w:rsidRDefault="002A6304" w:rsidP="009831D2">
      <w:pPr>
        <w:rPr>
          <w:b/>
          <w:bCs/>
        </w:rPr>
      </w:pPr>
      <w:r w:rsidRPr="009831D2">
        <w:rPr>
          <w:b/>
          <w:bCs/>
        </w:rPr>
        <w:t>C) Kuruluş dönemi sona erip, yükseliş dönemi başladı</w:t>
      </w:r>
    </w:p>
    <w:p w:rsidR="002A6304" w:rsidRDefault="002A6304" w:rsidP="009831D2">
      <w:pPr>
        <w:rPr>
          <w:b/>
          <w:bCs/>
        </w:rPr>
      </w:pPr>
      <w:r w:rsidRPr="009831D2">
        <w:rPr>
          <w:b/>
          <w:bCs/>
        </w:rPr>
        <w:t>D) Osmanlı toprak bütünlüğünün sağlandı</w:t>
      </w:r>
      <w:r>
        <w:rPr>
          <w:b/>
          <w:bCs/>
        </w:rPr>
        <w:t>.</w:t>
      </w:r>
    </w:p>
    <w:p w:rsidR="002A6304" w:rsidRDefault="002A6304" w:rsidP="009831D2">
      <w:pPr>
        <w:rPr>
          <w:b/>
          <w:bCs/>
        </w:rPr>
      </w:pPr>
    </w:p>
    <w:p w:rsidR="002A6304" w:rsidRPr="00107F78" w:rsidRDefault="002A6304" w:rsidP="00107F78">
      <w:pPr>
        <w:rPr>
          <w:b/>
          <w:bCs/>
        </w:rPr>
      </w:pPr>
      <w:r>
        <w:rPr>
          <w:b/>
          <w:bCs/>
        </w:rPr>
        <w:t>12</w:t>
      </w:r>
      <w:r w:rsidRPr="00107F78">
        <w:t xml:space="preserve"> </w:t>
      </w:r>
      <w:r w:rsidRPr="00107F78">
        <w:rPr>
          <w:b/>
          <w:bCs/>
        </w:rPr>
        <w:t xml:space="preserve"> Hıristiyanların Ortaçağ'da Müslümanların üzerine düzenlendiği ve yaklaşık 200 yıl boyunca süren Haçlı Seferleri’nin sebeplerini dini, ekonomik, sosyal ve siyasal sebepler olarak ayırabiliriz.</w:t>
      </w:r>
    </w:p>
    <w:p w:rsidR="002A6304" w:rsidRPr="00107F78" w:rsidRDefault="002A6304" w:rsidP="00107F78">
      <w:pPr>
        <w:rPr>
          <w:b/>
          <w:bCs/>
        </w:rPr>
      </w:pPr>
      <w:r w:rsidRPr="00107F78">
        <w:rPr>
          <w:b/>
          <w:bCs/>
        </w:rPr>
        <w:t>Aşağıda belirtilen Haçlı Seferlerinin sebeplerinden hangisi 'Ekonomik Sebepler" arasında yer almaktadır?</w:t>
      </w:r>
    </w:p>
    <w:p w:rsidR="002A6304" w:rsidRPr="00107F78" w:rsidRDefault="002A6304" w:rsidP="00107F78">
      <w:pPr>
        <w:rPr>
          <w:b/>
          <w:bCs/>
        </w:rPr>
      </w:pPr>
      <w:r w:rsidRPr="00107F78">
        <w:rPr>
          <w:b/>
          <w:bCs/>
        </w:rPr>
        <w:t>A) Bizans'ın Avrupa'dan yardım isteği</w:t>
      </w:r>
    </w:p>
    <w:p w:rsidR="002A6304" w:rsidRPr="00107F78" w:rsidRDefault="002A6304" w:rsidP="00107F78">
      <w:pPr>
        <w:rPr>
          <w:b/>
          <w:bCs/>
        </w:rPr>
      </w:pPr>
      <w:r w:rsidRPr="00107F78">
        <w:rPr>
          <w:b/>
          <w:bCs/>
        </w:rPr>
        <w:t>B) Kralların otoritelerini artırma isteği</w:t>
      </w:r>
    </w:p>
    <w:p w:rsidR="002A6304" w:rsidRPr="00107F78" w:rsidRDefault="002A6304" w:rsidP="00107F78">
      <w:pPr>
        <w:rPr>
          <w:b/>
          <w:bCs/>
        </w:rPr>
      </w:pPr>
      <w:r w:rsidRPr="00107F78">
        <w:rPr>
          <w:b/>
          <w:bCs/>
        </w:rPr>
        <w:t>C) Din adamlarının nüfuzlarını artırma isteği</w:t>
      </w:r>
    </w:p>
    <w:p w:rsidR="002A6304" w:rsidRPr="00371173" w:rsidRDefault="002A6304" w:rsidP="00107F78">
      <w:pPr>
        <w:rPr>
          <w:b/>
          <w:bCs/>
        </w:rPr>
      </w:pPr>
      <w:r w:rsidRPr="00107F78">
        <w:rPr>
          <w:b/>
          <w:bCs/>
        </w:rPr>
        <w:t>D) Avrupalıların doğunun zenginliğine ulaşma isteği</w:t>
      </w:r>
    </w:p>
    <w:p w:rsidR="002A6304" w:rsidRPr="007930D8" w:rsidRDefault="002A6304" w:rsidP="007930D8">
      <w:pPr>
        <w:tabs>
          <w:tab w:val="left" w:pos="4035"/>
        </w:tabs>
        <w:rPr>
          <w:b/>
          <w:bCs/>
        </w:rPr>
      </w:pPr>
    </w:p>
    <w:p w:rsidR="002A6304" w:rsidRDefault="002A6304" w:rsidP="0093230F">
      <w:pPr>
        <w:rPr>
          <w:b/>
          <w:bCs/>
        </w:rPr>
      </w:pPr>
    </w:p>
    <w:p w:rsidR="002A6304" w:rsidRPr="00A9083F" w:rsidRDefault="002A6304" w:rsidP="00A9083F">
      <w:pPr>
        <w:rPr>
          <w:b/>
          <w:bCs/>
        </w:rPr>
      </w:pPr>
      <w:r>
        <w:rPr>
          <w:b/>
          <w:bCs/>
        </w:rPr>
        <w:t>13.</w:t>
      </w:r>
      <w:r w:rsidRPr="00A9083F">
        <w:t xml:space="preserve"> </w:t>
      </w:r>
      <w:r w:rsidRPr="00A9083F">
        <w:rPr>
          <w:b/>
          <w:bCs/>
        </w:rPr>
        <w:t>-     Osmanlı Devleti'nde,</w:t>
      </w:r>
    </w:p>
    <w:p w:rsidR="002A6304" w:rsidRPr="00A9083F" w:rsidRDefault="002A6304" w:rsidP="00A9083F">
      <w:pPr>
        <w:rPr>
          <w:b/>
          <w:bCs/>
        </w:rPr>
      </w:pPr>
      <w:r w:rsidRPr="00A9083F">
        <w:rPr>
          <w:b/>
          <w:bCs/>
        </w:rPr>
        <w:t xml:space="preserve">      I. Birçok bölgede cami, kilise ve havralar yan yanadır.</w:t>
      </w:r>
    </w:p>
    <w:p w:rsidR="002A6304" w:rsidRPr="00A9083F" w:rsidRDefault="002A6304" w:rsidP="00A9083F">
      <w:pPr>
        <w:rPr>
          <w:b/>
          <w:bCs/>
        </w:rPr>
      </w:pPr>
      <w:r w:rsidRPr="00A9083F">
        <w:rPr>
          <w:b/>
          <w:bCs/>
        </w:rPr>
        <w:t xml:space="preserve">      II. Varlıklı kişiler yoksul kişilerin ihtiyaçlarını karşılamak için vakıflar kurmuşlardır.</w:t>
      </w:r>
    </w:p>
    <w:p w:rsidR="002A6304" w:rsidRPr="00A9083F" w:rsidRDefault="002A6304" w:rsidP="00A9083F">
      <w:pPr>
        <w:rPr>
          <w:b/>
          <w:bCs/>
        </w:rPr>
      </w:pPr>
      <w:r w:rsidRPr="00A9083F">
        <w:rPr>
          <w:b/>
          <w:bCs/>
        </w:rPr>
        <w:t xml:space="preserve">      III. Mimari eserler göze de hitap edecek şekilde yapılmıştır.</w:t>
      </w:r>
    </w:p>
    <w:p w:rsidR="002A6304" w:rsidRPr="00A9083F" w:rsidRDefault="002A6304" w:rsidP="00A9083F">
      <w:pPr>
        <w:rPr>
          <w:b/>
          <w:bCs/>
        </w:rPr>
      </w:pPr>
      <w:r w:rsidRPr="00A9083F">
        <w:rPr>
          <w:b/>
          <w:bCs/>
        </w:rPr>
        <w:t>Bu gelişmeler hoşgörü, dayanışma ve estetik kavramları ile ilişki bakımından aşağıdakilerin hangisinde doğru olarak gruplanmıştır?</w:t>
      </w:r>
    </w:p>
    <w:p w:rsidR="002A6304" w:rsidRPr="00A9083F" w:rsidRDefault="002A6304" w:rsidP="00A9083F">
      <w:pPr>
        <w:rPr>
          <w:b/>
          <w:bCs/>
        </w:rPr>
      </w:pPr>
      <w:r w:rsidRPr="00A9083F">
        <w:rPr>
          <w:b/>
          <w:bCs/>
        </w:rPr>
        <w:tab/>
        <w:t>Hoşgörü</w:t>
      </w:r>
      <w:r w:rsidRPr="00A9083F">
        <w:rPr>
          <w:b/>
          <w:bCs/>
        </w:rPr>
        <w:tab/>
        <w:t>Dayanışma</w:t>
      </w:r>
      <w:r w:rsidRPr="00A9083F">
        <w:rPr>
          <w:b/>
          <w:bCs/>
        </w:rPr>
        <w:tab/>
      </w:r>
      <w:r>
        <w:rPr>
          <w:b/>
          <w:bCs/>
        </w:rPr>
        <w:t xml:space="preserve">    </w:t>
      </w:r>
      <w:r w:rsidRPr="00A9083F">
        <w:rPr>
          <w:b/>
          <w:bCs/>
        </w:rPr>
        <w:t>Estetik</w:t>
      </w:r>
    </w:p>
    <w:p w:rsidR="002A6304" w:rsidRPr="00A9083F" w:rsidRDefault="002A6304" w:rsidP="00A9083F">
      <w:pPr>
        <w:rPr>
          <w:b/>
          <w:bCs/>
        </w:rPr>
      </w:pPr>
      <w:r w:rsidRPr="00A9083F">
        <w:rPr>
          <w:b/>
          <w:bCs/>
        </w:rPr>
        <w:t>A)</w:t>
      </w:r>
      <w:r w:rsidRPr="00A9083F">
        <w:rPr>
          <w:b/>
          <w:bCs/>
        </w:rPr>
        <w:tab/>
      </w:r>
      <w:r>
        <w:rPr>
          <w:b/>
          <w:bCs/>
        </w:rPr>
        <w:t xml:space="preserve">   </w:t>
      </w:r>
      <w:r w:rsidRPr="00A9083F">
        <w:rPr>
          <w:b/>
          <w:bCs/>
        </w:rPr>
        <w:t>III</w:t>
      </w:r>
      <w:r w:rsidRPr="00A9083F">
        <w:rPr>
          <w:b/>
          <w:bCs/>
        </w:rPr>
        <w:tab/>
      </w:r>
      <w:r>
        <w:rPr>
          <w:b/>
          <w:bCs/>
        </w:rPr>
        <w:t xml:space="preserve">                     </w:t>
      </w:r>
      <w:r w:rsidRPr="00A9083F">
        <w:rPr>
          <w:b/>
          <w:bCs/>
        </w:rPr>
        <w:t>II</w:t>
      </w:r>
      <w:r w:rsidRPr="00A9083F">
        <w:rPr>
          <w:b/>
          <w:bCs/>
        </w:rPr>
        <w:tab/>
      </w:r>
      <w:r>
        <w:rPr>
          <w:b/>
          <w:bCs/>
        </w:rPr>
        <w:t xml:space="preserve">                        </w:t>
      </w:r>
      <w:r w:rsidRPr="00A9083F">
        <w:rPr>
          <w:b/>
          <w:bCs/>
        </w:rPr>
        <w:t>I</w:t>
      </w:r>
    </w:p>
    <w:p w:rsidR="002A6304" w:rsidRPr="00A9083F" w:rsidRDefault="002A6304" w:rsidP="00A9083F">
      <w:pPr>
        <w:rPr>
          <w:b/>
          <w:bCs/>
        </w:rPr>
      </w:pPr>
      <w:r w:rsidRPr="00A9083F">
        <w:rPr>
          <w:b/>
          <w:bCs/>
        </w:rPr>
        <w:t>B)</w:t>
      </w:r>
      <w:r w:rsidRPr="00A9083F">
        <w:rPr>
          <w:b/>
          <w:bCs/>
        </w:rPr>
        <w:tab/>
      </w:r>
      <w:r>
        <w:rPr>
          <w:b/>
          <w:bCs/>
        </w:rPr>
        <w:t xml:space="preserve">   </w:t>
      </w:r>
      <w:r w:rsidRPr="00A9083F">
        <w:rPr>
          <w:b/>
          <w:bCs/>
        </w:rPr>
        <w:t>II</w:t>
      </w:r>
      <w:r w:rsidRPr="00A9083F">
        <w:rPr>
          <w:b/>
          <w:bCs/>
        </w:rPr>
        <w:tab/>
      </w:r>
      <w:r>
        <w:rPr>
          <w:b/>
          <w:bCs/>
        </w:rPr>
        <w:t xml:space="preserve">                     </w:t>
      </w:r>
      <w:r w:rsidRPr="00A9083F">
        <w:rPr>
          <w:b/>
          <w:bCs/>
        </w:rPr>
        <w:t>II</w:t>
      </w:r>
      <w:r w:rsidRPr="00A9083F">
        <w:rPr>
          <w:b/>
          <w:bCs/>
        </w:rPr>
        <w:tab/>
      </w:r>
      <w:r>
        <w:rPr>
          <w:b/>
          <w:bCs/>
        </w:rPr>
        <w:t xml:space="preserve">                         </w:t>
      </w:r>
      <w:r w:rsidRPr="00A9083F">
        <w:rPr>
          <w:b/>
          <w:bCs/>
        </w:rPr>
        <w:t>I</w:t>
      </w:r>
    </w:p>
    <w:p w:rsidR="002A6304" w:rsidRPr="00A9083F" w:rsidRDefault="002A6304" w:rsidP="00A9083F">
      <w:pPr>
        <w:rPr>
          <w:b/>
          <w:bCs/>
        </w:rPr>
      </w:pPr>
      <w:r w:rsidRPr="00A9083F">
        <w:rPr>
          <w:b/>
          <w:bCs/>
        </w:rPr>
        <w:t>C)</w:t>
      </w:r>
      <w:r w:rsidRPr="00A9083F">
        <w:rPr>
          <w:b/>
          <w:bCs/>
        </w:rPr>
        <w:tab/>
      </w:r>
      <w:r>
        <w:rPr>
          <w:b/>
          <w:bCs/>
        </w:rPr>
        <w:t xml:space="preserve">    </w:t>
      </w:r>
      <w:r w:rsidRPr="00A9083F">
        <w:rPr>
          <w:b/>
          <w:bCs/>
        </w:rPr>
        <w:t>I</w:t>
      </w:r>
      <w:r w:rsidRPr="00A9083F">
        <w:rPr>
          <w:b/>
          <w:bCs/>
        </w:rPr>
        <w:tab/>
      </w:r>
      <w:r>
        <w:rPr>
          <w:b/>
          <w:bCs/>
        </w:rPr>
        <w:t xml:space="preserve">                     </w:t>
      </w:r>
      <w:r w:rsidRPr="00A9083F">
        <w:rPr>
          <w:b/>
          <w:bCs/>
        </w:rPr>
        <w:t>II</w:t>
      </w:r>
      <w:r w:rsidRPr="00A9083F">
        <w:rPr>
          <w:b/>
          <w:bCs/>
        </w:rPr>
        <w:tab/>
      </w:r>
      <w:r>
        <w:rPr>
          <w:b/>
          <w:bCs/>
        </w:rPr>
        <w:t xml:space="preserve">                         </w:t>
      </w:r>
      <w:r w:rsidRPr="00A9083F">
        <w:rPr>
          <w:b/>
          <w:bCs/>
        </w:rPr>
        <w:t>III</w:t>
      </w:r>
    </w:p>
    <w:p w:rsidR="002A6304" w:rsidRDefault="002A6304" w:rsidP="00A9083F">
      <w:pPr>
        <w:rPr>
          <w:b/>
          <w:bCs/>
        </w:rPr>
      </w:pPr>
      <w:r w:rsidRPr="00A9083F">
        <w:rPr>
          <w:b/>
          <w:bCs/>
        </w:rPr>
        <w:t>D)</w:t>
      </w:r>
      <w:r w:rsidRPr="00A9083F">
        <w:rPr>
          <w:b/>
          <w:bCs/>
        </w:rPr>
        <w:tab/>
      </w:r>
      <w:r>
        <w:rPr>
          <w:b/>
          <w:bCs/>
        </w:rPr>
        <w:t xml:space="preserve">   </w:t>
      </w:r>
      <w:r w:rsidRPr="00A9083F">
        <w:rPr>
          <w:b/>
          <w:bCs/>
        </w:rPr>
        <w:t>I</w:t>
      </w:r>
      <w:r w:rsidRPr="00A9083F">
        <w:rPr>
          <w:b/>
          <w:bCs/>
        </w:rPr>
        <w:tab/>
      </w:r>
      <w:r>
        <w:rPr>
          <w:b/>
          <w:bCs/>
        </w:rPr>
        <w:t xml:space="preserve">                    </w:t>
      </w:r>
      <w:r w:rsidRPr="00A9083F">
        <w:rPr>
          <w:b/>
          <w:bCs/>
        </w:rPr>
        <w:t>III</w:t>
      </w:r>
      <w:r w:rsidRPr="00A9083F">
        <w:rPr>
          <w:b/>
          <w:bCs/>
        </w:rPr>
        <w:tab/>
      </w:r>
      <w:r>
        <w:rPr>
          <w:b/>
          <w:bCs/>
        </w:rPr>
        <w:t xml:space="preserve">                         </w:t>
      </w:r>
      <w:r w:rsidRPr="00A9083F">
        <w:rPr>
          <w:b/>
          <w:bCs/>
        </w:rPr>
        <w:t>II</w:t>
      </w:r>
    </w:p>
    <w:p w:rsidR="002A6304" w:rsidRPr="00A9083F" w:rsidRDefault="002A6304" w:rsidP="00A9083F">
      <w:pPr>
        <w:rPr>
          <w:b/>
          <w:bCs/>
        </w:rPr>
      </w:pPr>
      <w:r>
        <w:rPr>
          <w:b/>
          <w:bCs/>
        </w:rPr>
        <w:t xml:space="preserve">14.  </w:t>
      </w:r>
      <w:r w:rsidRPr="00A9083F">
        <w:rPr>
          <w:b/>
          <w:bCs/>
        </w:rPr>
        <w:t xml:space="preserve"> Osmanlı Devleti İstanbul'u; </w:t>
      </w:r>
    </w:p>
    <w:p w:rsidR="002A6304" w:rsidRPr="00A9083F" w:rsidRDefault="002A6304" w:rsidP="00A9083F">
      <w:pPr>
        <w:pStyle w:val="ListParagraph"/>
        <w:numPr>
          <w:ilvl w:val="0"/>
          <w:numId w:val="3"/>
        </w:numPr>
        <w:rPr>
          <w:b/>
          <w:bCs/>
        </w:rPr>
      </w:pPr>
      <w:r w:rsidRPr="00A9083F">
        <w:rPr>
          <w:b/>
          <w:bCs/>
        </w:rPr>
        <w:t xml:space="preserve">Toprak bütünlüğünü sağlamak </w:t>
      </w:r>
    </w:p>
    <w:p w:rsidR="002A6304" w:rsidRPr="00A9083F" w:rsidRDefault="002A6304" w:rsidP="00A9083F">
      <w:pPr>
        <w:pStyle w:val="ListParagraph"/>
        <w:numPr>
          <w:ilvl w:val="0"/>
          <w:numId w:val="3"/>
        </w:numPr>
        <w:rPr>
          <w:b/>
          <w:bCs/>
        </w:rPr>
      </w:pPr>
      <w:r w:rsidRPr="00A9083F">
        <w:rPr>
          <w:b/>
          <w:bCs/>
        </w:rPr>
        <w:t xml:space="preserve">Hz. Muhammed'in hadis-i şerifini yerine getirmek </w:t>
      </w:r>
    </w:p>
    <w:p w:rsidR="002A6304" w:rsidRPr="00A9083F" w:rsidRDefault="002A6304" w:rsidP="00A9083F">
      <w:pPr>
        <w:pStyle w:val="ListParagraph"/>
        <w:numPr>
          <w:ilvl w:val="0"/>
          <w:numId w:val="3"/>
        </w:numPr>
        <w:rPr>
          <w:b/>
          <w:bCs/>
        </w:rPr>
      </w:pPr>
      <w:r w:rsidRPr="00A9083F">
        <w:rPr>
          <w:b/>
          <w:bCs/>
        </w:rPr>
        <w:t xml:space="preserve">Balkanlar'a güven içinde fetih hareketlerinde bulunabilmek </w:t>
      </w:r>
    </w:p>
    <w:p w:rsidR="002A6304" w:rsidRPr="00A9083F" w:rsidRDefault="002A6304" w:rsidP="00A9083F">
      <w:pPr>
        <w:pStyle w:val="ListParagraph"/>
        <w:numPr>
          <w:ilvl w:val="0"/>
          <w:numId w:val="3"/>
        </w:numPr>
        <w:rPr>
          <w:b/>
          <w:bCs/>
        </w:rPr>
      </w:pPr>
      <w:r w:rsidRPr="00A9083F">
        <w:rPr>
          <w:b/>
          <w:bCs/>
        </w:rPr>
        <w:t xml:space="preserve">-Bizans'ın entrikalarına son vermek  amaçlarıyla fethetmiştir. </w:t>
      </w:r>
    </w:p>
    <w:p w:rsidR="002A6304" w:rsidRPr="00A9083F" w:rsidRDefault="002A6304" w:rsidP="00A9083F">
      <w:pPr>
        <w:rPr>
          <w:b/>
          <w:bCs/>
          <w:u w:val="single"/>
        </w:rPr>
      </w:pPr>
      <w:r>
        <w:rPr>
          <w:b/>
          <w:bCs/>
        </w:rPr>
        <w:t>B</w:t>
      </w:r>
      <w:r w:rsidRPr="00A9083F">
        <w:rPr>
          <w:b/>
          <w:bCs/>
        </w:rPr>
        <w:t xml:space="preserve">una göre İstanbul'un fethinin aşağıdaki alanlardan hangisi ile ilgisine </w:t>
      </w:r>
      <w:r w:rsidRPr="00A9083F">
        <w:rPr>
          <w:b/>
          <w:bCs/>
          <w:u w:val="single"/>
        </w:rPr>
        <w:t xml:space="preserve">değinilmemiştir? </w:t>
      </w:r>
    </w:p>
    <w:p w:rsidR="002A6304" w:rsidRDefault="002A6304" w:rsidP="00A9083F">
      <w:pPr>
        <w:rPr>
          <w:b/>
          <w:bCs/>
        </w:rPr>
      </w:pPr>
      <w:r w:rsidRPr="00A9083F">
        <w:rPr>
          <w:b/>
          <w:bCs/>
        </w:rPr>
        <w:t>A) Askeri              B) Dini            C) Siyasi        D) Kültürel</w:t>
      </w:r>
    </w:p>
    <w:p w:rsidR="002A6304" w:rsidRDefault="002A6304" w:rsidP="00B13CBC">
      <w:pPr>
        <w:rPr>
          <w:b/>
          <w:bCs/>
        </w:rPr>
      </w:pPr>
    </w:p>
    <w:p w:rsidR="002A6304" w:rsidRPr="00B13CBC" w:rsidRDefault="002A6304" w:rsidP="00B13CBC">
      <w:pPr>
        <w:rPr>
          <w:b/>
          <w:bCs/>
        </w:rPr>
      </w:pPr>
      <w:r>
        <w:rPr>
          <w:b/>
          <w:bCs/>
        </w:rPr>
        <w:t xml:space="preserve">15. </w:t>
      </w:r>
      <w:r w:rsidRPr="00B13CBC">
        <w:rPr>
          <w:b/>
          <w:bCs/>
        </w:rPr>
        <w:t xml:space="preserve">    Aşağıdakilerden hangisi, kırsal kesimden kentlere olan göçün nedenlerinden biri değildir?</w:t>
      </w:r>
    </w:p>
    <w:p w:rsidR="002A6304" w:rsidRPr="00B13CBC" w:rsidRDefault="002A6304" w:rsidP="00B13CBC">
      <w:pPr>
        <w:rPr>
          <w:b/>
          <w:bCs/>
        </w:rPr>
      </w:pPr>
      <w:r w:rsidRPr="00B13CBC">
        <w:rPr>
          <w:b/>
          <w:bCs/>
        </w:rPr>
        <w:t xml:space="preserve">A) Konut üretiminin yetersiz olması </w:t>
      </w:r>
      <w:r>
        <w:rPr>
          <w:b/>
          <w:bCs/>
        </w:rPr>
        <w:t xml:space="preserve">                           </w:t>
      </w:r>
      <w:r w:rsidRPr="00B13CBC">
        <w:rPr>
          <w:b/>
          <w:bCs/>
        </w:rPr>
        <w:t>B) Tarımda makineleşme</w:t>
      </w:r>
    </w:p>
    <w:p w:rsidR="002A6304" w:rsidRDefault="002A6304" w:rsidP="00B13CBC">
      <w:pPr>
        <w:rPr>
          <w:b/>
          <w:bCs/>
        </w:rPr>
      </w:pPr>
      <w:r w:rsidRPr="00B13CBC">
        <w:rPr>
          <w:b/>
          <w:bCs/>
        </w:rPr>
        <w:t>C) Toprakların miras yoluyla bölünmesi</w:t>
      </w:r>
      <w:r>
        <w:rPr>
          <w:b/>
          <w:bCs/>
        </w:rPr>
        <w:t xml:space="preserve">                      </w:t>
      </w:r>
      <w:r w:rsidRPr="00B13CBC">
        <w:rPr>
          <w:b/>
          <w:bCs/>
        </w:rPr>
        <w:t>D) İş imkânlarının yetersiz olması</w:t>
      </w:r>
      <w:r>
        <w:rPr>
          <w:b/>
          <w:bCs/>
        </w:rPr>
        <w:t xml:space="preserve">  </w:t>
      </w:r>
    </w:p>
    <w:p w:rsidR="002A6304" w:rsidRDefault="002A6304" w:rsidP="00844942">
      <w:pPr>
        <w:rPr>
          <w:b/>
          <w:bCs/>
        </w:rPr>
      </w:pPr>
    </w:p>
    <w:p w:rsidR="002A6304" w:rsidRPr="00844942" w:rsidRDefault="002A6304" w:rsidP="00844942">
      <w:pPr>
        <w:rPr>
          <w:b/>
          <w:bCs/>
        </w:rPr>
      </w:pPr>
      <w:r>
        <w:rPr>
          <w:b/>
          <w:bCs/>
        </w:rPr>
        <w:t>16.</w:t>
      </w:r>
      <w:r w:rsidRPr="00844942">
        <w:t xml:space="preserve"> </w:t>
      </w:r>
      <w:r w:rsidRPr="00844942">
        <w:rPr>
          <w:b/>
          <w:bCs/>
        </w:rPr>
        <w:t>Aşağıdakilerden hangisi Osmanlı donanmasının başarıları arasında sayılamaz?</w:t>
      </w:r>
    </w:p>
    <w:p w:rsidR="002A6304" w:rsidRPr="00844942" w:rsidRDefault="002A6304" w:rsidP="00844942">
      <w:pPr>
        <w:rPr>
          <w:b/>
          <w:bCs/>
        </w:rPr>
      </w:pPr>
      <w:r w:rsidRPr="00844942">
        <w:rPr>
          <w:b/>
          <w:bCs/>
        </w:rPr>
        <w:t>A) Kıbrıs’ın fethi</w:t>
      </w:r>
      <w:r w:rsidRPr="00844942">
        <w:rPr>
          <w:b/>
          <w:bCs/>
        </w:rPr>
        <w:tab/>
      </w:r>
      <w:r w:rsidRPr="00844942">
        <w:rPr>
          <w:b/>
          <w:bCs/>
        </w:rPr>
        <w:tab/>
        <w:t xml:space="preserve">   B) İnebahtı Deniz Savaşı</w:t>
      </w:r>
    </w:p>
    <w:p w:rsidR="002A6304" w:rsidRPr="00A9083F" w:rsidRDefault="002A6304" w:rsidP="00844942">
      <w:pPr>
        <w:rPr>
          <w:b/>
          <w:bCs/>
        </w:rPr>
      </w:pPr>
      <w:r w:rsidRPr="00844942">
        <w:rPr>
          <w:b/>
          <w:bCs/>
        </w:rPr>
        <w:t xml:space="preserve">C) Rodos adasının fethi        </w:t>
      </w:r>
      <w:r>
        <w:rPr>
          <w:b/>
          <w:bCs/>
        </w:rPr>
        <w:t xml:space="preserve">        </w:t>
      </w:r>
      <w:r w:rsidRPr="00844942">
        <w:rPr>
          <w:b/>
          <w:bCs/>
        </w:rPr>
        <w:t xml:space="preserve">   D) Preveze Deniz Savaşı</w:t>
      </w:r>
    </w:p>
    <w:p w:rsidR="002A6304" w:rsidRPr="00EF63A8" w:rsidRDefault="002A6304" w:rsidP="00EF63A8">
      <w:pPr>
        <w:rPr>
          <w:b/>
          <w:bCs/>
        </w:rPr>
      </w:pPr>
      <w:r>
        <w:rPr>
          <w:b/>
          <w:bCs/>
        </w:rPr>
        <w:t>17.</w:t>
      </w:r>
      <w:r w:rsidRPr="00EF63A8">
        <w:t xml:space="preserve"> </w:t>
      </w:r>
      <w:r w:rsidRPr="00EF63A8">
        <w:rPr>
          <w:b/>
          <w:bCs/>
        </w:rPr>
        <w:t>Ülkemizde radyo televizyon yayınlarının yönetmeliklere uygun olarak yapılmasını düzenleyip denetleyen kurul aşağıdakilerden hangisidir?</w:t>
      </w:r>
    </w:p>
    <w:p w:rsidR="002A6304" w:rsidRPr="00B13CBC" w:rsidRDefault="002A6304" w:rsidP="00EF63A8">
      <w:pPr>
        <w:rPr>
          <w:b/>
          <w:bCs/>
        </w:rPr>
      </w:pPr>
      <w:r w:rsidRPr="00EF63A8">
        <w:rPr>
          <w:b/>
          <w:bCs/>
        </w:rPr>
        <w:t>A) TRT</w:t>
      </w:r>
      <w:r w:rsidRPr="00EF63A8">
        <w:rPr>
          <w:b/>
          <w:bCs/>
        </w:rPr>
        <w:tab/>
      </w:r>
      <w:r w:rsidRPr="00EF63A8">
        <w:rPr>
          <w:b/>
          <w:bCs/>
        </w:rPr>
        <w:tab/>
        <w:t>B) Türk Dil Kurumu    C) RTÜK</w:t>
      </w:r>
      <w:r w:rsidRPr="00EF63A8">
        <w:rPr>
          <w:b/>
          <w:bCs/>
        </w:rPr>
        <w:tab/>
        <w:t xml:space="preserve">    D) Anadolu Ajansı</w:t>
      </w:r>
    </w:p>
    <w:p w:rsidR="002A6304" w:rsidRPr="007A3574" w:rsidRDefault="002A6304" w:rsidP="007A3574">
      <w:pPr>
        <w:jc w:val="center"/>
        <w:rPr>
          <w:b/>
          <w:bCs/>
        </w:rPr>
      </w:pPr>
      <w:r w:rsidRPr="007A3574">
        <w:rPr>
          <w:b/>
          <w:bCs/>
        </w:rPr>
        <w:t>16.  AÇIK UÇLU  SORULAR</w:t>
      </w:r>
      <w:r>
        <w:rPr>
          <w:b/>
          <w:bCs/>
        </w:rPr>
        <w:t xml:space="preserve">   15 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0"/>
        <w:gridCol w:w="8647"/>
      </w:tblGrid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ind w:left="-720" w:right="-1188"/>
              <w:rPr>
                <w:b/>
                <w:bCs/>
              </w:rPr>
            </w:pPr>
            <w:r w:rsidRPr="002450B5">
              <w:rPr>
                <w:b/>
                <w:bCs/>
              </w:rPr>
              <w:t xml:space="preserve">Tarihte Türklere Anadolu’nun kapılarını açtığı kabul edilen savaş hangisidir?  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2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-Türkler tarih boyunca farklı coğrafyalarda yaşamış olmalarına rağmen anayurtları aşağıdakilerden hangisidir?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3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Osmanlı  Devleti’ne  katılan ilk Türk beyliğinin adı  nedir?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4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Bursa hangi  Osmanlı   Padişahı döneminde  alınmıştır.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5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Ankara Savaşı  hangi  Osmanlı  padişahı  devrinde  olmuştur.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 xml:space="preserve"> </w:t>
            </w: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6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Osmanlı   Beyliğinin  mensup  olduğu  boyun   adı.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7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Orhan Bey  ölünce yerine  geçen Osmanlı   padişahı.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8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İstanbul’un  fethi ile Türklerin  kontrolüne geçen ünlü  Ticaret yolunun  adı.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9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İstanbul’un  fethi  ile tarihten   silinen   Devletin  adı.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10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İstanbul’un    Fethi sırasında   Anadolu Hisarını yaptıran  padişahımız.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11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Amasra ,Kırım alınması Fatihin hangi denizin  hakimiyeti  için  yapılmıştır.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12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Mısır ve Suriye  hangi  padişahımız  zamanında  ele  geçmiştir.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rPr>
          <w:trHeight w:val="567"/>
        </w:trPr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13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Kıbrıs’ın  alınması hangi açıdan  daha  önemlidir?</w:t>
            </w: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14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Preveze   deniz  zaferinin  ünlü Osmanlı   denizcisinin  adı  hangisidir?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15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Baskılara  dayanamayan İspanyol  Müsevi  ve Müslümanlar hangi  Osmanlı  padişahından  yardım  istediler.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</w:tbl>
    <w:p w:rsidR="002A6304" w:rsidRDefault="002A6304"/>
    <w:p w:rsidR="002A6304" w:rsidRPr="00C80A3F" w:rsidRDefault="002A6304" w:rsidP="00C80A3F">
      <w:pPr>
        <w:rPr>
          <w:b/>
          <w:bCs/>
        </w:rPr>
      </w:pPr>
      <w:r>
        <w:rPr>
          <w:b/>
          <w:bCs/>
        </w:rPr>
        <w:t xml:space="preserve">17.             </w:t>
      </w:r>
      <w:r w:rsidRPr="00C80A3F">
        <w:rPr>
          <w:b/>
          <w:bCs/>
        </w:rPr>
        <w:t xml:space="preserve">KÖSEDAĞ </w:t>
      </w:r>
      <w:r>
        <w:rPr>
          <w:b/>
          <w:bCs/>
        </w:rPr>
        <w:t xml:space="preserve">        </w:t>
      </w:r>
      <w:r w:rsidRPr="00C80A3F">
        <w:rPr>
          <w:b/>
          <w:bCs/>
        </w:rPr>
        <w:t xml:space="preserve">    MALAZGRİT   </w:t>
      </w:r>
      <w:r>
        <w:rPr>
          <w:b/>
          <w:bCs/>
        </w:rPr>
        <w:t xml:space="preserve">        </w:t>
      </w:r>
      <w:r w:rsidRPr="00C80A3F">
        <w:rPr>
          <w:b/>
          <w:bCs/>
        </w:rPr>
        <w:t xml:space="preserve">   PASİNLER         MİRYOKEFALON</w:t>
      </w:r>
      <w:r>
        <w:rPr>
          <w:b/>
          <w:bCs/>
        </w:rPr>
        <w:t xml:space="preserve">   10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2A6304" w:rsidRPr="002450B5"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</w:rPr>
            </w:pPr>
            <w:r w:rsidRPr="002450B5">
              <w:rPr>
                <w:b/>
                <w:bCs/>
              </w:rPr>
              <w:t>AÇIKLAMALAR</w:t>
            </w:r>
          </w:p>
        </w:tc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</w:rPr>
            </w:pPr>
            <w:r w:rsidRPr="002450B5">
              <w:rPr>
                <w:b/>
                <w:bCs/>
              </w:rPr>
              <w:t>HANGİ  SAVAŞ</w:t>
            </w:r>
          </w:p>
        </w:tc>
      </w:tr>
      <w:tr w:rsidR="002A6304" w:rsidRPr="002450B5"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2450B5">
              <w:rPr>
                <w:b/>
                <w:bCs/>
                <w:sz w:val="20"/>
                <w:szCs w:val="20"/>
              </w:rPr>
              <w:t>1. 1176 yılında Selçukluların Bizans’ı yendiği bu savaşla Anadolu’nun kesin bir Türk yurdu olduğu anlaşılmıştır.</w:t>
            </w:r>
          </w:p>
        </w:tc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</w:pPr>
          </w:p>
        </w:tc>
      </w:tr>
      <w:tr w:rsidR="002A6304" w:rsidRPr="002450B5">
        <w:tc>
          <w:tcPr>
            <w:tcW w:w="4606" w:type="dxa"/>
          </w:tcPr>
          <w:p w:rsidR="002A6304" w:rsidRPr="002450B5" w:rsidRDefault="002A6304" w:rsidP="00C80A3F">
            <w:pPr>
              <w:rPr>
                <w:b/>
                <w:bCs/>
                <w:sz w:val="20"/>
                <w:szCs w:val="20"/>
              </w:rPr>
            </w:pPr>
            <w:r w:rsidRPr="002450B5">
              <w:rPr>
                <w:b/>
                <w:bCs/>
                <w:sz w:val="20"/>
                <w:szCs w:val="20"/>
              </w:rPr>
              <w:t>2. Büyük Selçuklu Devleti’nin Bizans’a karşı kazandığı ilk büyük zaferdir. Anadolu’yu tanıma amaçlıdır.</w:t>
            </w:r>
          </w:p>
        </w:tc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</w:pPr>
          </w:p>
        </w:tc>
      </w:tr>
      <w:tr w:rsidR="002A6304" w:rsidRPr="002450B5">
        <w:tc>
          <w:tcPr>
            <w:tcW w:w="4606" w:type="dxa"/>
          </w:tcPr>
          <w:p w:rsidR="002A6304" w:rsidRPr="002450B5" w:rsidRDefault="002A6304" w:rsidP="00C80A3F">
            <w:pPr>
              <w:rPr>
                <w:b/>
                <w:bCs/>
                <w:sz w:val="20"/>
                <w:szCs w:val="20"/>
              </w:rPr>
            </w:pPr>
            <w:r w:rsidRPr="002450B5">
              <w:rPr>
                <w:b/>
                <w:bCs/>
                <w:sz w:val="20"/>
                <w:szCs w:val="20"/>
              </w:rPr>
              <w:t>3. Alparslan’ın kazandığı bu savaşla Anadolu’nun kapıları Türklere açıldı.</w:t>
            </w:r>
          </w:p>
        </w:tc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</w:pPr>
          </w:p>
        </w:tc>
      </w:tr>
      <w:tr w:rsidR="002A6304" w:rsidRPr="002450B5"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  <w:sz w:val="20"/>
                <w:szCs w:val="20"/>
              </w:rPr>
              <w:t>4. Moğollarla Türkiye Selçuklu Devleti arasında 1243’de yapılmış ve Selçuklular Moğollara karşı yenilmiştir.</w:t>
            </w:r>
          </w:p>
        </w:tc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</w:pPr>
          </w:p>
        </w:tc>
      </w:tr>
    </w:tbl>
    <w:p w:rsidR="002A6304" w:rsidRPr="00C80A3F" w:rsidRDefault="002A6304" w:rsidP="00C80A3F"/>
    <w:p w:rsidR="002A6304" w:rsidRDefault="002A6304" w:rsidP="00EF63A8">
      <w:pPr>
        <w:rPr>
          <w:b/>
          <w:bCs/>
        </w:rPr>
      </w:pPr>
      <w:r>
        <w:rPr>
          <w:b/>
          <w:bCs/>
        </w:rPr>
        <w:t xml:space="preserve">C-  </w:t>
      </w:r>
      <w:r w:rsidRPr="00EF63A8">
        <w:rPr>
          <w:b/>
          <w:bCs/>
        </w:rPr>
        <w:t>AŞAĞIDAKİ  TANIMLARI VERİLEN KAVRAMLARI BOŞLUKLA</w:t>
      </w:r>
      <w:r>
        <w:rPr>
          <w:b/>
          <w:bCs/>
        </w:rPr>
        <w:t>RA UYGUN OLARAK YERLEŞTİRİNİZ</w:t>
      </w:r>
    </w:p>
    <w:p w:rsidR="002A6304" w:rsidRPr="00EF63A8" w:rsidRDefault="002A6304" w:rsidP="00EF63A8">
      <w:pPr>
        <w:rPr>
          <w:b/>
          <w:bCs/>
        </w:rPr>
      </w:pPr>
      <w:r>
        <w:rPr>
          <w:b/>
          <w:bCs/>
        </w:rPr>
        <w:t>(7</w:t>
      </w:r>
      <w:r w:rsidRPr="00EF63A8">
        <w:rPr>
          <w:b/>
          <w:bCs/>
        </w:rPr>
        <w:t xml:space="preserve"> PUAN )</w:t>
      </w:r>
    </w:p>
    <w:p w:rsidR="002A6304" w:rsidRPr="00EF63A8" w:rsidRDefault="002A6304" w:rsidP="00EF63A8">
      <w:pPr>
        <w:rPr>
          <w:b/>
          <w:bCs/>
        </w:rPr>
      </w:pPr>
      <w:r w:rsidRPr="00EF63A8">
        <w:rPr>
          <w:b/>
          <w:bCs/>
        </w:rPr>
        <w:t>TUİK-</w:t>
      </w:r>
      <w:r>
        <w:rPr>
          <w:b/>
          <w:bCs/>
        </w:rPr>
        <w:t xml:space="preserve">  </w:t>
      </w:r>
      <w:r w:rsidRPr="00EF63A8">
        <w:rPr>
          <w:b/>
          <w:bCs/>
        </w:rPr>
        <w:t>NÜFUS-</w:t>
      </w:r>
      <w:r>
        <w:rPr>
          <w:b/>
          <w:bCs/>
        </w:rPr>
        <w:t xml:space="preserve">   </w:t>
      </w:r>
      <w:r w:rsidRPr="00EF63A8">
        <w:rPr>
          <w:b/>
          <w:bCs/>
        </w:rPr>
        <w:t>NÜFUS YOĞUNLUĞU-</w:t>
      </w:r>
      <w:r>
        <w:rPr>
          <w:b/>
          <w:bCs/>
        </w:rPr>
        <w:t xml:space="preserve">    </w:t>
      </w:r>
      <w:r w:rsidRPr="00EF63A8">
        <w:rPr>
          <w:b/>
          <w:bCs/>
        </w:rPr>
        <w:t>SANSÜR-</w:t>
      </w:r>
      <w:r>
        <w:rPr>
          <w:b/>
          <w:bCs/>
        </w:rPr>
        <w:t xml:space="preserve">  </w:t>
      </w:r>
      <w:r w:rsidRPr="00EF63A8">
        <w:rPr>
          <w:b/>
          <w:bCs/>
        </w:rPr>
        <w:t>TEKZİP-</w:t>
      </w:r>
      <w:r>
        <w:rPr>
          <w:b/>
          <w:bCs/>
        </w:rPr>
        <w:t xml:space="preserve">   </w:t>
      </w:r>
      <w:r w:rsidRPr="00EF63A8">
        <w:rPr>
          <w:b/>
          <w:bCs/>
        </w:rPr>
        <w:t>JEST VE MİMİKLER-</w:t>
      </w:r>
      <w:r>
        <w:rPr>
          <w:b/>
          <w:bCs/>
        </w:rPr>
        <w:t xml:space="preserve">  </w:t>
      </w:r>
      <w:r w:rsidRPr="00EF63A8">
        <w:rPr>
          <w:b/>
          <w:bCs/>
        </w:rPr>
        <w:t xml:space="preserve"> TELEVİZYON- TELGRAF-</w:t>
      </w:r>
      <w:r>
        <w:rPr>
          <w:b/>
          <w:bCs/>
        </w:rPr>
        <w:t xml:space="preserve">   </w:t>
      </w:r>
      <w:r w:rsidRPr="00EF63A8">
        <w:rPr>
          <w:b/>
          <w:bCs/>
        </w:rPr>
        <w:t>İNTERNET</w:t>
      </w:r>
      <w:r>
        <w:rPr>
          <w:b/>
          <w:bCs/>
        </w:rPr>
        <w:t xml:space="preserve">   -      TELEFON                  NÜFUS  ARTIŞI      -           BASKI     -  SOSYAL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2A6304" w:rsidRPr="002450B5">
        <w:tc>
          <w:tcPr>
            <w:tcW w:w="921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1.Duygu ve düşüncelerin akla gelebilecek herhangi bir yolla aktarılmasına ………………........………… denir.</w:t>
            </w:r>
          </w:p>
        </w:tc>
      </w:tr>
      <w:tr w:rsidR="002A6304" w:rsidRPr="002450B5">
        <w:tc>
          <w:tcPr>
            <w:tcW w:w="921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2.Bir yerleşim yerinin nüfusunun o yerleşim yerinin yüzölçümüne oranına……………………………………………………………………. denir.</w:t>
            </w:r>
          </w:p>
        </w:tc>
      </w:tr>
      <w:tr w:rsidR="002A6304" w:rsidRPr="002450B5">
        <w:tc>
          <w:tcPr>
            <w:tcW w:w="921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3. Etkili bir iletişim kurmak için konuşmalarımızı ………………………………….…………. ile desteklemek gerekir.</w:t>
            </w:r>
          </w:p>
        </w:tc>
      </w:tr>
      <w:tr w:rsidR="002A6304" w:rsidRPr="002450B5">
        <w:tc>
          <w:tcPr>
            <w:tcW w:w="921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4.Belli bir bölgede belli sınırlar içinde yaşayan insan sayısına ………………………………….. denir.</w:t>
            </w:r>
          </w:p>
        </w:tc>
      </w:tr>
      <w:tr w:rsidR="002A6304" w:rsidRPr="002450B5">
        <w:tc>
          <w:tcPr>
            <w:tcW w:w="921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5.Kurtuluş savaşı yıllarında kullanılan en yaygın iletişim aracı ………………………………… idi.</w:t>
            </w:r>
          </w:p>
        </w:tc>
      </w:tr>
      <w:tr w:rsidR="002A6304" w:rsidRPr="002450B5">
        <w:tc>
          <w:tcPr>
            <w:tcW w:w="921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6. Ülkemizde  son  yıllarda……………………………………doğru  hızlı  bir göç   yaşanmaktadır.</w:t>
            </w:r>
          </w:p>
        </w:tc>
      </w:tr>
      <w:tr w:rsidR="002A6304" w:rsidRPr="002450B5">
        <w:tc>
          <w:tcPr>
            <w:tcW w:w="921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7.Eğitim , sağlık , dinlenme ,eğlenme, dini inançlar  göçlere  neden olan ……………………………………….nedenlerdir.</w:t>
            </w:r>
          </w:p>
        </w:tc>
      </w:tr>
    </w:tbl>
    <w:p w:rsidR="002A6304" w:rsidRPr="00C80A3F" w:rsidRDefault="002A6304" w:rsidP="00C80A3F"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4" o:spid="_x0000_s1032" type="#_x0000_t9" style="position:absolute;margin-left:174.4pt;margin-top:22.45pt;width:270pt;height:1in;z-index:251660288;visibility:visible;mso-position-horizontal-relative:text;mso-position-vertical-relative:text;v-text-anchor:middle" adj="1440" strokeweight="2pt">
            <v:textbox>
              <w:txbxContent>
                <w:p w:rsidR="002A6304" w:rsidRPr="00DB343E" w:rsidRDefault="002A6304" w:rsidP="00DB343E">
                  <w:pPr>
                    <w:rPr>
                      <w:b/>
                      <w:bCs/>
                    </w:rPr>
                  </w:pPr>
                  <w:r w:rsidRPr="00DB343E">
                    <w:rPr>
                      <w:b/>
                      <w:bCs/>
                    </w:rPr>
                    <w:t>DOĞRU</w:t>
                  </w:r>
                  <w:r>
                    <w:rPr>
                      <w:b/>
                      <w:bCs/>
                    </w:rPr>
                    <w:t xml:space="preserve">   SAYISI:</w:t>
                  </w:r>
                  <w:r w:rsidRPr="00DB343E">
                    <w:rPr>
                      <w:b/>
                      <w:bCs/>
                    </w:rPr>
                    <w:t xml:space="preserve"> </w:t>
                  </w:r>
                </w:p>
                <w:p w:rsidR="002A6304" w:rsidRPr="00DB343E" w:rsidRDefault="002A6304" w:rsidP="00DB343E">
                  <w:pPr>
                    <w:rPr>
                      <w:b/>
                      <w:bCs/>
                    </w:rPr>
                  </w:pPr>
                  <w:r w:rsidRPr="00DB343E">
                    <w:rPr>
                      <w:b/>
                      <w:bCs/>
                    </w:rPr>
                    <w:t>PUAN  /  NOT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567"/>
        <w:gridCol w:w="567"/>
        <w:gridCol w:w="567"/>
        <w:gridCol w:w="567"/>
      </w:tblGrid>
      <w:tr w:rsidR="002A6304" w:rsidRPr="002450B5">
        <w:trPr>
          <w:trHeight w:val="283"/>
        </w:trPr>
        <w:tc>
          <w:tcPr>
            <w:tcW w:w="534" w:type="dxa"/>
            <w:shd w:val="clear" w:color="auto" w:fill="FFFF00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D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567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567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  <w:tr w:rsidR="002A6304" w:rsidRPr="002450B5">
        <w:trPr>
          <w:trHeight w:val="283"/>
        </w:trPr>
        <w:tc>
          <w:tcPr>
            <w:tcW w:w="534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567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2450B5">
              <w:rPr>
                <w:b/>
                <w:bCs/>
                <w:sz w:val="32"/>
                <w:szCs w:val="32"/>
              </w:rPr>
              <w:t>O</w:t>
            </w:r>
          </w:p>
        </w:tc>
      </w:tr>
    </w:tbl>
    <w:p w:rsidR="002A6304" w:rsidRPr="0066530A" w:rsidRDefault="002A6304" w:rsidP="00D73E06">
      <w:pPr>
        <w:spacing w:after="0" w:line="240" w:lineRule="auto"/>
        <w:ind w:firstLine="708"/>
        <w:jc w:val="center"/>
        <w:rPr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Sol Ok 11" o:spid="_x0000_s1033" type="#_x0000_t66" style="position:absolute;left:0;text-align:left;margin-left:55.65pt;margin-top:18pt;width:249.75pt;height:79.5pt;z-index:251661312;visibility:visible;mso-position-horizontal-relative:text;mso-position-vertical-relative:text;v-text-anchor:middle" adj="3438" strokeweight="2pt">
            <v:textbox>
              <w:txbxContent>
                <w:p w:rsidR="002A6304" w:rsidRPr="00DB343E" w:rsidRDefault="002A6304" w:rsidP="00DB343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DB343E">
                    <w:rPr>
                      <w:b/>
                      <w:bCs/>
                      <w:sz w:val="28"/>
                      <w:szCs w:val="28"/>
                    </w:rPr>
                    <w:t>HER  SORU  4  PUAN</w:t>
                  </w:r>
                </w:p>
              </w:txbxContent>
            </v:textbox>
          </v:shape>
        </w:pict>
      </w:r>
      <w:r>
        <w:br w:type="textWrapping" w:clear="all"/>
      </w:r>
      <w:r w:rsidRPr="0066530A">
        <w:rPr>
          <w:sz w:val="24"/>
          <w:szCs w:val="24"/>
          <w:lang w:eastAsia="tr-TR"/>
        </w:rPr>
        <w:t>YANIT ANAHTARI</w:t>
      </w:r>
    </w:p>
    <w:p w:rsidR="002A6304" w:rsidRPr="0066530A" w:rsidRDefault="002A6304" w:rsidP="00D73E06">
      <w:pPr>
        <w:spacing w:after="0" w:line="240" w:lineRule="auto"/>
        <w:ind w:firstLine="708"/>
        <w:rPr>
          <w:b/>
          <w:bCs/>
          <w:sz w:val="24"/>
          <w:szCs w:val="24"/>
          <w:lang w:eastAsia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2A6304" w:rsidRPr="002450B5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lang w:eastAsia="tr-TR"/>
              </w:rPr>
            </w:pPr>
            <w:r w:rsidRPr="0066530A">
              <w:rPr>
                <w:rFonts w:ascii="Times New Roman" w:hAnsi="Times New Roman" w:cs="Times New Roman"/>
                <w:color w:val="FFFFFF"/>
                <w:lang w:eastAsia="tr-TR"/>
              </w:rPr>
              <w:t>CEVAP ANAHTARI ( 1 / 25 )</w:t>
            </w:r>
          </w:p>
        </w:tc>
      </w:tr>
      <w:tr w:rsidR="002A6304" w:rsidRPr="002450B5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FFFF"/>
                <w:lang w:eastAsia="tr-TR"/>
              </w:rPr>
            </w:pPr>
          </w:p>
        </w:tc>
      </w:tr>
      <w:tr w:rsidR="002A6304" w:rsidRPr="002450B5">
        <w:trPr>
          <w:jc w:val="center"/>
        </w:trPr>
        <w:tc>
          <w:tcPr>
            <w:tcW w:w="558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1</w:t>
            </w:r>
          </w:p>
        </w:tc>
        <w:tc>
          <w:tcPr>
            <w:tcW w:w="63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11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21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</w:p>
        </w:tc>
      </w:tr>
      <w:tr w:rsidR="002A6304" w:rsidRPr="002450B5">
        <w:trPr>
          <w:jc w:val="center"/>
        </w:trPr>
        <w:tc>
          <w:tcPr>
            <w:tcW w:w="558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2</w:t>
            </w:r>
          </w:p>
        </w:tc>
        <w:tc>
          <w:tcPr>
            <w:tcW w:w="63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12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22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</w:p>
        </w:tc>
      </w:tr>
      <w:tr w:rsidR="002A6304" w:rsidRPr="002450B5">
        <w:trPr>
          <w:jc w:val="center"/>
        </w:trPr>
        <w:tc>
          <w:tcPr>
            <w:tcW w:w="558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3</w:t>
            </w:r>
          </w:p>
        </w:tc>
        <w:tc>
          <w:tcPr>
            <w:tcW w:w="63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13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23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</w:p>
        </w:tc>
      </w:tr>
      <w:tr w:rsidR="002A6304" w:rsidRPr="002450B5">
        <w:trPr>
          <w:jc w:val="center"/>
        </w:trPr>
        <w:tc>
          <w:tcPr>
            <w:tcW w:w="558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4</w:t>
            </w:r>
          </w:p>
        </w:tc>
        <w:tc>
          <w:tcPr>
            <w:tcW w:w="63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14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24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</w:p>
        </w:tc>
      </w:tr>
      <w:tr w:rsidR="002A6304" w:rsidRPr="002450B5">
        <w:trPr>
          <w:jc w:val="center"/>
        </w:trPr>
        <w:tc>
          <w:tcPr>
            <w:tcW w:w="558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5</w:t>
            </w:r>
          </w:p>
        </w:tc>
        <w:tc>
          <w:tcPr>
            <w:tcW w:w="63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15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25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</w:p>
        </w:tc>
      </w:tr>
      <w:tr w:rsidR="002A6304" w:rsidRPr="002450B5">
        <w:trPr>
          <w:jc w:val="center"/>
        </w:trPr>
        <w:tc>
          <w:tcPr>
            <w:tcW w:w="558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6</w:t>
            </w:r>
          </w:p>
        </w:tc>
        <w:tc>
          <w:tcPr>
            <w:tcW w:w="63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16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26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</w:p>
        </w:tc>
      </w:tr>
      <w:tr w:rsidR="002A6304" w:rsidRPr="002450B5">
        <w:trPr>
          <w:jc w:val="center"/>
        </w:trPr>
        <w:tc>
          <w:tcPr>
            <w:tcW w:w="558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7</w:t>
            </w:r>
          </w:p>
        </w:tc>
        <w:tc>
          <w:tcPr>
            <w:tcW w:w="63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17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27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</w:p>
        </w:tc>
      </w:tr>
      <w:tr w:rsidR="002A6304" w:rsidRPr="002450B5">
        <w:trPr>
          <w:jc w:val="center"/>
        </w:trPr>
        <w:tc>
          <w:tcPr>
            <w:tcW w:w="558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8</w:t>
            </w:r>
          </w:p>
        </w:tc>
        <w:tc>
          <w:tcPr>
            <w:tcW w:w="63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18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28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</w:p>
        </w:tc>
      </w:tr>
      <w:tr w:rsidR="002A6304" w:rsidRPr="002450B5">
        <w:trPr>
          <w:jc w:val="center"/>
        </w:trPr>
        <w:tc>
          <w:tcPr>
            <w:tcW w:w="558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9</w:t>
            </w:r>
          </w:p>
        </w:tc>
        <w:tc>
          <w:tcPr>
            <w:tcW w:w="63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19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29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</w:p>
        </w:tc>
      </w:tr>
      <w:tr w:rsidR="002A6304" w:rsidRPr="002450B5">
        <w:trPr>
          <w:jc w:val="center"/>
        </w:trPr>
        <w:tc>
          <w:tcPr>
            <w:tcW w:w="558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10</w:t>
            </w:r>
          </w:p>
        </w:tc>
        <w:tc>
          <w:tcPr>
            <w:tcW w:w="63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  <w:r w:rsidRPr="0066530A">
              <w:rPr>
                <w:rFonts w:ascii="Tahoma" w:hAnsi="Tahoma" w:cs="Tahoma"/>
                <w:b/>
                <w:bCs/>
                <w:color w:val="FF0000"/>
                <w:lang w:eastAsia="tr-TR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20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lang w:eastAsia="tr-TR"/>
              </w:rPr>
            </w:pPr>
          </w:p>
        </w:tc>
        <w:tc>
          <w:tcPr>
            <w:tcW w:w="540" w:type="dxa"/>
            <w:shd w:val="clear" w:color="auto" w:fill="FFCC99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  <w:r w:rsidRPr="0066530A">
              <w:rPr>
                <w:rFonts w:ascii="Times New Roman" w:hAnsi="Times New Roman" w:cs="Times New Roman"/>
                <w:lang w:eastAsia="tr-TR"/>
              </w:rPr>
              <w:t>30</w:t>
            </w:r>
          </w:p>
        </w:tc>
        <w:tc>
          <w:tcPr>
            <w:tcW w:w="720" w:type="dxa"/>
          </w:tcPr>
          <w:p w:rsidR="002A6304" w:rsidRPr="0066530A" w:rsidRDefault="002A6304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lang w:eastAsia="tr-TR"/>
              </w:rPr>
            </w:pPr>
          </w:p>
        </w:tc>
      </w:tr>
    </w:tbl>
    <w:p w:rsidR="002A6304" w:rsidRPr="00C80A3F" w:rsidRDefault="002A6304" w:rsidP="00C80A3F"/>
    <w:p w:rsidR="002A6304" w:rsidRPr="007A3574" w:rsidRDefault="002A6304" w:rsidP="0066530A">
      <w:pPr>
        <w:jc w:val="center"/>
        <w:rPr>
          <w:b/>
          <w:bCs/>
        </w:rPr>
      </w:pPr>
      <w:r w:rsidRPr="007A3574">
        <w:rPr>
          <w:b/>
          <w:bCs/>
        </w:rPr>
        <w:t>16.  AÇIK UÇLU  SORULAR</w:t>
      </w:r>
      <w:r>
        <w:rPr>
          <w:b/>
          <w:bCs/>
        </w:rPr>
        <w:t xml:space="preserve">   15 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0"/>
        <w:gridCol w:w="8647"/>
      </w:tblGrid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ind w:left="-720" w:right="-1188"/>
              <w:rPr>
                <w:b/>
                <w:bCs/>
              </w:rPr>
            </w:pPr>
            <w:r w:rsidRPr="002450B5">
              <w:rPr>
                <w:b/>
                <w:bCs/>
              </w:rPr>
              <w:t xml:space="preserve">Tarihte Türklere Anadolu’nun kapılarını açtığı kabul edilen savaş hangisidir?  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  <w:color w:val="FF0000"/>
              </w:rPr>
              <w:t>MALAZGRİT</w:t>
            </w: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2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 xml:space="preserve">-Türkler tarih boyunca farklı coğrafyalarda yaşamış olmalarına rağmen anayurtları  hangisidir?   </w:t>
            </w:r>
            <w:r w:rsidRPr="002450B5">
              <w:rPr>
                <w:b/>
                <w:bCs/>
                <w:color w:val="FF0000"/>
              </w:rPr>
              <w:t>ORTA  ASYA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3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color w:val="FF0000"/>
              </w:rPr>
            </w:pPr>
            <w:r w:rsidRPr="002450B5">
              <w:rPr>
                <w:b/>
                <w:bCs/>
              </w:rPr>
              <w:t xml:space="preserve">Osmanlı  Devleti’ne  katılan ilk Türk beyliğinin adı  nedir?    </w:t>
            </w:r>
            <w:r w:rsidRPr="002450B5">
              <w:rPr>
                <w:b/>
                <w:bCs/>
                <w:color w:val="FF0000"/>
              </w:rPr>
              <w:t>KARESİOĞULLARI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4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color w:val="FF0000"/>
              </w:rPr>
            </w:pPr>
            <w:r w:rsidRPr="002450B5">
              <w:rPr>
                <w:b/>
                <w:bCs/>
              </w:rPr>
              <w:t xml:space="preserve">Bursa hangi  Osmanlı   Padişahı döneminde  alınmıştır.  </w:t>
            </w:r>
            <w:r w:rsidRPr="002450B5">
              <w:rPr>
                <w:b/>
                <w:bCs/>
                <w:color w:val="FF0000"/>
              </w:rPr>
              <w:t>ORHAN  BEY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5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color w:val="FF0000"/>
              </w:rPr>
            </w:pPr>
            <w:r w:rsidRPr="002450B5">
              <w:rPr>
                <w:b/>
                <w:bCs/>
              </w:rPr>
              <w:t xml:space="preserve">Ankara Savaşı  hangi  Osmanlı  padişahı  devrinde  olmuştur.  </w:t>
            </w:r>
            <w:r w:rsidRPr="002450B5">
              <w:rPr>
                <w:b/>
                <w:bCs/>
                <w:color w:val="FF0000"/>
              </w:rPr>
              <w:t>YILDIRIM  BAYEZİD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  <w:color w:val="FF0000"/>
              </w:rPr>
              <w:t xml:space="preserve"> </w:t>
            </w: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6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color w:val="FF0000"/>
              </w:rPr>
            </w:pPr>
            <w:r w:rsidRPr="002450B5">
              <w:rPr>
                <w:b/>
                <w:bCs/>
              </w:rPr>
              <w:t xml:space="preserve">Osmanlı   Beyliğinin  mensup  olduğu  boyun   adı. </w:t>
            </w:r>
            <w:r w:rsidRPr="002450B5">
              <w:rPr>
                <w:b/>
                <w:bCs/>
                <w:color w:val="FF0000"/>
              </w:rPr>
              <w:t>KAYI BOYU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7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color w:val="FF0000"/>
              </w:rPr>
            </w:pPr>
            <w:r w:rsidRPr="002450B5">
              <w:rPr>
                <w:b/>
                <w:bCs/>
              </w:rPr>
              <w:t xml:space="preserve">Orhan Bey  ölünce yerine  geçen Osmanlı   padişahı. </w:t>
            </w:r>
            <w:r w:rsidRPr="002450B5">
              <w:rPr>
                <w:b/>
                <w:bCs/>
                <w:color w:val="FF0000"/>
              </w:rPr>
              <w:t>I.  MURAT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8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color w:val="FF0000"/>
              </w:rPr>
            </w:pPr>
            <w:r w:rsidRPr="002450B5">
              <w:rPr>
                <w:b/>
                <w:bCs/>
              </w:rPr>
              <w:t xml:space="preserve">İstanbul’un  fethi ile Türklerin  kontrolüne geçen ünlü  Ticaret yolunun  adı. </w:t>
            </w:r>
            <w:r w:rsidRPr="002450B5">
              <w:rPr>
                <w:b/>
                <w:bCs/>
                <w:color w:val="FF0000"/>
              </w:rPr>
              <w:t>İPEK YOLU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9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color w:val="FF0000"/>
              </w:rPr>
            </w:pPr>
            <w:r w:rsidRPr="002450B5">
              <w:rPr>
                <w:b/>
                <w:bCs/>
              </w:rPr>
              <w:t xml:space="preserve">İstanbul’un  fethi  ile tarihten   silinen   Devletin  adı.     </w:t>
            </w:r>
            <w:r w:rsidRPr="002450B5">
              <w:rPr>
                <w:b/>
                <w:bCs/>
                <w:color w:val="FF0000"/>
              </w:rPr>
              <w:t>BİZANS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10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color w:val="FF0000"/>
              </w:rPr>
            </w:pPr>
            <w:r w:rsidRPr="002450B5">
              <w:rPr>
                <w:b/>
                <w:bCs/>
              </w:rPr>
              <w:t xml:space="preserve">İstanbul’un    Fethi sırasında   Anadolu Hisarını yaptıran  padişahımız. </w:t>
            </w:r>
            <w:r w:rsidRPr="002450B5">
              <w:rPr>
                <w:b/>
                <w:bCs/>
                <w:color w:val="FF0000"/>
              </w:rPr>
              <w:t>YILDIRIM  BAYEZİD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11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color w:val="FF0000"/>
              </w:rPr>
            </w:pPr>
            <w:r w:rsidRPr="002450B5">
              <w:rPr>
                <w:b/>
                <w:bCs/>
              </w:rPr>
              <w:t>Amasra ,Kırım alınması Fatihin hangi denizin  hakimiyeti  için  yapılmıştır</w:t>
            </w:r>
            <w:r w:rsidRPr="002450B5">
              <w:rPr>
                <w:b/>
                <w:bCs/>
                <w:color w:val="FF0000"/>
              </w:rPr>
              <w:t>.  KARADENİZ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12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 xml:space="preserve">Mısır ve Suriye  hangi  padişahımız  zamanında  ele  geçmiştir. </w:t>
            </w:r>
            <w:r w:rsidRPr="002450B5">
              <w:rPr>
                <w:b/>
                <w:bCs/>
                <w:color w:val="FF0000"/>
              </w:rPr>
              <w:t>YAVUZ SULTAN SELİM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rPr>
          <w:trHeight w:val="567"/>
        </w:trPr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13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Kıbrıs’ın  alınması hangi açıdan  daha  önemlidir</w:t>
            </w:r>
            <w:r w:rsidRPr="002450B5">
              <w:rPr>
                <w:b/>
                <w:bCs/>
                <w:color w:val="FF0000"/>
              </w:rPr>
              <w:t>?  EKONOMİK</w:t>
            </w: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14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Preveze   deniz  zaferinin  ünlü Osmanlı   denizcisinin  adı  hangisidir?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  <w:color w:val="FF0000"/>
              </w:rPr>
              <w:t>BARBOROS  HATREDTİN PAŞA</w:t>
            </w:r>
          </w:p>
        </w:tc>
      </w:tr>
      <w:tr w:rsidR="002A6304" w:rsidRPr="002450B5">
        <w:tc>
          <w:tcPr>
            <w:tcW w:w="39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15</w:t>
            </w:r>
          </w:p>
        </w:tc>
        <w:tc>
          <w:tcPr>
            <w:tcW w:w="8647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Baskılara  dayanamayan İspanyol  Müsevi  ve Müslümanlar hangi  Osmanlı  padişahından  yardım  istediler.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  <w:color w:val="FF0000"/>
              </w:rPr>
              <w:t>II. BAYAZİD</w:t>
            </w:r>
          </w:p>
        </w:tc>
      </w:tr>
    </w:tbl>
    <w:p w:rsidR="002A6304" w:rsidRDefault="002A6304" w:rsidP="0066530A"/>
    <w:p w:rsidR="002A6304" w:rsidRPr="00C80A3F" w:rsidRDefault="002A6304" w:rsidP="0066530A">
      <w:pPr>
        <w:rPr>
          <w:b/>
          <w:bCs/>
        </w:rPr>
      </w:pPr>
      <w:r>
        <w:rPr>
          <w:b/>
          <w:bCs/>
        </w:rPr>
        <w:t xml:space="preserve">17.             </w:t>
      </w:r>
      <w:r w:rsidRPr="00C80A3F">
        <w:rPr>
          <w:b/>
          <w:bCs/>
        </w:rPr>
        <w:t xml:space="preserve">KÖSEDAĞ </w:t>
      </w:r>
      <w:r>
        <w:rPr>
          <w:b/>
          <w:bCs/>
        </w:rPr>
        <w:t xml:space="preserve">        </w:t>
      </w:r>
      <w:r w:rsidRPr="00C80A3F">
        <w:rPr>
          <w:b/>
          <w:bCs/>
        </w:rPr>
        <w:t xml:space="preserve">    MALAZGRİT   </w:t>
      </w:r>
      <w:r>
        <w:rPr>
          <w:b/>
          <w:bCs/>
        </w:rPr>
        <w:t xml:space="preserve">        </w:t>
      </w:r>
      <w:r w:rsidRPr="00C80A3F">
        <w:rPr>
          <w:b/>
          <w:bCs/>
        </w:rPr>
        <w:t xml:space="preserve">   PASİNLER         MİRYOKEFALON</w:t>
      </w:r>
      <w:r>
        <w:rPr>
          <w:b/>
          <w:bCs/>
        </w:rPr>
        <w:t xml:space="preserve">   10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2A6304" w:rsidRPr="002450B5"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</w:rPr>
            </w:pPr>
            <w:r w:rsidRPr="002450B5">
              <w:rPr>
                <w:b/>
                <w:bCs/>
              </w:rPr>
              <w:t>AÇIKLAMALAR</w:t>
            </w:r>
          </w:p>
        </w:tc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</w:rPr>
            </w:pPr>
            <w:r w:rsidRPr="002450B5">
              <w:rPr>
                <w:b/>
                <w:bCs/>
              </w:rPr>
              <w:t>HANGİ  SAVAŞ</w:t>
            </w:r>
          </w:p>
        </w:tc>
      </w:tr>
      <w:tr w:rsidR="002A6304" w:rsidRPr="002450B5"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2450B5">
              <w:rPr>
                <w:b/>
                <w:bCs/>
                <w:sz w:val="20"/>
                <w:szCs w:val="20"/>
              </w:rPr>
              <w:t>1. 1176 yılında Selçukluların Bizans’ı yendiği bu savaşla Anadolu’nun kesin bir Türk yurdu olduğu anlaşılmıştır.</w:t>
            </w:r>
          </w:p>
        </w:tc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2450B5">
              <w:rPr>
                <w:b/>
                <w:bCs/>
                <w:color w:val="FF0000"/>
              </w:rPr>
              <w:t>MİRYOKEFALON SAVAŞI</w:t>
            </w:r>
          </w:p>
        </w:tc>
      </w:tr>
      <w:tr w:rsidR="002A6304" w:rsidRPr="002450B5">
        <w:tc>
          <w:tcPr>
            <w:tcW w:w="4606" w:type="dxa"/>
          </w:tcPr>
          <w:p w:rsidR="002A6304" w:rsidRPr="002450B5" w:rsidRDefault="002A6304" w:rsidP="00422A2F">
            <w:pPr>
              <w:rPr>
                <w:b/>
                <w:bCs/>
                <w:sz w:val="20"/>
                <w:szCs w:val="20"/>
              </w:rPr>
            </w:pPr>
            <w:r w:rsidRPr="002450B5">
              <w:rPr>
                <w:b/>
                <w:bCs/>
                <w:sz w:val="20"/>
                <w:szCs w:val="20"/>
              </w:rPr>
              <w:t>2. Büyük Selçuklu Devleti’nin Bizans’a karşı kazandığı ilk büyük zaferdir. Anadolu’yu tanıma amaçlıdır.</w:t>
            </w:r>
          </w:p>
        </w:tc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2450B5">
              <w:rPr>
                <w:b/>
                <w:bCs/>
                <w:color w:val="FF0000"/>
              </w:rPr>
              <w:t>PASİNLER</w:t>
            </w:r>
          </w:p>
        </w:tc>
      </w:tr>
      <w:tr w:rsidR="002A6304" w:rsidRPr="002450B5">
        <w:tc>
          <w:tcPr>
            <w:tcW w:w="4606" w:type="dxa"/>
          </w:tcPr>
          <w:p w:rsidR="002A6304" w:rsidRPr="002450B5" w:rsidRDefault="002A6304" w:rsidP="00422A2F">
            <w:pPr>
              <w:rPr>
                <w:b/>
                <w:bCs/>
                <w:sz w:val="20"/>
                <w:szCs w:val="20"/>
              </w:rPr>
            </w:pPr>
            <w:r w:rsidRPr="002450B5">
              <w:rPr>
                <w:b/>
                <w:bCs/>
                <w:sz w:val="20"/>
                <w:szCs w:val="20"/>
              </w:rPr>
              <w:t>3. Alparslan’ın kazandığı bu savaşla Anadolu’nun kapıları Türklere açıldı.</w:t>
            </w:r>
          </w:p>
        </w:tc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2450B5">
              <w:rPr>
                <w:b/>
                <w:bCs/>
                <w:color w:val="FF0000"/>
              </w:rPr>
              <w:t>MALAZGRİT</w:t>
            </w:r>
          </w:p>
        </w:tc>
      </w:tr>
      <w:tr w:rsidR="002A6304" w:rsidRPr="002450B5"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  <w:sz w:val="20"/>
                <w:szCs w:val="20"/>
              </w:rPr>
              <w:t>4. Moğollarla Türkiye Selçuklu Devleti arasında 1243’de yapılmış ve Selçuklular Moğollara karşı yenilmiştir.</w:t>
            </w:r>
          </w:p>
        </w:tc>
        <w:tc>
          <w:tcPr>
            <w:tcW w:w="4606" w:type="dxa"/>
          </w:tcPr>
          <w:p w:rsidR="002A6304" w:rsidRPr="002450B5" w:rsidRDefault="002A6304" w:rsidP="002450B5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2450B5">
              <w:rPr>
                <w:b/>
                <w:bCs/>
                <w:color w:val="FF0000"/>
              </w:rPr>
              <w:t>KÖSEDAĞ  SAVAŞI</w:t>
            </w:r>
          </w:p>
        </w:tc>
      </w:tr>
    </w:tbl>
    <w:p w:rsidR="002A6304" w:rsidRPr="00C80A3F" w:rsidRDefault="002A6304" w:rsidP="0066530A"/>
    <w:p w:rsidR="002A6304" w:rsidRDefault="002A6304" w:rsidP="0066530A">
      <w:pPr>
        <w:rPr>
          <w:b/>
          <w:bCs/>
        </w:rPr>
      </w:pPr>
      <w:r>
        <w:rPr>
          <w:b/>
          <w:bCs/>
        </w:rPr>
        <w:t xml:space="preserve">C-  </w:t>
      </w:r>
      <w:r w:rsidRPr="00EF63A8">
        <w:rPr>
          <w:b/>
          <w:bCs/>
        </w:rPr>
        <w:t>AŞAĞIDAKİ  TANIMLARI VERİLEN KAVRAMLARI BOŞLUKLA</w:t>
      </w:r>
      <w:r>
        <w:rPr>
          <w:b/>
          <w:bCs/>
        </w:rPr>
        <w:t>RA UYGUN OLARAK YERLEŞTİRİNİZ</w:t>
      </w:r>
    </w:p>
    <w:p w:rsidR="002A6304" w:rsidRPr="00EF63A8" w:rsidRDefault="002A6304" w:rsidP="0066530A">
      <w:pPr>
        <w:rPr>
          <w:b/>
          <w:bCs/>
        </w:rPr>
      </w:pPr>
      <w:r>
        <w:rPr>
          <w:b/>
          <w:bCs/>
        </w:rPr>
        <w:t>(7</w:t>
      </w:r>
      <w:r w:rsidRPr="00EF63A8">
        <w:rPr>
          <w:b/>
          <w:bCs/>
        </w:rPr>
        <w:t xml:space="preserve"> PUAN )</w:t>
      </w:r>
    </w:p>
    <w:p w:rsidR="002A6304" w:rsidRPr="00EF63A8" w:rsidRDefault="002A6304" w:rsidP="0066530A">
      <w:pPr>
        <w:rPr>
          <w:b/>
          <w:bCs/>
        </w:rPr>
      </w:pPr>
      <w:r w:rsidRPr="00EF63A8">
        <w:rPr>
          <w:b/>
          <w:bCs/>
        </w:rPr>
        <w:t>TUİK-</w:t>
      </w:r>
      <w:r>
        <w:rPr>
          <w:b/>
          <w:bCs/>
        </w:rPr>
        <w:t xml:space="preserve">  </w:t>
      </w:r>
      <w:r w:rsidRPr="00EF63A8">
        <w:rPr>
          <w:b/>
          <w:bCs/>
        </w:rPr>
        <w:t>NÜFUS-</w:t>
      </w:r>
      <w:r>
        <w:rPr>
          <w:b/>
          <w:bCs/>
        </w:rPr>
        <w:t xml:space="preserve">   </w:t>
      </w:r>
      <w:r w:rsidRPr="00EF63A8">
        <w:rPr>
          <w:b/>
          <w:bCs/>
        </w:rPr>
        <w:t>NÜFUS YOĞUNLUĞU-</w:t>
      </w:r>
      <w:r>
        <w:rPr>
          <w:b/>
          <w:bCs/>
        </w:rPr>
        <w:t xml:space="preserve">    </w:t>
      </w:r>
      <w:r w:rsidRPr="00EF63A8">
        <w:rPr>
          <w:b/>
          <w:bCs/>
        </w:rPr>
        <w:t>SANSÜR-</w:t>
      </w:r>
      <w:r>
        <w:rPr>
          <w:b/>
          <w:bCs/>
        </w:rPr>
        <w:t xml:space="preserve">  KENTLERE </w:t>
      </w:r>
      <w:r w:rsidRPr="00EF63A8">
        <w:rPr>
          <w:b/>
          <w:bCs/>
        </w:rPr>
        <w:t>-</w:t>
      </w:r>
      <w:r>
        <w:rPr>
          <w:b/>
          <w:bCs/>
        </w:rPr>
        <w:t xml:space="preserve">   </w:t>
      </w:r>
      <w:r w:rsidRPr="00EF63A8">
        <w:rPr>
          <w:b/>
          <w:bCs/>
        </w:rPr>
        <w:t>JEST VE MİMİKLER-</w:t>
      </w:r>
      <w:r>
        <w:rPr>
          <w:b/>
          <w:bCs/>
        </w:rPr>
        <w:t xml:space="preserve">  </w:t>
      </w:r>
      <w:r w:rsidRPr="00EF63A8">
        <w:rPr>
          <w:b/>
          <w:bCs/>
        </w:rPr>
        <w:t xml:space="preserve"> TELEVİZYON- TELGRAF-</w:t>
      </w:r>
      <w:r>
        <w:rPr>
          <w:b/>
          <w:bCs/>
        </w:rPr>
        <w:t xml:space="preserve">   </w:t>
      </w:r>
      <w:r w:rsidRPr="00EF63A8">
        <w:rPr>
          <w:b/>
          <w:bCs/>
        </w:rPr>
        <w:t>İNTERNET</w:t>
      </w:r>
      <w:r>
        <w:rPr>
          <w:b/>
          <w:bCs/>
        </w:rPr>
        <w:t xml:space="preserve">   -      TELEFON                  NÜFUS  ARTIŞI      -           İLETİŞİM      -  SOSYAL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2A6304" w:rsidRPr="002450B5">
        <w:tc>
          <w:tcPr>
            <w:tcW w:w="921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1.Duygu ve düşüncelerin akla gelebilecek herhangi bir yolla aktarılmasına ……</w:t>
            </w:r>
            <w:r w:rsidRPr="002450B5">
              <w:rPr>
                <w:b/>
                <w:bCs/>
                <w:color w:val="FF0000"/>
              </w:rPr>
              <w:t>İLETİŞİM</w:t>
            </w:r>
            <w:r w:rsidRPr="002450B5">
              <w:rPr>
                <w:b/>
                <w:bCs/>
              </w:rPr>
              <w:t>…………........………… denir.</w:t>
            </w:r>
          </w:p>
        </w:tc>
      </w:tr>
      <w:tr w:rsidR="002A6304" w:rsidRPr="002450B5">
        <w:tc>
          <w:tcPr>
            <w:tcW w:w="921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2.Bir yerleşim yerinin nüfusunun o yerleşim yerinin yüzölçümüne oranına</w:t>
            </w:r>
            <w:r w:rsidRPr="002450B5">
              <w:rPr>
                <w:b/>
                <w:bCs/>
                <w:color w:val="FF0000"/>
              </w:rPr>
              <w:t xml:space="preserve">……… NÜFUS YOĞUNLUĞU </w:t>
            </w:r>
            <w:r w:rsidRPr="002450B5">
              <w:rPr>
                <w:b/>
                <w:bCs/>
              </w:rPr>
              <w:t>…denir.</w:t>
            </w:r>
          </w:p>
        </w:tc>
      </w:tr>
      <w:tr w:rsidR="002A6304" w:rsidRPr="002450B5">
        <w:tc>
          <w:tcPr>
            <w:tcW w:w="921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 xml:space="preserve">3. Etkili bir iletişim kurmak için konuşmalarımızı </w:t>
            </w:r>
            <w:r w:rsidRPr="002450B5">
              <w:rPr>
                <w:b/>
                <w:bCs/>
                <w:color w:val="FF0000"/>
              </w:rPr>
              <w:t xml:space="preserve">… JEST VE MİMİKLER </w:t>
            </w:r>
            <w:r w:rsidRPr="002450B5">
              <w:rPr>
                <w:b/>
                <w:bCs/>
              </w:rPr>
              <w:t>……………………………….…………. ile desteklemek gerekir.</w:t>
            </w:r>
          </w:p>
        </w:tc>
      </w:tr>
      <w:tr w:rsidR="002A6304" w:rsidRPr="002450B5">
        <w:tc>
          <w:tcPr>
            <w:tcW w:w="921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 xml:space="preserve">4.Belli bir bölgede belli sınırlar içinde yaşayan insan sayısına ……… </w:t>
            </w:r>
            <w:r w:rsidRPr="002450B5">
              <w:rPr>
                <w:b/>
                <w:bCs/>
                <w:color w:val="FF0000"/>
              </w:rPr>
              <w:t xml:space="preserve">NÜFUS </w:t>
            </w:r>
            <w:r w:rsidRPr="002450B5">
              <w:rPr>
                <w:b/>
                <w:bCs/>
              </w:rPr>
              <w:t>………………………….. denir.</w:t>
            </w:r>
          </w:p>
        </w:tc>
      </w:tr>
      <w:tr w:rsidR="002A6304" w:rsidRPr="002450B5">
        <w:tc>
          <w:tcPr>
            <w:tcW w:w="921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 xml:space="preserve">5.Kurtuluş savaşı yıllarında kullanılan en yaygın iletişim aracı ……… </w:t>
            </w:r>
            <w:r w:rsidRPr="002450B5">
              <w:rPr>
                <w:b/>
                <w:bCs/>
                <w:color w:val="FF0000"/>
              </w:rPr>
              <w:t>TELGRAF</w:t>
            </w:r>
            <w:r w:rsidRPr="002450B5">
              <w:rPr>
                <w:b/>
                <w:bCs/>
              </w:rPr>
              <w:t>-………………………… idi.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921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6. Ülkemizde  son  yıllarda…………</w:t>
            </w:r>
            <w:r w:rsidRPr="002450B5">
              <w:rPr>
                <w:b/>
                <w:bCs/>
                <w:color w:val="FF0000"/>
              </w:rPr>
              <w:t>KENTLERE</w:t>
            </w:r>
            <w:r w:rsidRPr="002450B5">
              <w:rPr>
                <w:b/>
                <w:bCs/>
              </w:rPr>
              <w:t>…doğru  hızlı  bir göç   yaşanmaktadır.</w:t>
            </w:r>
          </w:p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</w:p>
        </w:tc>
      </w:tr>
      <w:tr w:rsidR="002A6304" w:rsidRPr="002450B5">
        <w:tc>
          <w:tcPr>
            <w:tcW w:w="9212" w:type="dxa"/>
          </w:tcPr>
          <w:p w:rsidR="002A6304" w:rsidRPr="002450B5" w:rsidRDefault="002A6304" w:rsidP="002450B5">
            <w:pPr>
              <w:spacing w:after="0" w:line="240" w:lineRule="auto"/>
              <w:rPr>
                <w:b/>
                <w:bCs/>
              </w:rPr>
            </w:pPr>
            <w:r w:rsidRPr="002450B5">
              <w:rPr>
                <w:b/>
                <w:bCs/>
              </w:rPr>
              <w:t>7.Eğitim , sağlık , dinlenme ,eğlenme, dini inançlar  göçlere  neden olan ………</w:t>
            </w:r>
            <w:r w:rsidRPr="002450B5">
              <w:rPr>
                <w:b/>
                <w:bCs/>
                <w:color w:val="FF0000"/>
              </w:rPr>
              <w:t>SOSYAL….</w:t>
            </w:r>
            <w:r w:rsidRPr="002450B5">
              <w:rPr>
                <w:b/>
                <w:bCs/>
              </w:rPr>
              <w:t>nedenlerdir.</w:t>
            </w:r>
          </w:p>
        </w:tc>
      </w:tr>
    </w:tbl>
    <w:p w:rsidR="002A6304" w:rsidRPr="00C80A3F" w:rsidRDefault="002A6304" w:rsidP="00C80A3F"/>
    <w:p w:rsidR="002A6304" w:rsidRPr="00C80A3F" w:rsidRDefault="002A6304" w:rsidP="00C80A3F"/>
    <w:p w:rsidR="002A6304" w:rsidRPr="00C80A3F" w:rsidRDefault="002A6304" w:rsidP="00C80A3F"/>
    <w:p w:rsidR="002A6304" w:rsidRPr="00C80A3F" w:rsidRDefault="002A6304" w:rsidP="00C80A3F"/>
    <w:p w:rsidR="002A6304" w:rsidRDefault="002A6304"/>
    <w:sectPr w:rsidR="002A6304" w:rsidSect="00F41EF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304" w:rsidRDefault="002A6304" w:rsidP="00844942">
      <w:pPr>
        <w:spacing w:after="0" w:line="240" w:lineRule="auto"/>
      </w:pPr>
      <w:r>
        <w:separator/>
      </w:r>
    </w:p>
  </w:endnote>
  <w:endnote w:type="continuationSeparator" w:id="0">
    <w:p w:rsidR="002A6304" w:rsidRDefault="002A6304" w:rsidP="0084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04" w:rsidRDefault="002A6304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2A6304" w:rsidRDefault="002A63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304" w:rsidRDefault="002A6304" w:rsidP="00844942">
      <w:pPr>
        <w:spacing w:after="0" w:line="240" w:lineRule="auto"/>
      </w:pPr>
      <w:r>
        <w:separator/>
      </w:r>
    </w:p>
  </w:footnote>
  <w:footnote w:type="continuationSeparator" w:id="0">
    <w:p w:rsidR="002A6304" w:rsidRDefault="002A6304" w:rsidP="00844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D4D31"/>
    <w:multiLevelType w:val="hybridMultilevel"/>
    <w:tmpl w:val="1FF2EF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145D8"/>
    <w:multiLevelType w:val="hybridMultilevel"/>
    <w:tmpl w:val="8708A022"/>
    <w:lvl w:ilvl="0" w:tplc="4E88452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EC672F7"/>
    <w:multiLevelType w:val="hybridMultilevel"/>
    <w:tmpl w:val="6B2E34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ADD4A47"/>
    <w:multiLevelType w:val="hybridMultilevel"/>
    <w:tmpl w:val="A816FB0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6160"/>
    <w:rsid w:val="00030635"/>
    <w:rsid w:val="00070D87"/>
    <w:rsid w:val="00107F78"/>
    <w:rsid w:val="00151A2B"/>
    <w:rsid w:val="00183E59"/>
    <w:rsid w:val="002450B5"/>
    <w:rsid w:val="002A6304"/>
    <w:rsid w:val="00371173"/>
    <w:rsid w:val="003B40B6"/>
    <w:rsid w:val="00422A2F"/>
    <w:rsid w:val="00486BCA"/>
    <w:rsid w:val="004C4D4D"/>
    <w:rsid w:val="004E5F5E"/>
    <w:rsid w:val="00500712"/>
    <w:rsid w:val="005F073D"/>
    <w:rsid w:val="006107BB"/>
    <w:rsid w:val="0061178F"/>
    <w:rsid w:val="006426CC"/>
    <w:rsid w:val="0066530A"/>
    <w:rsid w:val="00746160"/>
    <w:rsid w:val="007930D8"/>
    <w:rsid w:val="007A3574"/>
    <w:rsid w:val="007D432A"/>
    <w:rsid w:val="00844942"/>
    <w:rsid w:val="00894AE8"/>
    <w:rsid w:val="0093230F"/>
    <w:rsid w:val="009831D2"/>
    <w:rsid w:val="00A74F53"/>
    <w:rsid w:val="00A80EAC"/>
    <w:rsid w:val="00A9083F"/>
    <w:rsid w:val="00AD35EE"/>
    <w:rsid w:val="00AF6D0A"/>
    <w:rsid w:val="00B13CBC"/>
    <w:rsid w:val="00B271AD"/>
    <w:rsid w:val="00B73AA3"/>
    <w:rsid w:val="00BC3A78"/>
    <w:rsid w:val="00BD0DC1"/>
    <w:rsid w:val="00BF6A0F"/>
    <w:rsid w:val="00C80A3F"/>
    <w:rsid w:val="00D73E06"/>
    <w:rsid w:val="00DB343E"/>
    <w:rsid w:val="00EF63A8"/>
    <w:rsid w:val="00F05778"/>
    <w:rsid w:val="00F06BB2"/>
    <w:rsid w:val="00F41EF8"/>
    <w:rsid w:val="00F97D06"/>
    <w:rsid w:val="00FB1D98"/>
    <w:rsid w:val="00FC0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30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3230F"/>
    <w:rPr>
      <w:rFonts w:eastAsia="Times New Roman" w:cs="Calibri"/>
    </w:rPr>
  </w:style>
  <w:style w:type="table" w:styleId="TableGrid">
    <w:name w:val="Table Grid"/>
    <w:basedOn w:val="TableNormal"/>
    <w:uiPriority w:val="99"/>
    <w:rsid w:val="0093230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7117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71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11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4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44942"/>
  </w:style>
  <w:style w:type="paragraph" w:styleId="Footer">
    <w:name w:val="footer"/>
    <w:basedOn w:val="Normal"/>
    <w:link w:val="FooterChar"/>
    <w:uiPriority w:val="99"/>
    <w:rsid w:val="0084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44942"/>
  </w:style>
  <w:style w:type="character" w:styleId="Hyperlink">
    <w:name w:val="Hyperlink"/>
    <w:basedOn w:val="DefaultParagraphFont"/>
    <w:uiPriority w:val="99"/>
    <w:rsid w:val="00FC0F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9</Pages>
  <Words>1796</Words>
  <Characters>10243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EĞİTİM VE ÖĞRETİM YILI  PMCD</dc:title>
  <dc:subject/>
  <dc:creator>HP</dc:creator>
  <cp:keywords/>
  <dc:description/>
  <cp:lastModifiedBy>Edanur</cp:lastModifiedBy>
  <cp:revision>2</cp:revision>
  <dcterms:created xsi:type="dcterms:W3CDTF">2017-12-30T14:45:00Z</dcterms:created>
  <dcterms:modified xsi:type="dcterms:W3CDTF">2017-12-30T14:45:00Z</dcterms:modified>
</cp:coreProperties>
</file>