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EE7" w:rsidRDefault="00811EE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19.55pt;margin-top:17.65pt;width:214.5pt;height:40.7pt;z-index:251646976">
            <v:textbox>
              <w:txbxContent>
                <w:p w:rsidR="00811EE7" w:rsidRPr="002D74D3" w:rsidRDefault="00811EE7" w:rsidP="002D74D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D74D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BÜYÜKÇİFTLİK BELDESİ ORTAOKULU 7-A SINIFI 1. YAZILI</w:t>
                  </w:r>
                </w:p>
              </w:txbxContent>
            </v:textbox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25pt;height:71.25pt">
            <v:imagedata r:id="rId5" o:title=""/>
          </v:shape>
        </w:pict>
      </w:r>
      <w:r>
        <w:t xml:space="preserve">                                                                                                        </w:t>
      </w:r>
      <w:r>
        <w:pict>
          <v:shape id="_x0000_i1026" type="#_x0000_t75" style="width:96.75pt;height:70.5pt">
            <v:imagedata r:id="rId6" o:title=""/>
          </v:shape>
        </w:pict>
      </w:r>
    </w:p>
    <w:p w:rsidR="00811EE7" w:rsidRDefault="00811EE7"/>
    <w:p w:rsidR="00811EE7" w:rsidRPr="006264D0" w:rsidRDefault="00811EE7" w:rsidP="006264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64D0">
        <w:rPr>
          <w:rFonts w:ascii="Times New Roman" w:hAnsi="Times New Roman" w:cs="Times New Roman"/>
          <w:b/>
          <w:bCs/>
          <w:sz w:val="24"/>
          <w:szCs w:val="24"/>
        </w:rPr>
        <w:t>SORULAR</w:t>
      </w:r>
    </w:p>
    <w:p w:rsidR="00811EE7" w:rsidRDefault="00811EE7">
      <w:r>
        <w:rPr>
          <w:noProof/>
          <w:lang w:eastAsia="tr-TR"/>
        </w:rPr>
        <w:pict>
          <v:shape id="_x0000_s1027" type="#_x0000_t202" style="position:absolute;margin-left:278.2pt;margin-top:12.95pt;width:179.7pt;height:106.45pt;z-index:251652096">
            <v:textbox>
              <w:txbxContent>
                <w:p w:rsidR="00811EE7" w:rsidRPr="009C39D4" w:rsidRDefault="00811EE7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lang w:eastAsia="tr-TR"/>
                    </w:rPr>
                  </w:pPr>
                  <w:r w:rsidRPr="009C39D4">
                    <w:rPr>
                      <w:rFonts w:ascii="Times New Roman" w:hAnsi="Times New Roman" w:cs="Times New Roman"/>
                      <w:b/>
                      <w:bCs/>
                      <w:noProof/>
                      <w:lang w:eastAsia="tr-TR"/>
                    </w:rPr>
                    <w:t>5.</w:t>
                  </w:r>
                  <w:r w:rsidRPr="009C39D4">
                    <w:rPr>
                      <w:noProof/>
                      <w:lang w:eastAsia="tr-TR"/>
                    </w:rPr>
                    <w:t xml:space="preserve"> </w:t>
                  </w:r>
                  <w:r w:rsidRPr="00C205BD">
                    <w:rPr>
                      <w:noProof/>
                      <w:lang w:eastAsia="tr-TR"/>
                    </w:rPr>
                    <w:pict>
                      <v:shape id="Resim 18" o:spid="_x0000_i1028" type="#_x0000_t75" style="width:165pt;height:77.25pt;visibility:visible">
                        <v:imagedata r:id="rId7" o:title=""/>
                      </v:shape>
                    </w:pict>
                  </w:r>
                </w:p>
                <w:p w:rsidR="00811EE7" w:rsidRDefault="00811EE7"/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8.35pt;margin-top:12.05pt;width:179.7pt;height:106.45pt;z-index:251648000">
            <v:textbox>
              <w:txbxContent>
                <w:p w:rsidR="00811EE7" w:rsidRPr="006264D0" w:rsidRDefault="00811EE7" w:rsidP="006264D0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6264D0">
                    <w:rPr>
                      <w:rFonts w:ascii="Times New Roman" w:hAnsi="Times New Roman" w:cs="Times New Roman"/>
                      <w:b/>
                      <w:bCs/>
                    </w:rPr>
                    <w:t>1.</w:t>
                  </w:r>
                  <w:r w:rsidRPr="009C39D4">
                    <w:t xml:space="preserve"> </w:t>
                  </w:r>
                  <w:r w:rsidRPr="00C205BD">
                    <w:rPr>
                      <w:noProof/>
                      <w:lang w:eastAsia="tr-TR"/>
                    </w:rPr>
                    <w:pict>
                      <v:shape id="Resim 12" o:spid="_x0000_i1030" type="#_x0000_t75" style="width:162.75pt;height:76.5pt;visibility:visible">
                        <v:imagedata r:id="rId8" o:title=""/>
                      </v:shape>
                    </w:pict>
                  </w:r>
                </w:p>
                <w:p w:rsidR="00811EE7" w:rsidRDefault="00811EE7"/>
              </w:txbxContent>
            </v:textbox>
          </v:shape>
        </w:pict>
      </w:r>
      <w:r>
        <w:t xml:space="preserve">                                                                                       </w:t>
      </w:r>
    </w:p>
    <w:p w:rsidR="00811EE7" w:rsidRDefault="00811EE7">
      <w:r>
        <w:t xml:space="preserve">                                                                                                                   </w:t>
      </w:r>
    </w:p>
    <w:p w:rsidR="00811EE7" w:rsidRDefault="00811EE7">
      <w:r>
        <w:t xml:space="preserve">                                                                                                                                                    </w:t>
      </w:r>
    </w:p>
    <w:p w:rsidR="00811EE7" w:rsidRDefault="00811EE7">
      <w:r>
        <w:t xml:space="preserve">                                                                                              </w:t>
      </w:r>
    </w:p>
    <w:p w:rsidR="00811EE7" w:rsidRDefault="00811EE7">
      <w:r>
        <w:t xml:space="preserve">                                                                                       </w:t>
      </w:r>
    </w:p>
    <w:p w:rsidR="00811EE7" w:rsidRDefault="00811EE7">
      <w:r>
        <w:rPr>
          <w:noProof/>
          <w:lang w:eastAsia="tr-TR"/>
        </w:rPr>
        <w:pict>
          <v:shape id="_x0000_s1029" type="#_x0000_t202" style="position:absolute;margin-left:278.35pt;margin-top:23.1pt;width:179.75pt;height:124.1pt;z-index:251653120">
            <v:textbox>
              <w:txbxContent>
                <w:p w:rsidR="00811EE7" w:rsidRPr="009C39D4" w:rsidRDefault="00811EE7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lang w:eastAsia="tr-TR"/>
                    </w:rPr>
                  </w:pPr>
                  <w:r w:rsidRPr="009C39D4">
                    <w:rPr>
                      <w:rFonts w:ascii="Times New Roman" w:hAnsi="Times New Roman" w:cs="Times New Roman"/>
                      <w:b/>
                      <w:bCs/>
                      <w:noProof/>
                      <w:lang w:eastAsia="tr-TR"/>
                    </w:rPr>
                    <w:t>6.</w:t>
                  </w:r>
                  <w:r w:rsidRPr="009C39D4">
                    <w:rPr>
                      <w:noProof/>
                      <w:lang w:eastAsia="tr-TR"/>
                    </w:rPr>
                    <w:t xml:space="preserve"> </w:t>
                  </w:r>
                  <w:r w:rsidRPr="00C205BD">
                    <w:rPr>
                      <w:noProof/>
                      <w:lang w:eastAsia="tr-TR"/>
                    </w:rPr>
                    <w:pict>
                      <v:shape id="Resim 19" o:spid="_x0000_i1032" type="#_x0000_t75" style="width:163.5pt;height:105pt;visibility:visible">
                        <v:imagedata r:id="rId9" o:title=""/>
                      </v:shape>
                    </w:pict>
                  </w:r>
                </w:p>
                <w:p w:rsidR="00811EE7" w:rsidRDefault="00811EE7"/>
              </w:txbxContent>
            </v:textbox>
          </v:shape>
        </w:pict>
      </w:r>
      <w:r>
        <w:t xml:space="preserve">                                                                                 </w:t>
      </w:r>
    </w:p>
    <w:p w:rsidR="00811EE7" w:rsidRDefault="00811EE7">
      <w:r>
        <w:rPr>
          <w:noProof/>
          <w:lang w:eastAsia="tr-TR"/>
        </w:rPr>
        <w:pict>
          <v:shape id="_x0000_s1030" type="#_x0000_t202" style="position:absolute;margin-left:8.5pt;margin-top:.8pt;width:180.5pt;height:125.55pt;z-index:251649024">
            <v:textbox>
              <w:txbxContent>
                <w:p w:rsidR="00811EE7" w:rsidRPr="00382E10" w:rsidRDefault="00811EE7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82E10">
                    <w:rPr>
                      <w:rFonts w:ascii="Times New Roman" w:hAnsi="Times New Roman" w:cs="Times New Roman"/>
                      <w:b/>
                      <w:bCs/>
                    </w:rPr>
                    <w:t>2.</w:t>
                  </w:r>
                  <w:r w:rsidRPr="009C39D4">
                    <w:t xml:space="preserve"> </w:t>
                  </w:r>
                  <w:r w:rsidRPr="00C205BD">
                    <w:rPr>
                      <w:noProof/>
                      <w:lang w:eastAsia="tr-TR"/>
                    </w:rPr>
                    <w:pict>
                      <v:shape id="Resim 13" o:spid="_x0000_i1034" type="#_x0000_t75" style="width:162.75pt;height:86.25pt;visibility:visible">
                        <v:imagedata r:id="rId10" o:title=""/>
                      </v:shape>
                    </w:pict>
                  </w:r>
                </w:p>
                <w:p w:rsidR="00811EE7" w:rsidRDefault="00811EE7"/>
              </w:txbxContent>
            </v:textbox>
          </v:shape>
        </w:pict>
      </w:r>
      <w: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811EE7" w:rsidRDefault="00811EE7">
      <w:r>
        <w:t xml:space="preserve">                                                                                           </w:t>
      </w:r>
    </w:p>
    <w:p w:rsidR="00811EE7" w:rsidRDefault="00811EE7"/>
    <w:p w:rsidR="00811EE7" w:rsidRDefault="00811EE7"/>
    <w:p w:rsidR="00811EE7" w:rsidRDefault="00811EE7">
      <w: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811EE7" w:rsidRDefault="00811EE7" w:rsidP="006264D0"/>
    <w:p w:rsidR="00811EE7" w:rsidRDefault="00811EE7" w:rsidP="006264D0">
      <w:r>
        <w:rPr>
          <w:noProof/>
          <w:lang w:eastAsia="tr-TR"/>
        </w:rPr>
        <w:pict>
          <v:shape id="_x0000_s1031" type="#_x0000_t202" style="position:absolute;margin-left:278.35pt;margin-top:1.6pt;width:179.75pt;height:110.2pt;z-index:251654144">
            <v:textbox>
              <w:txbxContent>
                <w:p w:rsidR="00811EE7" w:rsidRPr="009C39D4" w:rsidRDefault="00811EE7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lang w:eastAsia="tr-TR"/>
                    </w:rPr>
                    <w:t>7</w:t>
                  </w:r>
                  <w:r w:rsidRPr="009C39D4">
                    <w:rPr>
                      <w:rFonts w:ascii="Times New Roman" w:hAnsi="Times New Roman" w:cs="Times New Roman"/>
                      <w:b/>
                      <w:bCs/>
                      <w:noProof/>
                      <w:lang w:eastAsia="tr-TR"/>
                    </w:rPr>
                    <w:t>.</w:t>
                  </w:r>
                  <w:r w:rsidRPr="009C39D4">
                    <w:rPr>
                      <w:noProof/>
                      <w:lang w:eastAsia="tr-TR"/>
                    </w:rPr>
                    <w:t xml:space="preserve"> </w:t>
                  </w:r>
                  <w:r w:rsidRPr="00C205BD">
                    <w:rPr>
                      <w:noProof/>
                      <w:lang w:eastAsia="tr-TR"/>
                    </w:rPr>
                    <w:pict>
                      <v:shape id="Resim 20" o:spid="_x0000_i1036" type="#_x0000_t75" style="width:163.5pt;height:82.5pt;visibility:visible">
                        <v:imagedata r:id="rId11" o:title=""/>
                      </v:shape>
                    </w:pict>
                  </w:r>
                </w:p>
                <w:p w:rsidR="00811EE7" w:rsidRDefault="00811EE7"/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8.5pt;margin-top:2.25pt;width:180.5pt;height:113.55pt;z-index:251650048">
            <v:textbox>
              <w:txbxContent>
                <w:p w:rsidR="00811EE7" w:rsidRPr="00382E10" w:rsidRDefault="00811EE7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82E10">
                    <w:rPr>
                      <w:rFonts w:ascii="Times New Roman" w:hAnsi="Times New Roman" w:cs="Times New Roman"/>
                      <w:b/>
                      <w:bCs/>
                    </w:rPr>
                    <w:t>3.</w:t>
                  </w:r>
                  <w:r w:rsidRPr="009C39D4">
                    <w:t xml:space="preserve"> </w:t>
                  </w:r>
                  <w:r>
                    <w:t xml:space="preserve">                                                               </w:t>
                  </w:r>
                  <w:r w:rsidRPr="00C205BD">
                    <w:rPr>
                      <w:noProof/>
                      <w:lang w:eastAsia="tr-TR"/>
                    </w:rPr>
                    <w:pict>
                      <v:shape id="Resim 15" o:spid="_x0000_i1038" type="#_x0000_t75" style="width:165pt;height:93.75pt;visibility:visible">
                        <v:imagedata r:id="rId12" o:title=""/>
                      </v:shape>
                    </w:pict>
                  </w:r>
                </w:p>
                <w:p w:rsidR="00811EE7" w:rsidRDefault="00811EE7"/>
              </w:txbxContent>
            </v:textbox>
          </v:shape>
        </w:pict>
      </w:r>
      <w:r>
        <w:t xml:space="preserve">                                                                                                        </w:t>
      </w:r>
    </w:p>
    <w:p w:rsidR="00811EE7" w:rsidRPr="009D4910" w:rsidRDefault="00811EE7" w:rsidP="006264D0">
      <w:r>
        <w:t xml:space="preserve">                                                                                          </w:t>
      </w:r>
    </w:p>
    <w:p w:rsidR="00811EE7" w:rsidRPr="00382E10" w:rsidRDefault="00811EE7" w:rsidP="00382E10">
      <w:pPr>
        <w:pStyle w:val="ListParagraph"/>
        <w:rPr>
          <w:rFonts w:ascii="Times New Roman" w:hAnsi="Times New Roman" w:cs="Times New Roman"/>
        </w:rPr>
      </w:pPr>
      <w:r w:rsidRPr="009D4910">
        <w:rPr>
          <w:rFonts w:ascii="Times New Roman" w:hAnsi="Times New Roman" w:cs="Times New Roman"/>
        </w:rPr>
        <w:t xml:space="preserve">          </w:t>
      </w:r>
      <w:r w:rsidRPr="00382E10">
        <w:rPr>
          <w:rFonts w:ascii="Times New Roman" w:hAnsi="Times New Roman" w:cs="Times New Roman"/>
        </w:rPr>
        <w:t xml:space="preserve">                                                                                   </w:t>
      </w:r>
    </w:p>
    <w:p w:rsidR="00811EE7" w:rsidRDefault="00811EE7" w:rsidP="009D4910">
      <w:pPr>
        <w:ind w:firstLine="708"/>
        <w:rPr>
          <w:rFonts w:ascii="Times New Roman" w:hAnsi="Times New Roman" w:cs="Times New Roman"/>
        </w:rPr>
      </w:pPr>
    </w:p>
    <w:p w:rsidR="00811EE7" w:rsidRDefault="00811EE7" w:rsidP="006264D0">
      <w:pPr>
        <w:rPr>
          <w:rFonts w:ascii="Times New Roman" w:hAnsi="Times New Roman" w:cs="Times New Roman"/>
        </w:rPr>
      </w:pPr>
    </w:p>
    <w:p w:rsidR="00811EE7" w:rsidRPr="00382E10" w:rsidRDefault="00811EE7" w:rsidP="00382E10">
      <w:pPr>
        <w:ind w:left="360"/>
        <w:rPr>
          <w:rFonts w:ascii="Times New Roman" w:hAnsi="Times New Roman" w:cs="Times New Roman"/>
        </w:rPr>
      </w:pPr>
    </w:p>
    <w:p w:rsidR="00811EE7" w:rsidRPr="00382E10" w:rsidRDefault="00811EE7" w:rsidP="009C39D4">
      <w:pPr>
        <w:tabs>
          <w:tab w:val="center" w:pos="4536"/>
        </w:tabs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033" type="#_x0000_t202" style="position:absolute;margin-left:278.35pt;margin-top:.8pt;width:179.75pt;height:117.8pt;z-index:251655168">
            <v:textbox>
              <w:txbxContent>
                <w:p w:rsidR="00811EE7" w:rsidRPr="00484934" w:rsidRDefault="00811EE7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484934">
                    <w:rPr>
                      <w:rFonts w:ascii="Times New Roman" w:hAnsi="Times New Roman" w:cs="Times New Roman"/>
                      <w:b/>
                      <w:bCs/>
                    </w:rPr>
                    <w:t>8.</w:t>
                  </w:r>
                  <w:r w:rsidRPr="00484934">
                    <w:rPr>
                      <w:noProof/>
                      <w:lang w:eastAsia="tr-TR"/>
                    </w:rPr>
                    <w:t xml:space="preserve"> </w:t>
                  </w:r>
                  <w:r w:rsidRPr="00C205BD">
                    <w:rPr>
                      <w:noProof/>
                      <w:lang w:eastAsia="tr-TR"/>
                    </w:rPr>
                    <w:pict>
                      <v:shape id="Resim 21" o:spid="_x0000_i1040" type="#_x0000_t75" style="width:164.25pt;height:97.5pt;visibility:visible">
                        <v:imagedata r:id="rId13" o:title=""/>
                      </v:shape>
                    </w:pict>
                  </w:r>
                </w:p>
                <w:p w:rsidR="00811EE7" w:rsidRDefault="00811EE7"/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8.5pt;margin-top:.8pt;width:180.45pt;height:117.8pt;z-index:251651072">
            <v:textbox>
              <w:txbxContent>
                <w:p w:rsidR="00811EE7" w:rsidRPr="00382E10" w:rsidRDefault="00811EE7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lang w:eastAsia="tr-TR"/>
                    </w:rPr>
                  </w:pPr>
                  <w:r w:rsidRPr="00382E10">
                    <w:rPr>
                      <w:rFonts w:ascii="Times New Roman" w:hAnsi="Times New Roman" w:cs="Times New Roman"/>
                      <w:b/>
                      <w:bCs/>
                      <w:noProof/>
                      <w:lang w:eastAsia="tr-TR"/>
                    </w:rPr>
                    <w:t>4.</w:t>
                  </w:r>
                  <w:r w:rsidRPr="009C39D4">
                    <w:rPr>
                      <w:noProof/>
                      <w:lang w:eastAsia="tr-TR"/>
                    </w:rPr>
                    <w:t xml:space="preserve"> </w:t>
                  </w:r>
                  <w:r w:rsidRPr="00C205BD">
                    <w:rPr>
                      <w:noProof/>
                      <w:lang w:eastAsia="tr-TR"/>
                    </w:rPr>
                    <w:pict>
                      <v:shape id="Resim 17" o:spid="_x0000_i1042" type="#_x0000_t75" style="width:162.75pt;height:97.5pt;visibility:visible">
                        <v:imagedata r:id="rId14" o:title=""/>
                      </v:shape>
                    </w:pict>
                  </w:r>
                </w:p>
                <w:p w:rsidR="00811EE7" w:rsidRDefault="00811EE7"/>
              </w:txbxContent>
            </v:textbox>
          </v:shape>
        </w:pict>
      </w:r>
      <w:r>
        <w:rPr>
          <w:rFonts w:ascii="Times New Roman" w:hAnsi="Times New Roman" w:cs="Times New Roman"/>
        </w:rPr>
        <w:tab/>
        <w:t xml:space="preserve">                     </w:t>
      </w:r>
    </w:p>
    <w:p w:rsidR="00811EE7" w:rsidRDefault="00811EE7" w:rsidP="009D4910">
      <w:pPr>
        <w:ind w:firstLine="708"/>
        <w:rPr>
          <w:rFonts w:ascii="Times New Roman" w:hAnsi="Times New Roman" w:cs="Times New Roman"/>
        </w:rPr>
      </w:pPr>
    </w:p>
    <w:p w:rsidR="00811EE7" w:rsidRDefault="00811EE7" w:rsidP="009D4910">
      <w:pPr>
        <w:ind w:firstLine="708"/>
        <w:rPr>
          <w:rFonts w:ascii="Times New Roman" w:hAnsi="Times New Roman" w:cs="Times New Roman"/>
        </w:rPr>
      </w:pPr>
    </w:p>
    <w:p w:rsidR="00811EE7" w:rsidRDefault="00811EE7" w:rsidP="009D4910">
      <w:pPr>
        <w:ind w:firstLine="708"/>
        <w:rPr>
          <w:rFonts w:ascii="Times New Roman" w:hAnsi="Times New Roman" w:cs="Times New Roman"/>
        </w:rPr>
      </w:pPr>
    </w:p>
    <w:p w:rsidR="00811EE7" w:rsidRDefault="00811EE7" w:rsidP="009D4910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</w:t>
      </w:r>
    </w:p>
    <w:p w:rsidR="00811EE7" w:rsidRDefault="00811EE7" w:rsidP="009D4910">
      <w:pPr>
        <w:ind w:firstLine="708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035" type="#_x0000_t202" style="position:absolute;left:0;text-align:left;margin-left:4.45pt;margin-top:-34.5pt;width:226.95pt;height:196.15pt;z-index:251656192">
            <v:textbox>
              <w:txbxContent>
                <w:p w:rsidR="00811EE7" w:rsidRPr="004540D9" w:rsidRDefault="00811EE7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4540D9">
                    <w:rPr>
                      <w:rFonts w:ascii="Times New Roman" w:hAnsi="Times New Roman" w:cs="Times New Roman"/>
                      <w:b/>
                      <w:bCs/>
                    </w:rPr>
                    <w:t>9.</w:t>
                  </w:r>
                </w:p>
                <w:p w:rsidR="00811EE7" w:rsidRDefault="00811EE7">
                  <w:r w:rsidRPr="00C205BD">
                    <w:rPr>
                      <w:noProof/>
                      <w:lang w:eastAsia="tr-TR"/>
                    </w:rPr>
                    <w:pict>
                      <v:shape id="Resim 3" o:spid="_x0000_i1044" type="#_x0000_t75" style="width:207.75pt;height:159.75pt;visibility:visible">
                        <v:imagedata r:id="rId15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left:0;text-align:left;margin-left:251.65pt;margin-top:-34.5pt;width:218pt;height:196.15pt;z-index:251657216">
            <v:textbox>
              <w:txbxContent>
                <w:p w:rsidR="00811EE7" w:rsidRPr="007B2A9A" w:rsidRDefault="00811EE7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7B2A9A">
                    <w:rPr>
                      <w:rFonts w:ascii="Times New Roman" w:hAnsi="Times New Roman" w:cs="Times New Roman"/>
                      <w:b/>
                      <w:bCs/>
                    </w:rPr>
                    <w:t>13.</w:t>
                  </w:r>
                </w:p>
                <w:p w:rsidR="00811EE7" w:rsidRDefault="00811EE7">
                  <w:r w:rsidRPr="00C205BD">
                    <w:rPr>
                      <w:noProof/>
                      <w:lang w:eastAsia="tr-TR"/>
                    </w:rPr>
                    <w:pict>
                      <v:shape id="Resim 5" o:spid="_x0000_i1046" type="#_x0000_t75" style="width:195pt;height:159.75pt;visibility:visible">
                        <v:imagedata r:id="rId16" o:title=""/>
                      </v:shape>
                    </w:pict>
                  </w:r>
                </w:p>
              </w:txbxContent>
            </v:textbox>
          </v:shape>
        </w:pict>
      </w:r>
    </w:p>
    <w:p w:rsidR="00811EE7" w:rsidRDefault="00811EE7" w:rsidP="009D4910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811EE7" w:rsidRDefault="00811EE7" w:rsidP="009D4910">
      <w:pPr>
        <w:ind w:firstLine="708"/>
        <w:rPr>
          <w:rFonts w:ascii="Times New Roman" w:hAnsi="Times New Roman" w:cs="Times New Roman"/>
        </w:rPr>
      </w:pPr>
    </w:p>
    <w:p w:rsidR="00811EE7" w:rsidRDefault="00811EE7" w:rsidP="009D4910">
      <w:pPr>
        <w:ind w:firstLine="708"/>
        <w:rPr>
          <w:rFonts w:ascii="Times New Roman" w:hAnsi="Times New Roman" w:cs="Times New Roman"/>
        </w:rPr>
      </w:pPr>
    </w:p>
    <w:p w:rsidR="00811EE7" w:rsidRDefault="00811EE7" w:rsidP="009D4910">
      <w:pPr>
        <w:ind w:firstLine="708"/>
        <w:rPr>
          <w:rFonts w:ascii="Times New Roman" w:hAnsi="Times New Roman" w:cs="Times New Roman"/>
        </w:rPr>
      </w:pPr>
    </w:p>
    <w:p w:rsidR="00811EE7" w:rsidRDefault="00811EE7" w:rsidP="009D4910">
      <w:pPr>
        <w:ind w:firstLine="708"/>
        <w:rPr>
          <w:rFonts w:ascii="Times New Roman" w:hAnsi="Times New Roman" w:cs="Times New Roman"/>
        </w:rPr>
      </w:pPr>
    </w:p>
    <w:p w:rsidR="00811EE7" w:rsidRDefault="00811EE7" w:rsidP="009D4910">
      <w:pPr>
        <w:ind w:firstLine="708"/>
        <w:rPr>
          <w:rFonts w:ascii="Times New Roman" w:hAnsi="Times New Roman" w:cs="Times New Roman"/>
        </w:rPr>
      </w:pPr>
    </w:p>
    <w:p w:rsidR="00811EE7" w:rsidRDefault="00811EE7" w:rsidP="009D4910">
      <w:pPr>
        <w:ind w:firstLine="708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037" type="#_x0000_t202" style="position:absolute;left:0;text-align:left;margin-left:255.7pt;margin-top:18.75pt;width:213.95pt;height:148.5pt;z-index:251661312">
            <v:textbox>
              <w:txbxContent>
                <w:p w:rsidR="00811EE7" w:rsidRPr="007B2A9A" w:rsidRDefault="00811EE7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lang w:eastAsia="tr-TR"/>
                    </w:rPr>
                  </w:pPr>
                  <w:r w:rsidRPr="007B2A9A">
                    <w:rPr>
                      <w:rFonts w:ascii="Times New Roman" w:hAnsi="Times New Roman" w:cs="Times New Roman"/>
                      <w:b/>
                      <w:bCs/>
                      <w:noProof/>
                      <w:lang w:eastAsia="tr-TR"/>
                    </w:rPr>
                    <w:t>14.</w:t>
                  </w:r>
                </w:p>
                <w:p w:rsidR="00811EE7" w:rsidRDefault="00811EE7">
                  <w:r w:rsidRPr="00C205BD">
                    <w:rPr>
                      <w:noProof/>
                      <w:lang w:eastAsia="tr-TR"/>
                    </w:rPr>
                    <w:pict>
                      <v:shape id="Resim 9" o:spid="_x0000_i1048" type="#_x0000_t75" style="width:198pt;height:101.25pt;visibility:visible">
                        <v:imagedata r:id="rId17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left:0;text-align:left;margin-left:5.15pt;margin-top:19.45pt;width:226.55pt;height:138pt;z-index:251658240">
            <v:textbox style="mso-fit-shape-to-text:t">
              <w:txbxContent>
                <w:p w:rsidR="00811EE7" w:rsidRPr="004540D9" w:rsidRDefault="00811EE7">
                  <w:pPr>
                    <w:rPr>
                      <w:b/>
                      <w:bCs/>
                      <w:noProof/>
                      <w:lang w:eastAsia="tr-TR"/>
                    </w:rPr>
                  </w:pPr>
                  <w:r w:rsidRPr="004540D9">
                    <w:rPr>
                      <w:b/>
                      <w:bCs/>
                      <w:noProof/>
                      <w:lang w:eastAsia="tr-TR"/>
                    </w:rPr>
                    <w:t>10.</w:t>
                  </w:r>
                </w:p>
                <w:p w:rsidR="00811EE7" w:rsidRDefault="00811EE7">
                  <w:r w:rsidRPr="00C205BD">
                    <w:rPr>
                      <w:noProof/>
                      <w:lang w:eastAsia="tr-TR"/>
                    </w:rPr>
                    <w:pict>
                      <v:shape id="Resim 6" o:spid="_x0000_i1050" type="#_x0000_t75" style="width:199.5pt;height:103.5pt;visibility:visible">
                        <v:imagedata r:id="rId18" o:title=""/>
                      </v:shape>
                    </w:pict>
                  </w:r>
                </w:p>
              </w:txbxContent>
            </v:textbox>
          </v:shape>
        </w:pict>
      </w:r>
    </w:p>
    <w:p w:rsidR="00811EE7" w:rsidRDefault="00811EE7" w:rsidP="009D4910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</w:t>
      </w:r>
    </w:p>
    <w:p w:rsidR="00811EE7" w:rsidRDefault="00811EE7" w:rsidP="009D4910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</w:t>
      </w:r>
    </w:p>
    <w:p w:rsidR="00811EE7" w:rsidRDefault="00811EE7" w:rsidP="009D4910">
      <w:pPr>
        <w:ind w:firstLine="708"/>
        <w:rPr>
          <w:rFonts w:ascii="Times New Roman" w:hAnsi="Times New Roman" w:cs="Times New Roman"/>
        </w:rPr>
      </w:pPr>
    </w:p>
    <w:p w:rsidR="00811EE7" w:rsidRDefault="00811EE7" w:rsidP="009D4910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</w:t>
      </w:r>
    </w:p>
    <w:p w:rsidR="00811EE7" w:rsidRDefault="00811EE7" w:rsidP="009D4910">
      <w:pPr>
        <w:ind w:firstLine="708"/>
        <w:rPr>
          <w:rFonts w:ascii="Times New Roman" w:hAnsi="Times New Roman" w:cs="Times New Roman"/>
        </w:rPr>
      </w:pPr>
    </w:p>
    <w:p w:rsidR="00811EE7" w:rsidRDefault="00811EE7" w:rsidP="009D4910">
      <w:pPr>
        <w:ind w:firstLine="708"/>
        <w:rPr>
          <w:rFonts w:ascii="Times New Roman" w:hAnsi="Times New Roman" w:cs="Times New Roman"/>
        </w:rPr>
      </w:pPr>
    </w:p>
    <w:p w:rsidR="00811EE7" w:rsidRDefault="00811EE7" w:rsidP="007B2A9A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039" type="#_x0000_t202" style="position:absolute;margin-left:4.85pt;margin-top:200.2pt;width:226.95pt;height:133.75pt;z-index:251660288">
            <v:textbox>
              <w:txbxContent>
                <w:p w:rsidR="00811EE7" w:rsidRPr="007B2A9A" w:rsidRDefault="00811EE7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lang w:eastAsia="tr-TR"/>
                    </w:rPr>
                  </w:pPr>
                  <w:r w:rsidRPr="007B2A9A">
                    <w:rPr>
                      <w:rFonts w:ascii="Times New Roman" w:hAnsi="Times New Roman" w:cs="Times New Roman"/>
                      <w:b/>
                      <w:bCs/>
                      <w:noProof/>
                      <w:lang w:eastAsia="tr-TR"/>
                    </w:rPr>
                    <w:t>12.</w: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lang w:eastAsia="tr-TR"/>
                    </w:rPr>
                    <w:t xml:space="preserve">                                                                                                    </w:t>
                  </w:r>
                </w:p>
                <w:p w:rsidR="00811EE7" w:rsidRDefault="00811EE7">
                  <w:r w:rsidRPr="00C205BD">
                    <w:rPr>
                      <w:noProof/>
                      <w:lang w:eastAsia="tr-TR"/>
                    </w:rPr>
                    <w:pict>
                      <v:shape id="Resim 8" o:spid="_x0000_i1052" type="#_x0000_t75" style="width:192.75pt;height:75.75pt;visibility:visible">
                        <v:imagedata r:id="rId19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266.95pt;margin-top:200.2pt;width:202.7pt;height:133.75pt;z-index:251663360">
            <v:textbox>
              <w:txbxContent>
                <w:p w:rsidR="00811EE7" w:rsidRDefault="00811EE7" w:rsidP="00A75EF8">
                  <w:pPr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</w:pPr>
                  <w:r w:rsidRPr="007B2A9A">
                    <w:rPr>
                      <w:b/>
                      <w:bCs/>
                    </w:rPr>
                    <w:t>16.</w:t>
                  </w:r>
                  <w:r>
                    <w:rPr>
                      <w:b/>
                      <w:bCs/>
                    </w:rPr>
                    <w:t xml:space="preserve">  </w:t>
                  </w:r>
                  <w:r w:rsidRPr="00A75EF8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-9 ,+16 ,-17 , -65 , +8 tam sayıları, sayı doğrusunda gösterildiğinde en sağda bulunan sayı hangisidir?</w:t>
                  </w:r>
                  <w:r w:rsidRPr="00A75EF8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A75EF8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A75EF8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A) +16</w:t>
                  </w:r>
                  <w:r w:rsidRPr="00A75EF8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A75EF8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B) +8</w:t>
                  </w:r>
                  <w:r w:rsidRPr="00A75EF8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A75EF8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C) -9</w:t>
                  </w:r>
                  <w:r w:rsidRPr="00A75EF8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A75EF8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D) -65</w:t>
                  </w:r>
                  <w:r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 xml:space="preserve">                                                     </w:t>
                  </w:r>
                </w:p>
                <w:p w:rsidR="00811EE7" w:rsidRDefault="00811EE7" w:rsidP="00A75EF8">
                  <w:pPr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</w:pPr>
                </w:p>
                <w:p w:rsidR="00811EE7" w:rsidRDefault="00811EE7" w:rsidP="00A75EF8">
                  <w:pPr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</w:pPr>
                </w:p>
                <w:p w:rsidR="00811EE7" w:rsidRDefault="00811EE7" w:rsidP="00A75EF8">
                  <w:pPr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</w:pPr>
                </w:p>
                <w:p w:rsidR="00811EE7" w:rsidRDefault="00811EE7" w:rsidP="00A75EF8">
                  <w:pPr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</w:pPr>
                </w:p>
                <w:p w:rsidR="00811EE7" w:rsidRDefault="00811EE7" w:rsidP="00A75EF8">
                  <w:pPr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</w:pPr>
                </w:p>
                <w:p w:rsidR="00811EE7" w:rsidRDefault="00811EE7" w:rsidP="00A75EF8">
                  <w:pPr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</w:pPr>
                </w:p>
                <w:p w:rsidR="00811EE7" w:rsidRDefault="00811EE7" w:rsidP="00A75EF8">
                  <w:pPr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 xml:space="preserve">                    </w:t>
                  </w:r>
                </w:p>
                <w:p w:rsidR="00811EE7" w:rsidRDefault="00811EE7" w:rsidP="00A75EF8">
                  <w:pPr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</w:pPr>
                </w:p>
                <w:p w:rsidR="00811EE7" w:rsidRDefault="00811EE7" w:rsidP="00A75EF8">
                  <w:pPr>
                    <w:rPr>
                      <w:rFonts w:ascii="Arial" w:hAnsi="Arial" w:cs="Arial"/>
                      <w:color w:val="000000"/>
                      <w:sz w:val="23"/>
                      <w:szCs w:val="23"/>
                      <w:shd w:val="clear" w:color="auto" w:fill="FFFFFF"/>
                    </w:rPr>
                  </w:pPr>
                </w:p>
                <w:p w:rsidR="00811EE7" w:rsidRPr="007B2A9A" w:rsidRDefault="00811EE7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260.2pt;margin-top:16.95pt;width:209.45pt;height:147.65pt;z-index:251662336">
            <v:textbox>
              <w:txbxContent>
                <w:p w:rsidR="00811EE7" w:rsidRPr="00A75EF8" w:rsidRDefault="00811EE7" w:rsidP="007B2A9A">
                  <w:pPr>
                    <w:rPr>
                      <w:rStyle w:val="apple-converted-space"/>
                      <w:rFonts w:ascii="Times New Roman" w:hAnsi="Times New Roman" w:cs="Times New Roman"/>
                      <w:b/>
                      <w:bCs/>
                    </w:rPr>
                  </w:pPr>
                  <w:r w:rsidRPr="00A75EF8">
                    <w:rPr>
                      <w:rFonts w:ascii="Times New Roman" w:hAnsi="Times New Roman" w:cs="Times New Roman"/>
                      <w:b/>
                      <w:bCs/>
                    </w:rPr>
                    <w:t xml:space="preserve">15.  </w:t>
                  </w:r>
                  <w:r w:rsidRPr="00A75EF8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−15 &lt; +4 &lt; 0 &lt; −6 &lt; +11 sıralamasında hangi sayılar yer değiştirirse sıralama doğru olur?</w:t>
                  </w:r>
                  <w:r w:rsidRPr="00A75EF8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A75EF8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A75EF8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A) −15 ile −6</w:t>
                  </w:r>
                  <w:r w:rsidRPr="00A75EF8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A75EF8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B) 0 ile 4</w:t>
                  </w:r>
                  <w:r w:rsidRPr="00A75EF8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A75EF8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C) 4 ile −6</w:t>
                  </w:r>
                  <w:r w:rsidRPr="00A75EF8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A75EF8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D) 4</w:t>
                  </w:r>
                  <w:r w:rsidRPr="00A75EF8">
                    <w:rPr>
                      <w:rStyle w:val="apple-converted-space"/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 </w:t>
                  </w:r>
                </w:p>
                <w:p w:rsidR="00811EE7" w:rsidRPr="007B2A9A" w:rsidRDefault="00811EE7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4.85pt;margin-top:16.95pt;width:226.55pt;height:148.1pt;z-index:251659264">
            <v:textbox>
              <w:txbxContent>
                <w:p w:rsidR="00811EE7" w:rsidRPr="004540D9" w:rsidRDefault="00811EE7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lang w:eastAsia="tr-TR"/>
                    </w:rPr>
                  </w:pPr>
                  <w:r w:rsidRPr="004540D9">
                    <w:rPr>
                      <w:rFonts w:ascii="Times New Roman" w:hAnsi="Times New Roman" w:cs="Times New Roman"/>
                      <w:b/>
                      <w:bCs/>
                      <w:noProof/>
                      <w:lang w:eastAsia="tr-TR"/>
                    </w:rPr>
                    <w:t>11.</w: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lang w:eastAsia="tr-TR"/>
                    </w:rPr>
                    <w:t xml:space="preserve">                                                                                                              </w:t>
                  </w:r>
                </w:p>
                <w:p w:rsidR="00811EE7" w:rsidRDefault="00811EE7">
                  <w:r w:rsidRPr="00C205BD">
                    <w:rPr>
                      <w:noProof/>
                      <w:lang w:eastAsia="tr-TR"/>
                    </w:rPr>
                    <w:pict>
                      <v:shape id="Resim 7" o:spid="_x0000_i1054" type="#_x0000_t75" style="width:202.5pt;height:114pt;visibility:visible">
                        <v:imagedata r:id="rId20" o:title=""/>
                      </v:shape>
                    </w:pic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</w:rPr>
        <w:t xml:space="preserve">   </w:t>
      </w:r>
    </w:p>
    <w:p w:rsidR="00811EE7" w:rsidRDefault="00811E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811EE7" w:rsidRDefault="00811EE7" w:rsidP="007B2A9A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043" type="#_x0000_t202" style="position:absolute;margin-left:273.7pt;margin-top:-13.1pt;width:212.7pt;height:611.25pt;z-index:251668480">
            <v:textbox>
              <w:txbxContent>
                <w:p w:rsidR="00811EE7" w:rsidRDefault="00811EE7" w:rsidP="009105D7">
                  <w:r>
                    <w:t>Adı:</w:t>
                  </w:r>
                </w:p>
                <w:p w:rsidR="00811EE7" w:rsidRDefault="00811EE7" w:rsidP="009105D7">
                  <w:r>
                    <w:t>Soyadı:</w:t>
                  </w:r>
                </w:p>
                <w:p w:rsidR="00811EE7" w:rsidRDefault="00811EE7" w:rsidP="009105D7">
                  <w:r>
                    <w:t xml:space="preserve">No:                                    </w:t>
                  </w:r>
                </w:p>
                <w:p w:rsidR="00811EE7" w:rsidRDefault="00811EE7" w:rsidP="009105D7">
                  <w:r>
                    <w:t>Sınıf:</w:t>
                  </w:r>
                </w:p>
                <w:p w:rsidR="00811EE7" w:rsidRDefault="00811EE7" w:rsidP="009105D7"/>
                <w:tbl>
                  <w:tblPr>
                    <w:tblW w:w="0" w:type="auto"/>
                    <w:tblInd w:w="-10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467"/>
                    <w:gridCol w:w="344"/>
                    <w:gridCol w:w="336"/>
                    <w:gridCol w:w="334"/>
                    <w:gridCol w:w="352"/>
                  </w:tblGrid>
                  <w:tr w:rsidR="00811EE7" w:rsidRPr="00C41D35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4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  <w:r w:rsidRPr="00C41D35">
                          <w:t>A</w:t>
                        </w:r>
                      </w:p>
                    </w:tc>
                    <w:tc>
                      <w:tcPr>
                        <w:tcW w:w="336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  <w:r w:rsidRPr="00C41D35">
                          <w:t>B</w:t>
                        </w:r>
                      </w:p>
                    </w:tc>
                    <w:tc>
                      <w:tcPr>
                        <w:tcW w:w="33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  <w:r w:rsidRPr="00C41D35">
                          <w:t>C</w:t>
                        </w:r>
                      </w:p>
                    </w:tc>
                    <w:tc>
                      <w:tcPr>
                        <w:tcW w:w="352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  <w:r w:rsidRPr="00C41D35">
                          <w:t>D</w:t>
                        </w:r>
                      </w:p>
                    </w:tc>
                  </w:tr>
                  <w:tr w:rsidR="00811EE7" w:rsidRPr="00C41D35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  <w:r w:rsidRPr="00C41D35">
                          <w:t>1</w:t>
                        </w:r>
                      </w:p>
                    </w:tc>
                    <w:tc>
                      <w:tcPr>
                        <w:tcW w:w="34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6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52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</w:tr>
                  <w:tr w:rsidR="00811EE7" w:rsidRPr="00C41D35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  <w:r w:rsidRPr="00C41D35">
                          <w:t>2</w:t>
                        </w:r>
                      </w:p>
                    </w:tc>
                    <w:tc>
                      <w:tcPr>
                        <w:tcW w:w="34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6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52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</w:tr>
                  <w:tr w:rsidR="00811EE7" w:rsidRPr="00C41D35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  <w:r w:rsidRPr="00C41D35">
                          <w:t>3</w:t>
                        </w:r>
                      </w:p>
                    </w:tc>
                    <w:tc>
                      <w:tcPr>
                        <w:tcW w:w="34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6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52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</w:tr>
                  <w:tr w:rsidR="00811EE7" w:rsidRPr="00C41D35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  <w:r w:rsidRPr="00C41D35">
                          <w:t>4</w:t>
                        </w:r>
                      </w:p>
                    </w:tc>
                    <w:tc>
                      <w:tcPr>
                        <w:tcW w:w="34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6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52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</w:tr>
                  <w:tr w:rsidR="00811EE7" w:rsidRPr="00C41D35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  <w:r w:rsidRPr="00C41D35">
                          <w:t>5</w:t>
                        </w:r>
                      </w:p>
                    </w:tc>
                    <w:tc>
                      <w:tcPr>
                        <w:tcW w:w="34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6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52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</w:tr>
                  <w:tr w:rsidR="00811EE7" w:rsidRPr="00C41D35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  <w:r w:rsidRPr="00C41D35">
                          <w:t>6</w:t>
                        </w:r>
                      </w:p>
                    </w:tc>
                    <w:tc>
                      <w:tcPr>
                        <w:tcW w:w="34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6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52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</w:tr>
                  <w:tr w:rsidR="00811EE7" w:rsidRPr="00C41D35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  <w:r w:rsidRPr="00C41D35">
                          <w:t>7</w:t>
                        </w:r>
                      </w:p>
                    </w:tc>
                    <w:tc>
                      <w:tcPr>
                        <w:tcW w:w="34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6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52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</w:tr>
                  <w:tr w:rsidR="00811EE7" w:rsidRPr="00C41D35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  <w:r w:rsidRPr="00C41D35">
                          <w:t>8</w:t>
                        </w:r>
                      </w:p>
                    </w:tc>
                    <w:tc>
                      <w:tcPr>
                        <w:tcW w:w="34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6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52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</w:tr>
                  <w:tr w:rsidR="00811EE7" w:rsidRPr="00C41D35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  <w:r w:rsidRPr="00C41D35">
                          <w:t>9</w:t>
                        </w:r>
                      </w:p>
                    </w:tc>
                    <w:tc>
                      <w:tcPr>
                        <w:tcW w:w="34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6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52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</w:tr>
                  <w:tr w:rsidR="00811EE7" w:rsidRPr="00C41D35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  <w:r w:rsidRPr="00C41D35">
                          <w:t>10</w:t>
                        </w:r>
                      </w:p>
                    </w:tc>
                    <w:tc>
                      <w:tcPr>
                        <w:tcW w:w="34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6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52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</w:tr>
                  <w:tr w:rsidR="00811EE7" w:rsidRPr="00C41D35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  <w:r w:rsidRPr="00C41D35">
                          <w:t>11</w:t>
                        </w:r>
                      </w:p>
                    </w:tc>
                    <w:tc>
                      <w:tcPr>
                        <w:tcW w:w="34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6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52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</w:tr>
                  <w:tr w:rsidR="00811EE7" w:rsidRPr="00C41D35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  <w:r w:rsidRPr="00C41D35">
                          <w:t>12</w:t>
                        </w:r>
                      </w:p>
                    </w:tc>
                    <w:tc>
                      <w:tcPr>
                        <w:tcW w:w="34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6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52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</w:tr>
                  <w:tr w:rsidR="00811EE7" w:rsidRPr="00C41D35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  <w:r w:rsidRPr="00C41D35">
                          <w:t>13</w:t>
                        </w:r>
                      </w:p>
                    </w:tc>
                    <w:tc>
                      <w:tcPr>
                        <w:tcW w:w="34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6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52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</w:tr>
                  <w:tr w:rsidR="00811EE7" w:rsidRPr="00C41D35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  <w:r w:rsidRPr="00C41D35">
                          <w:t>14</w:t>
                        </w:r>
                      </w:p>
                    </w:tc>
                    <w:tc>
                      <w:tcPr>
                        <w:tcW w:w="34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6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52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</w:tr>
                  <w:tr w:rsidR="00811EE7" w:rsidRPr="00C41D35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  <w:r w:rsidRPr="00C41D35">
                          <w:t>15</w:t>
                        </w:r>
                      </w:p>
                    </w:tc>
                    <w:tc>
                      <w:tcPr>
                        <w:tcW w:w="34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6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52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</w:tr>
                  <w:tr w:rsidR="00811EE7" w:rsidRPr="00C41D35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  <w:r w:rsidRPr="00C41D35">
                          <w:t>16</w:t>
                        </w:r>
                      </w:p>
                    </w:tc>
                    <w:tc>
                      <w:tcPr>
                        <w:tcW w:w="34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6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52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</w:tr>
                  <w:tr w:rsidR="00811EE7" w:rsidRPr="00C41D35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  <w:r w:rsidRPr="00C41D35">
                          <w:t>17</w:t>
                        </w:r>
                      </w:p>
                    </w:tc>
                    <w:tc>
                      <w:tcPr>
                        <w:tcW w:w="34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6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52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</w:tr>
                  <w:tr w:rsidR="00811EE7" w:rsidRPr="00C41D35">
                    <w:trPr>
                      <w:trHeight w:val="239"/>
                    </w:trPr>
                    <w:tc>
                      <w:tcPr>
                        <w:tcW w:w="467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  <w:r w:rsidRPr="00C41D35">
                          <w:t>18</w:t>
                        </w:r>
                      </w:p>
                    </w:tc>
                    <w:tc>
                      <w:tcPr>
                        <w:tcW w:w="34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6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52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</w:tr>
                  <w:tr w:rsidR="00811EE7" w:rsidRPr="00C41D35">
                    <w:trPr>
                      <w:trHeight w:val="224"/>
                    </w:trPr>
                    <w:tc>
                      <w:tcPr>
                        <w:tcW w:w="467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  <w:r w:rsidRPr="00C41D35">
                          <w:t>19</w:t>
                        </w:r>
                      </w:p>
                    </w:tc>
                    <w:tc>
                      <w:tcPr>
                        <w:tcW w:w="34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6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52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</w:tr>
                  <w:tr w:rsidR="00811EE7" w:rsidRPr="00C41D35">
                    <w:trPr>
                      <w:trHeight w:val="251"/>
                    </w:trPr>
                    <w:tc>
                      <w:tcPr>
                        <w:tcW w:w="467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  <w:r w:rsidRPr="00C41D35">
                          <w:t>20</w:t>
                        </w:r>
                      </w:p>
                    </w:tc>
                    <w:tc>
                      <w:tcPr>
                        <w:tcW w:w="34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6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4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52" w:type="dxa"/>
                      </w:tcPr>
                      <w:p w:rsidR="00811EE7" w:rsidRPr="00C41D35" w:rsidRDefault="00811EE7" w:rsidP="00C41D35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811EE7" w:rsidRDefault="00811EE7" w:rsidP="009105D7">
                  <w:r>
                    <w:t xml:space="preserve">                           </w:t>
                  </w:r>
                </w:p>
                <w:p w:rsidR="00811EE7" w:rsidRDefault="00811EE7" w:rsidP="009105D7">
                  <w:hyperlink r:id="rId21" w:history="1">
                    <w:r>
                      <w:rPr>
                        <w:rStyle w:val="Hyperlink"/>
                        <w:b/>
                        <w:bCs/>
                        <w:sz w:val="18"/>
                        <w:szCs w:val="18"/>
                      </w:rPr>
                      <w:t>www.sorubak.com</w:t>
                    </w:r>
                  </w:hyperlink>
                </w:p>
                <w:p w:rsidR="00811EE7" w:rsidRDefault="00811EE7" w:rsidP="009105D7">
                  <w:r>
                    <w:t xml:space="preserve">         </w:t>
                  </w:r>
                </w:p>
                <w:p w:rsidR="00811EE7" w:rsidRDefault="00811EE7" w:rsidP="009105D7">
                  <w:r>
                    <w:t xml:space="preserve">                                           Oğuzhan GÜZEL</w:t>
                  </w:r>
                </w:p>
                <w:p w:rsidR="00811EE7" w:rsidRDefault="00811EE7" w:rsidP="009105D7">
                  <w:pPr>
                    <w:jc w:val="right"/>
                  </w:pPr>
                  <w:r>
                    <w:t>Matematik Öğretmeni</w:t>
                  </w:r>
                </w:p>
                <w:p w:rsidR="00811EE7" w:rsidRDefault="00811EE7" w:rsidP="009105D7">
                  <w:r>
                    <w:t xml:space="preserve">                        </w:t>
                  </w:r>
                </w:p>
                <w:p w:rsidR="00811EE7" w:rsidRPr="009105D7" w:rsidRDefault="00811EE7" w:rsidP="009105D7"/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2.2pt;margin-top:-13.1pt;width:237.45pt;height:148.8pt;z-index:251664384">
            <v:textbox>
              <w:txbxContent>
                <w:p w:rsidR="00811EE7" w:rsidRDefault="00811EE7" w:rsidP="00FA07A7">
                  <w:pPr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</w:pPr>
                  <w:r w:rsidRPr="009F6870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17.</w:t>
                  </w:r>
                  <w:r w:rsidRPr="009F6870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 xml:space="preserve"> </w:t>
                  </w:r>
                  <w:r w:rsidRPr="009F6870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Aşağıdaki ifadelerden hangisi yanlıştır?</w:t>
                  </w:r>
                  <w:r w:rsidRPr="009F6870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9F6870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9F6870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A) 120 TL borcu, -120 ile gösterebiliriz.</w:t>
                  </w:r>
                  <w:r w:rsidRPr="009F6870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9F6870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B) Deniz seviyesinin üstünde 5 m ’ yi, + 5 ile gösterebiliriz.</w:t>
                  </w:r>
                  <w:r w:rsidRPr="009F6870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9F6870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C) Bulunduğumuz yerden 3 adım gerisini, - 3 ile gösterebiliriz.</w:t>
                  </w:r>
                  <w:r w:rsidRPr="009F6870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9F6870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D) Sıfirın altında 5 derece sıcaklığı , + 5 ile gösterebiliriz.</w:t>
                  </w:r>
                  <w:r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 xml:space="preserve">                                                                     </w:t>
                  </w:r>
                </w:p>
                <w:p w:rsidR="00811EE7" w:rsidRDefault="00811EE7" w:rsidP="00FA07A7">
                  <w:pPr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</w:pPr>
                </w:p>
                <w:p w:rsidR="00811EE7" w:rsidRPr="009F6870" w:rsidRDefault="00811EE7" w:rsidP="00FA07A7">
                  <w:pPr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</w:pPr>
                </w:p>
                <w:p w:rsidR="00811EE7" w:rsidRDefault="00811EE7"/>
              </w:txbxContent>
            </v:textbox>
          </v:shape>
        </w:pic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</w:p>
    <w:p w:rsidR="00811EE7" w:rsidRPr="009F6870" w:rsidRDefault="00811EE7" w:rsidP="009F6870">
      <w:pPr>
        <w:rPr>
          <w:rFonts w:ascii="Times New Roman" w:hAnsi="Times New Roman" w:cs="Times New Roman"/>
        </w:rPr>
      </w:pPr>
    </w:p>
    <w:p w:rsidR="00811EE7" w:rsidRPr="009F6870" w:rsidRDefault="00811EE7" w:rsidP="009F6870">
      <w:pPr>
        <w:rPr>
          <w:rFonts w:ascii="Times New Roman" w:hAnsi="Times New Roman" w:cs="Times New Roman"/>
        </w:rPr>
      </w:pPr>
    </w:p>
    <w:p w:rsidR="00811EE7" w:rsidRDefault="00811EE7" w:rsidP="009F6870">
      <w:pPr>
        <w:rPr>
          <w:rFonts w:ascii="Times New Roman" w:hAnsi="Times New Roman" w:cs="Times New Roman"/>
        </w:rPr>
      </w:pPr>
    </w:p>
    <w:p w:rsidR="00811EE7" w:rsidRDefault="00811EE7" w:rsidP="009F6870">
      <w:pPr>
        <w:rPr>
          <w:rFonts w:ascii="Times New Roman" w:hAnsi="Times New Roman" w:cs="Times New Roman"/>
        </w:rPr>
      </w:pPr>
    </w:p>
    <w:p w:rsidR="00811EE7" w:rsidRDefault="00811EE7" w:rsidP="009F6870">
      <w:pPr>
        <w:tabs>
          <w:tab w:val="left" w:pos="52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11EE7" w:rsidRDefault="00811EE7" w:rsidP="009F6870">
      <w:pPr>
        <w:tabs>
          <w:tab w:val="left" w:pos="5235"/>
        </w:tabs>
        <w:rPr>
          <w:rFonts w:ascii="Times New Roman" w:hAnsi="Times New Roman" w:cs="Times New Roman"/>
        </w:rPr>
      </w:pPr>
    </w:p>
    <w:p w:rsidR="00811EE7" w:rsidRDefault="00811EE7" w:rsidP="009F6870">
      <w:pPr>
        <w:tabs>
          <w:tab w:val="left" w:pos="5235"/>
        </w:tabs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045" type="#_x0000_t202" style="position:absolute;margin-left:2.85pt;margin-top:.8pt;width:237.85pt;height:138.55pt;z-index:251665408">
            <v:textbox style="mso-fit-shape-to-text:t">
              <w:txbxContent>
                <w:p w:rsidR="00811EE7" w:rsidRPr="009F6870" w:rsidRDefault="00811EE7">
                  <w:pPr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</w:pPr>
                  <w:r w:rsidRPr="009F6870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18.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 xml:space="preserve"> </w:t>
                  </w:r>
                  <w:r w:rsidRPr="007C7ACE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Aşağıdaki ifadelerden hangisi yanlıştır?</w:t>
                  </w:r>
                  <w:r w:rsidRPr="007C7ACE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7C7ACE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7C7ACE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A) Her tam sayı bir rasyonel sayı olarak yazılabilir.</w:t>
                  </w:r>
                  <w:r w:rsidRPr="007C7ACE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7C7ACE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B) Negatif iki tam sayının birbirine bölümü daima pozitiftir.</w:t>
                  </w:r>
                  <w:r w:rsidRPr="007C7ACE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7C7ACE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C) -1 sayısının karesi kendisinden küçüktür.</w:t>
                  </w:r>
                  <w:r w:rsidRPr="007C7ACE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7C7ACE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D) Sıfır, bütün negatif tam sayılardan büyüktür</w:t>
                  </w:r>
                  <w:r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 xml:space="preserve">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</w:rPr>
        <w:t xml:space="preserve">                    </w:t>
      </w:r>
    </w:p>
    <w:p w:rsidR="00811EE7" w:rsidRDefault="00811EE7" w:rsidP="009F6870">
      <w:pPr>
        <w:tabs>
          <w:tab w:val="left" w:pos="5235"/>
        </w:tabs>
        <w:rPr>
          <w:rFonts w:ascii="Times New Roman" w:hAnsi="Times New Roman" w:cs="Times New Roman"/>
        </w:rPr>
      </w:pPr>
    </w:p>
    <w:p w:rsidR="00811EE7" w:rsidRDefault="00811EE7" w:rsidP="009F6870">
      <w:pPr>
        <w:tabs>
          <w:tab w:val="left" w:pos="5235"/>
        </w:tabs>
        <w:rPr>
          <w:rFonts w:ascii="Times New Roman" w:hAnsi="Times New Roman" w:cs="Times New Roman"/>
        </w:rPr>
      </w:pPr>
    </w:p>
    <w:p w:rsidR="00811EE7" w:rsidRDefault="00811EE7" w:rsidP="009F6870">
      <w:pPr>
        <w:tabs>
          <w:tab w:val="left" w:pos="5235"/>
        </w:tabs>
        <w:rPr>
          <w:rFonts w:ascii="Times New Roman" w:hAnsi="Times New Roman" w:cs="Times New Roman"/>
        </w:rPr>
      </w:pPr>
    </w:p>
    <w:p w:rsidR="00811EE7" w:rsidRDefault="00811EE7" w:rsidP="009F6870">
      <w:pPr>
        <w:tabs>
          <w:tab w:val="left" w:pos="5235"/>
        </w:tabs>
        <w:rPr>
          <w:rFonts w:ascii="Times New Roman" w:hAnsi="Times New Roman" w:cs="Times New Roman"/>
        </w:rPr>
      </w:pPr>
    </w:p>
    <w:p w:rsidR="00811EE7" w:rsidRDefault="00811EE7" w:rsidP="009F6870">
      <w:pPr>
        <w:tabs>
          <w:tab w:val="left" w:pos="5235"/>
        </w:tabs>
        <w:rPr>
          <w:rFonts w:ascii="Times New Roman" w:hAnsi="Times New Roman" w:cs="Times New Roman"/>
        </w:rPr>
      </w:pPr>
    </w:p>
    <w:p w:rsidR="00811EE7" w:rsidRDefault="00811EE7" w:rsidP="009F6870">
      <w:pPr>
        <w:tabs>
          <w:tab w:val="left" w:pos="5235"/>
        </w:tabs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046" type="#_x0000_t202" style="position:absolute;margin-left:2.25pt;margin-top:15.05pt;width:237.85pt;height:115.95pt;z-index:251666432">
            <v:textbox>
              <w:txbxContent>
                <w:p w:rsidR="00811EE7" w:rsidRPr="00776A99" w:rsidRDefault="00811EE7" w:rsidP="00776A99">
                  <w:pPr>
                    <w:rPr>
                      <w:rStyle w:val="apple-converted-space"/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</w:pPr>
                  <w:r w:rsidRPr="00776A99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19.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Pr="00776A99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 xml:space="preserve"> −15 &lt; +4 &lt; 0 &lt; −6 &lt; +11 sıralamasında hangi sayılar yer değiştirirse sıralama doğru olur?</w:t>
                  </w:r>
                  <w:r w:rsidRPr="00776A99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776A99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776A99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A) −15 ile −6</w:t>
                  </w:r>
                  <w:r w:rsidRPr="00776A99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776A99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B) 0 ile 4</w:t>
                  </w:r>
                  <w:r w:rsidRPr="00776A99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776A99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C) 4 ile −6</w:t>
                  </w:r>
                  <w:r w:rsidRPr="00776A99">
                    <w:rPr>
                      <w:rFonts w:ascii="Times New Roman" w:hAnsi="Times New Roman" w:cs="Times New Roman"/>
                      <w:color w:val="000000"/>
                    </w:rPr>
                    <w:br/>
                  </w:r>
                  <w:r w:rsidRPr="00776A99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D) 4</w:t>
                  </w:r>
                  <w:r w:rsidRPr="00776A99">
                    <w:rPr>
                      <w:rStyle w:val="apple-converted-space"/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 </w:t>
                  </w:r>
                </w:p>
                <w:p w:rsidR="00811EE7" w:rsidRDefault="00811EE7"/>
              </w:txbxContent>
            </v:textbox>
          </v:shape>
        </w:pict>
      </w:r>
    </w:p>
    <w:p w:rsidR="00811EE7" w:rsidRDefault="00811EE7" w:rsidP="009F6870">
      <w:pPr>
        <w:tabs>
          <w:tab w:val="left" w:pos="5235"/>
        </w:tabs>
        <w:rPr>
          <w:rFonts w:ascii="Times New Roman" w:hAnsi="Times New Roman" w:cs="Times New Roman"/>
        </w:rPr>
      </w:pPr>
    </w:p>
    <w:p w:rsidR="00811EE7" w:rsidRDefault="00811EE7" w:rsidP="009F6870">
      <w:pPr>
        <w:tabs>
          <w:tab w:val="left" w:pos="5235"/>
        </w:tabs>
        <w:rPr>
          <w:rFonts w:ascii="Times New Roman" w:hAnsi="Times New Roman" w:cs="Times New Roman"/>
        </w:rPr>
      </w:pPr>
    </w:p>
    <w:p w:rsidR="00811EE7" w:rsidRDefault="00811EE7" w:rsidP="009F6870">
      <w:pPr>
        <w:tabs>
          <w:tab w:val="left" w:pos="5235"/>
        </w:tabs>
        <w:rPr>
          <w:rFonts w:ascii="Times New Roman" w:hAnsi="Times New Roman" w:cs="Times New Roman"/>
        </w:rPr>
      </w:pPr>
    </w:p>
    <w:p w:rsidR="00811EE7" w:rsidRDefault="00811EE7" w:rsidP="009F6870">
      <w:pPr>
        <w:tabs>
          <w:tab w:val="left" w:pos="5235"/>
        </w:tabs>
        <w:rPr>
          <w:rFonts w:ascii="Times New Roman" w:hAnsi="Times New Roman" w:cs="Times New Roman"/>
        </w:rPr>
      </w:pPr>
    </w:p>
    <w:p w:rsidR="00811EE7" w:rsidRDefault="00811EE7" w:rsidP="009F6870">
      <w:pPr>
        <w:tabs>
          <w:tab w:val="left" w:pos="5235"/>
        </w:tabs>
        <w:rPr>
          <w:rFonts w:ascii="Times New Roman" w:hAnsi="Times New Roman" w:cs="Times New Roman"/>
        </w:rPr>
      </w:pPr>
    </w:p>
    <w:p w:rsidR="00811EE7" w:rsidRDefault="00811EE7" w:rsidP="009F6870">
      <w:pPr>
        <w:tabs>
          <w:tab w:val="left" w:pos="5235"/>
        </w:tabs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047" type="#_x0000_t202" style="position:absolute;margin-left:2.2pt;margin-top:14pt;width:237.45pt;height:117.75pt;z-index:251667456">
            <v:textbox>
              <w:txbxContent>
                <w:p w:rsidR="00811EE7" w:rsidRPr="00C41D35" w:rsidRDefault="00811EE7">
                  <w:pPr>
                    <w:rPr>
                      <w:rFonts w:ascii="Times New Roman" w:hAnsi="Times New Roman" w:cs="Times New Roman"/>
                    </w:rPr>
                  </w:pPr>
                  <w:r w:rsidRPr="000F5597">
                    <w:rPr>
                      <w:rFonts w:ascii="Times New Roman" w:hAnsi="Times New Roman" w:cs="Times New Roman"/>
                      <w:b/>
                      <w:bCs/>
                    </w:rPr>
                    <w:t>20.</w:t>
                  </w:r>
                  <w:r w:rsidRPr="000F5597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0F5597">
                    <w:rPr>
                      <w:rFonts w:ascii="Times New Roman" w:hAnsi="Times New Roman" w:cs="Times New Roman"/>
                    </w:rPr>
                    <w:t xml:space="preserve"> 2 </w:t>
                  </w:r>
                  <w:r w:rsidRPr="00C41D35">
                    <w:rPr>
                      <w:rFonts w:ascii="Times New Roman" w:hAnsi="Times New Roman" w:cs="Times New Roman"/>
                    </w:rPr>
                    <w:fldChar w:fldCharType="begin"/>
                  </w:r>
                  <w:r w:rsidRPr="00C41D35">
                    <w:rPr>
                      <w:rFonts w:ascii="Times New Roman" w:hAnsi="Times New Roman" w:cs="Times New Roman"/>
                    </w:rPr>
                    <w:instrText xml:space="preserve"> QUOTE </w:instrText>
                  </w:r>
                  <w:r w:rsidRPr="00C41D35">
                    <w:pict>
                      <v:shape id="_x0000_i1059" type="#_x0000_t75" style="width:19.5pt;height:24pt">
                        <v:imagedata r:id="rId22" o:title="" chromakey="white"/>
                      </v:shape>
                    </w:pict>
                  </w:r>
                  <w:r w:rsidRPr="00C41D35">
                    <w:rPr>
                      <w:rFonts w:ascii="Times New Roman" w:hAnsi="Times New Roman" w:cs="Times New Roman"/>
                    </w:rPr>
                    <w:instrText xml:space="preserve"> </w:instrText>
                  </w:r>
                  <w:r w:rsidRPr="00C41D35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C41D35">
                    <w:pict>
                      <v:shape id="_x0000_i1060" type="#_x0000_t75" style="width:19.5pt;height:24pt">
                        <v:imagedata r:id="rId22" o:title="" chromakey="white"/>
                      </v:shape>
                    </w:pict>
                  </w:r>
                  <w:r w:rsidRPr="00C41D35">
                    <w:rPr>
                      <w:rFonts w:ascii="Times New Roman" w:hAnsi="Times New Roman" w:cs="Times New Roman"/>
                    </w:rPr>
                    <w:fldChar w:fldCharType="end"/>
                  </w:r>
                  <w:r w:rsidRPr="00C41D35">
                    <w:rPr>
                      <w:rFonts w:ascii="Times New Roman" w:hAnsi="Times New Roman" w:cs="Times New Roman"/>
                    </w:rPr>
                    <w:t xml:space="preserve"> -5</w:t>
                  </w:r>
                  <w:r w:rsidRPr="00C41D35">
                    <w:rPr>
                      <w:rFonts w:ascii="Times New Roman" w:hAnsi="Times New Roman" w:cs="Times New Roman"/>
                    </w:rPr>
                    <w:fldChar w:fldCharType="begin"/>
                  </w:r>
                  <w:r w:rsidRPr="00C41D35">
                    <w:rPr>
                      <w:rFonts w:ascii="Times New Roman" w:hAnsi="Times New Roman" w:cs="Times New Roman"/>
                    </w:rPr>
                    <w:instrText xml:space="preserve"> QUOTE </w:instrText>
                  </w:r>
                  <w:r w:rsidRPr="00C41D35">
                    <w:pict>
                      <v:shape id="_x0000_i1061" type="#_x0000_t75" style="width:19.5pt;height:23.25pt">
                        <v:imagedata r:id="rId23" o:title="" chromakey="white"/>
                      </v:shape>
                    </w:pict>
                  </w:r>
                  <w:r w:rsidRPr="00C41D35">
                    <w:rPr>
                      <w:rFonts w:ascii="Times New Roman" w:hAnsi="Times New Roman" w:cs="Times New Roman"/>
                    </w:rPr>
                    <w:instrText xml:space="preserve"> </w:instrText>
                  </w:r>
                  <w:r w:rsidRPr="00C41D35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C41D35">
                    <w:pict>
                      <v:shape id="_x0000_i1062" type="#_x0000_t75" style="width:19.5pt;height:23.25pt">
                        <v:imagedata r:id="rId23" o:title="" chromakey="white"/>
                      </v:shape>
                    </w:pict>
                  </w:r>
                  <w:r w:rsidRPr="00C41D35">
                    <w:rPr>
                      <w:rFonts w:ascii="Times New Roman" w:hAnsi="Times New Roman" w:cs="Times New Roman"/>
                    </w:rPr>
                    <w:fldChar w:fldCharType="end"/>
                  </w:r>
                  <w:r w:rsidRPr="00C41D35">
                    <w:rPr>
                      <w:rFonts w:ascii="Times New Roman" w:hAnsi="Times New Roman" w:cs="Times New Roman"/>
                    </w:rPr>
                    <w:t xml:space="preserve"> işleminin sonucunu tahmin ediniz?</w:t>
                  </w:r>
                </w:p>
                <w:p w:rsidR="00811EE7" w:rsidRPr="000F5597" w:rsidRDefault="00811EE7">
                  <w:pPr>
                    <w:rPr>
                      <w:rFonts w:ascii="Times New Roman" w:hAnsi="Times New Roman" w:cs="Times New Roman"/>
                    </w:rPr>
                  </w:pPr>
                  <w:r w:rsidRPr="00C41D35">
                    <w:rPr>
                      <w:rFonts w:ascii="Times New Roman" w:hAnsi="Times New Roman" w:cs="Times New Roman"/>
                    </w:rPr>
                    <w:t>A) 3       B) -3      C) 2       D) -2</w:t>
                  </w:r>
                </w:p>
              </w:txbxContent>
            </v:textbox>
          </v:shape>
        </w:pict>
      </w:r>
    </w:p>
    <w:p w:rsidR="00811EE7" w:rsidRPr="009F6870" w:rsidRDefault="00811EE7" w:rsidP="009F6870">
      <w:pPr>
        <w:tabs>
          <w:tab w:val="left" w:pos="5235"/>
        </w:tabs>
        <w:rPr>
          <w:rFonts w:ascii="Times New Roman" w:hAnsi="Times New Roman" w:cs="Times New Roman"/>
        </w:rPr>
      </w:pPr>
    </w:p>
    <w:sectPr w:rsidR="00811EE7" w:rsidRPr="009F6870" w:rsidSect="004324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E0019"/>
    <w:multiLevelType w:val="hybridMultilevel"/>
    <w:tmpl w:val="EC506558"/>
    <w:lvl w:ilvl="0" w:tplc="66961A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9C3181"/>
    <w:multiLevelType w:val="hybridMultilevel"/>
    <w:tmpl w:val="22D462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74D3"/>
    <w:rsid w:val="000421A4"/>
    <w:rsid w:val="000F5597"/>
    <w:rsid w:val="001163F6"/>
    <w:rsid w:val="001822E6"/>
    <w:rsid w:val="002033E9"/>
    <w:rsid w:val="002D74D3"/>
    <w:rsid w:val="00330028"/>
    <w:rsid w:val="00382E10"/>
    <w:rsid w:val="003E12F1"/>
    <w:rsid w:val="0043243D"/>
    <w:rsid w:val="004370F3"/>
    <w:rsid w:val="004540D9"/>
    <w:rsid w:val="00484934"/>
    <w:rsid w:val="006264D0"/>
    <w:rsid w:val="00751B61"/>
    <w:rsid w:val="00754A91"/>
    <w:rsid w:val="00776A99"/>
    <w:rsid w:val="007B2A9A"/>
    <w:rsid w:val="007C7ACE"/>
    <w:rsid w:val="00811EE7"/>
    <w:rsid w:val="009105D7"/>
    <w:rsid w:val="009C39D4"/>
    <w:rsid w:val="009D4910"/>
    <w:rsid w:val="009F6870"/>
    <w:rsid w:val="00A75EF8"/>
    <w:rsid w:val="00A80CCE"/>
    <w:rsid w:val="00AF18D6"/>
    <w:rsid w:val="00C205BD"/>
    <w:rsid w:val="00C41D35"/>
    <w:rsid w:val="00DC6846"/>
    <w:rsid w:val="00FA07A7"/>
    <w:rsid w:val="00FF4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43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D7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74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D4910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4540D9"/>
    <w:rPr>
      <w:color w:val="808080"/>
    </w:rPr>
  </w:style>
  <w:style w:type="character" w:customStyle="1" w:styleId="apple-converted-space">
    <w:name w:val="apple-converted-space"/>
    <w:basedOn w:val="DefaultParagraphFont"/>
    <w:uiPriority w:val="99"/>
    <w:rsid w:val="007B2A9A"/>
  </w:style>
  <w:style w:type="table" w:styleId="TableGrid">
    <w:name w:val="Table Grid"/>
    <w:basedOn w:val="TableNormal"/>
    <w:uiPriority w:val="99"/>
    <w:rsid w:val="009105D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80C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hyperlink" Target="http://www.sorubak.com/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3</Pages>
  <Words>323</Words>
  <Characters>1846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OziPC</dc:creator>
  <cp:keywords/>
  <dc:description/>
  <cp:lastModifiedBy>edanur</cp:lastModifiedBy>
  <cp:revision>14</cp:revision>
  <dcterms:created xsi:type="dcterms:W3CDTF">2014-11-16T17:32:00Z</dcterms:created>
  <dcterms:modified xsi:type="dcterms:W3CDTF">2015-11-16T19:46:00Z</dcterms:modified>
</cp:coreProperties>
</file>