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511" w:rsidRPr="00D8284C" w:rsidRDefault="00412511" w:rsidP="00D8284C">
      <w:pPr>
        <w:spacing w:after="0"/>
        <w:rPr>
          <w:rFonts w:ascii="Baskerville Old Face" w:hAnsi="Baskerville Old Face" w:cs="Baskerville Old Face"/>
          <w:b/>
          <w:bCs/>
          <w:sz w:val="24"/>
          <w:szCs w:val="24"/>
        </w:rPr>
      </w:pPr>
      <w:r w:rsidRPr="00D8284C">
        <w:rPr>
          <w:rFonts w:ascii="Baskerville Old Face" w:hAnsi="Baskerville Old Face" w:cs="Baskerville Old Face"/>
          <w:b/>
          <w:bCs/>
          <w:sz w:val="24"/>
          <w:szCs w:val="24"/>
        </w:rPr>
        <w:t>2015-2</w:t>
      </w:r>
      <w:r>
        <w:rPr>
          <w:rFonts w:ascii="Baskerville Old Face" w:hAnsi="Baskerville Old Face" w:cs="Baskerville Old Face"/>
          <w:b/>
          <w:bCs/>
          <w:sz w:val="24"/>
          <w:szCs w:val="24"/>
        </w:rPr>
        <w:t>016 ACADEMIC YEAR / ARPAÇBAHSIS ATATÜRK O.O</w:t>
      </w:r>
      <w:bookmarkStart w:id="0" w:name="_GoBack"/>
      <w:bookmarkEnd w:id="0"/>
    </w:p>
    <w:p w:rsidR="00412511" w:rsidRDefault="00412511" w:rsidP="00D8284C">
      <w:pPr>
        <w:spacing w:after="0"/>
        <w:rPr>
          <w:rFonts w:ascii="Baskerville Old Face" w:hAnsi="Baskerville Old Face" w:cs="Baskerville Old Face"/>
          <w:b/>
          <w:bCs/>
          <w:sz w:val="24"/>
          <w:szCs w:val="24"/>
        </w:rPr>
      </w:pPr>
      <w:r w:rsidRPr="00D8284C">
        <w:rPr>
          <w:rFonts w:ascii="Baskerville Old Face" w:hAnsi="Baskerville Old Face" w:cs="Baskerville Old Face"/>
          <w:b/>
          <w:bCs/>
          <w:sz w:val="24"/>
          <w:szCs w:val="24"/>
        </w:rPr>
        <w:t xml:space="preserve"> 7th GRADES / </w:t>
      </w:r>
      <w:r>
        <w:rPr>
          <w:rFonts w:ascii="Baskerville Old Face" w:hAnsi="Baskerville Old Face" w:cs="Baskerville Old Face"/>
          <w:b/>
          <w:bCs/>
          <w:sz w:val="24"/>
          <w:szCs w:val="24"/>
        </w:rPr>
        <w:t xml:space="preserve">2nd TERM / </w:t>
      </w:r>
      <w:r w:rsidRPr="00D8284C">
        <w:rPr>
          <w:rFonts w:ascii="Baskerville Old Face" w:hAnsi="Baskerville Old Face" w:cs="Baskerville Old Face"/>
          <w:b/>
          <w:bCs/>
          <w:sz w:val="24"/>
          <w:szCs w:val="24"/>
        </w:rPr>
        <w:t xml:space="preserve">1st </w:t>
      </w:r>
      <w:r>
        <w:rPr>
          <w:rFonts w:ascii="Baskerville Old Face" w:hAnsi="Baskerville Old Face" w:cs="Baskerville Old Face"/>
          <w:b/>
          <w:bCs/>
          <w:sz w:val="24"/>
          <w:szCs w:val="24"/>
        </w:rPr>
        <w:t xml:space="preserve"> E</w:t>
      </w:r>
      <w:r w:rsidRPr="00D8284C">
        <w:rPr>
          <w:rFonts w:ascii="Baskerville Old Face" w:hAnsi="Baskerville Old Face" w:cs="Baskerville Old Face"/>
          <w:b/>
          <w:bCs/>
          <w:sz w:val="24"/>
          <w:szCs w:val="24"/>
        </w:rPr>
        <w:t>NGLISH EXAM</w:t>
      </w:r>
    </w:p>
    <w:p w:rsidR="00412511" w:rsidRDefault="00412511" w:rsidP="00D8284C">
      <w:pPr>
        <w:spacing w:after="0"/>
        <w:rPr>
          <w:rFonts w:ascii="Baskerville Old Face" w:hAnsi="Baskerville Old Face" w:cs="Baskerville Old Face"/>
          <w:b/>
          <w:bCs/>
        </w:rPr>
      </w:pPr>
      <w:r w:rsidRPr="00D8284C">
        <w:rPr>
          <w:rFonts w:ascii="Baskerville Old Face" w:hAnsi="Baskerville Old Face" w:cs="Baskerville Old Face"/>
          <w:b/>
          <w:bCs/>
        </w:rPr>
        <w:t>NAME/SURNAME:</w:t>
      </w:r>
      <w:r w:rsidRPr="00D8284C">
        <w:rPr>
          <w:rFonts w:ascii="Baskerville Old Face" w:hAnsi="Baskerville Old Face" w:cs="Baskerville Old Face"/>
          <w:b/>
          <w:bCs/>
        </w:rPr>
        <w:tab/>
      </w:r>
      <w:r w:rsidRPr="00D8284C">
        <w:rPr>
          <w:rFonts w:ascii="Baskerville Old Face" w:hAnsi="Baskerville Old Face" w:cs="Baskerville Old Face"/>
          <w:b/>
          <w:bCs/>
        </w:rPr>
        <w:tab/>
      </w:r>
      <w:r w:rsidRPr="00D8284C">
        <w:rPr>
          <w:rFonts w:ascii="Baskerville Old Face" w:hAnsi="Baskerville Old Face" w:cs="Baskerville Old Face"/>
          <w:b/>
          <w:bCs/>
        </w:rPr>
        <w:tab/>
      </w:r>
      <w:r w:rsidRPr="00D8284C">
        <w:rPr>
          <w:rFonts w:ascii="Baskerville Old Face" w:hAnsi="Baskerville Old Face" w:cs="Baskerville Old Face"/>
          <w:b/>
          <w:bCs/>
        </w:rPr>
        <w:tab/>
      </w:r>
      <w:r w:rsidRPr="00D8284C">
        <w:rPr>
          <w:rFonts w:ascii="Baskerville Old Face" w:hAnsi="Baskerville Old Face" w:cs="Baskerville Old Face"/>
          <w:b/>
          <w:bCs/>
        </w:rPr>
        <w:tab/>
      </w:r>
      <w:r w:rsidRPr="00D8284C">
        <w:rPr>
          <w:rFonts w:ascii="Baskerville Old Face" w:hAnsi="Baskerville Old Face" w:cs="Baskerville Old Face"/>
          <w:b/>
          <w:bCs/>
        </w:rPr>
        <w:tab/>
        <w:t>CLASS/NUMBER:</w:t>
      </w:r>
    </w:p>
    <w:p w:rsidR="00412511" w:rsidRDefault="00412511" w:rsidP="00D8284C">
      <w:pPr>
        <w:spacing w:after="0"/>
        <w:rPr>
          <w:rFonts w:ascii="Baskerville Old Face" w:hAnsi="Baskerville Old Face" w:cs="Baskerville Old Face"/>
          <w:b/>
          <w:bCs/>
        </w:rPr>
      </w:pPr>
    </w:p>
    <w:p w:rsidR="00412511" w:rsidRPr="00D8284C" w:rsidRDefault="00412511" w:rsidP="00D8284C">
      <w:pPr>
        <w:spacing w:after="0"/>
        <w:rPr>
          <w:b/>
          <w:bCs/>
        </w:rPr>
      </w:pPr>
      <w:r w:rsidRPr="00D8284C">
        <w:rPr>
          <w:b/>
          <w:bCs/>
        </w:rPr>
        <w:t xml:space="preserve">A. Put the following words under the correct category. (Aşağıdaki kelimeleri doğru kategorinin altına yazınınz) </w:t>
      </w:r>
      <w:r>
        <w:rPr>
          <w:b/>
          <w:bCs/>
        </w:rPr>
        <w:t>(20 pts)</w:t>
      </w:r>
    </w:p>
    <w:p w:rsidR="00412511" w:rsidRPr="00F04A4B" w:rsidRDefault="00412511" w:rsidP="00D8284C">
      <w:pPr>
        <w:spacing w:after="0"/>
      </w:pPr>
      <w:r w:rsidRPr="00F04A4B">
        <w:t>*overweight</w:t>
      </w:r>
      <w:r w:rsidRPr="00F04A4B">
        <w:tab/>
        <w:t>*straight</w:t>
      </w:r>
      <w:r w:rsidRPr="00F04A4B">
        <w:tab/>
        <w:t>*ginger</w:t>
      </w:r>
      <w:r w:rsidRPr="00F04A4B">
        <w:tab/>
      </w:r>
      <w:r w:rsidRPr="00F04A4B">
        <w:tab/>
        <w:t>*rude</w:t>
      </w:r>
      <w:r w:rsidRPr="00F04A4B">
        <w:tab/>
      </w:r>
      <w:r w:rsidRPr="00F04A4B">
        <w:tab/>
        <w:t>*plump</w:t>
      </w:r>
      <w:r w:rsidRPr="00F04A4B">
        <w:tab/>
      </w:r>
      <w:r w:rsidRPr="00F04A4B">
        <w:tab/>
        <w:t>*of medium height</w:t>
      </w:r>
    </w:p>
    <w:p w:rsidR="00412511" w:rsidRPr="00F04A4B" w:rsidRDefault="00412511" w:rsidP="00D8284C">
      <w:pPr>
        <w:spacing w:after="0"/>
      </w:pPr>
      <w:r w:rsidRPr="00F04A4B">
        <w:t>*patient</w:t>
      </w:r>
      <w:r w:rsidRPr="00F04A4B">
        <w:tab/>
        <w:t>*blonde</w:t>
      </w:r>
      <w:r w:rsidRPr="00F04A4B">
        <w:tab/>
        <w:t>*wavy</w:t>
      </w:r>
      <w:r w:rsidRPr="00F04A4B">
        <w:tab/>
      </w:r>
      <w:r w:rsidRPr="00F04A4B">
        <w:tab/>
        <w:t>*dark</w:t>
      </w:r>
      <w:r w:rsidRPr="00F04A4B">
        <w:tab/>
      </w:r>
      <w:r w:rsidRPr="00F04A4B">
        <w:tab/>
      </w:r>
      <w:r>
        <w:t>*selfish</w:t>
      </w:r>
      <w:r w:rsidRPr="00F04A4B">
        <w:tab/>
      </w:r>
      <w:r w:rsidRPr="00F04A4B">
        <w:tab/>
        <w:t>*short (x2)</w:t>
      </w:r>
    </w:p>
    <w:p w:rsidR="00412511" w:rsidRPr="00F04A4B" w:rsidRDefault="00412511" w:rsidP="00D8284C">
      <w:pPr>
        <w:spacing w:after="0"/>
      </w:pPr>
      <w:r w:rsidRPr="00F04A4B">
        <w:t>*tall</w:t>
      </w:r>
      <w:r w:rsidRPr="00F04A4B">
        <w:tab/>
      </w:r>
      <w:r w:rsidRPr="00F04A4B">
        <w:tab/>
        <w:t>*curly</w:t>
      </w:r>
      <w:r w:rsidRPr="00F04A4B">
        <w:tab/>
      </w:r>
      <w:r w:rsidRPr="00F04A4B">
        <w:tab/>
        <w:t>*slim</w:t>
      </w:r>
      <w:r w:rsidRPr="00F04A4B">
        <w:tab/>
      </w:r>
      <w:r w:rsidRPr="00F04A4B">
        <w:tab/>
        <w:t>*fair</w:t>
      </w:r>
      <w:r w:rsidRPr="00F04A4B">
        <w:tab/>
      </w:r>
      <w:r w:rsidRPr="00F04A4B">
        <w:tab/>
        <w:t>*long</w:t>
      </w:r>
      <w:r w:rsidRPr="00F04A4B">
        <w:tab/>
      </w:r>
      <w:r w:rsidRPr="00F04A4B">
        <w:tab/>
        <w:t>*stubborn</w:t>
      </w:r>
      <w:r w:rsidRPr="00F04A4B">
        <w:tab/>
        <w:t>*shy</w:t>
      </w:r>
    </w:p>
    <w:p w:rsidR="00412511" w:rsidRDefault="00412511" w:rsidP="00D8284C">
      <w:pPr>
        <w:spacing w:after="0"/>
        <w:rPr>
          <w:b/>
          <w:bCs/>
        </w:rPr>
      </w:pPr>
    </w:p>
    <w:p w:rsidR="00412511" w:rsidRDefault="00412511" w:rsidP="00D8284C">
      <w:pPr>
        <w:spacing w:after="0"/>
        <w:rPr>
          <w:b/>
          <w:bCs/>
          <w:u w:val="single"/>
        </w:rPr>
      </w:pPr>
      <w:r w:rsidRPr="00D8284C">
        <w:rPr>
          <w:b/>
          <w:bCs/>
          <w:u w:val="single"/>
        </w:rPr>
        <w:t>Hair style</w:t>
      </w:r>
      <w:r>
        <w:rPr>
          <w:b/>
          <w:bCs/>
        </w:rPr>
        <w:tab/>
      </w:r>
      <w:r>
        <w:rPr>
          <w:b/>
          <w:bCs/>
          <w:u w:val="single"/>
        </w:rPr>
        <w:t>Hair length</w:t>
      </w:r>
      <w:r>
        <w:rPr>
          <w:b/>
          <w:bCs/>
        </w:rPr>
        <w:tab/>
      </w:r>
      <w:r w:rsidRPr="00D8284C">
        <w:rPr>
          <w:b/>
          <w:bCs/>
          <w:u w:val="single"/>
        </w:rPr>
        <w:t>Hair color</w:t>
      </w:r>
      <w:r>
        <w:rPr>
          <w:b/>
          <w:bCs/>
        </w:rPr>
        <w:tab/>
      </w:r>
      <w:r w:rsidRPr="00D8284C">
        <w:rPr>
          <w:b/>
          <w:bCs/>
          <w:u w:val="single"/>
        </w:rPr>
        <w:t>Height</w:t>
      </w:r>
      <w:r>
        <w:rPr>
          <w:b/>
          <w:bCs/>
        </w:rPr>
        <w:tab/>
      </w:r>
      <w:r>
        <w:rPr>
          <w:b/>
          <w:bCs/>
        </w:rPr>
        <w:tab/>
      </w:r>
      <w:r w:rsidRPr="00D8284C">
        <w:rPr>
          <w:b/>
          <w:bCs/>
          <w:u w:val="single"/>
        </w:rPr>
        <w:t>Weight</w:t>
      </w:r>
      <w:r>
        <w:rPr>
          <w:b/>
          <w:bCs/>
        </w:rPr>
        <w:tab/>
      </w:r>
      <w:r>
        <w:rPr>
          <w:b/>
          <w:bCs/>
        </w:rPr>
        <w:tab/>
      </w:r>
      <w:r w:rsidRPr="00D8284C">
        <w:rPr>
          <w:b/>
          <w:bCs/>
          <w:u w:val="single"/>
        </w:rPr>
        <w:t>Personality</w:t>
      </w:r>
    </w:p>
    <w:p w:rsidR="00412511" w:rsidRPr="00F04A4B" w:rsidRDefault="00412511" w:rsidP="00D8284C">
      <w:pPr>
        <w:spacing w:after="0"/>
      </w:pPr>
      <w:r w:rsidRPr="00F04A4B">
        <w:t>................</w:t>
      </w:r>
      <w:r w:rsidRPr="00F04A4B">
        <w:tab/>
        <w:t>.................</w:t>
      </w:r>
      <w:r w:rsidRPr="00F04A4B">
        <w:tab/>
        <w:t>...............          .............             ..............           ....................</w:t>
      </w:r>
    </w:p>
    <w:p w:rsidR="00412511" w:rsidRPr="00F04A4B" w:rsidRDefault="00412511" w:rsidP="00D8284C">
      <w:pPr>
        <w:spacing w:after="0"/>
      </w:pPr>
      <w:r w:rsidRPr="00F04A4B">
        <w:t>................        ................         ...............          ..............            ..............           ....................</w:t>
      </w:r>
    </w:p>
    <w:p w:rsidR="00412511" w:rsidRDefault="00412511" w:rsidP="00D8284C">
      <w:pPr>
        <w:spacing w:after="0"/>
      </w:pPr>
      <w:r w:rsidRPr="00F04A4B">
        <w:t xml:space="preserve">................        </w:t>
      </w:r>
      <w:r>
        <w:tab/>
      </w:r>
      <w:r>
        <w:tab/>
        <w:t xml:space="preserve">              ...............          ...............           ..............           ....................</w:t>
      </w:r>
    </w:p>
    <w:p w:rsidR="00412511" w:rsidRDefault="00412511" w:rsidP="00D8284C">
      <w:pPr>
        <w:spacing w:after="0"/>
      </w:pPr>
      <w:r>
        <w:tab/>
      </w:r>
      <w:r>
        <w:tab/>
      </w:r>
      <w:r>
        <w:tab/>
      </w:r>
      <w:r>
        <w:tab/>
        <w:t>...............</w:t>
      </w:r>
      <w:r>
        <w:tab/>
      </w:r>
      <w:r>
        <w:tab/>
      </w:r>
      <w:r>
        <w:tab/>
      </w:r>
      <w:r>
        <w:tab/>
        <w:t xml:space="preserve">          ....................</w:t>
      </w:r>
    </w:p>
    <w:p w:rsidR="00412511" w:rsidRDefault="00412511" w:rsidP="00D8284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....................</w:t>
      </w:r>
    </w:p>
    <w:p w:rsidR="00412511" w:rsidRPr="009F4D23" w:rsidRDefault="00412511" w:rsidP="00D8284C">
      <w:pPr>
        <w:spacing w:after="0"/>
      </w:pPr>
      <w:r w:rsidRPr="004E5713">
        <w:rPr>
          <w:b/>
          <w:bCs/>
        </w:rPr>
        <w:t>B. Fill in the blanks with the comparative forms of the adjectives given in brackets. (Boşlukları parantez içinde verilen sıfatların karşılaştı</w:t>
      </w:r>
      <w:r>
        <w:rPr>
          <w:b/>
          <w:bCs/>
        </w:rPr>
        <w:t>rma halleri ile doldurunuz.) (5</w:t>
      </w:r>
      <w:r w:rsidRPr="004E5713">
        <w:rPr>
          <w:b/>
          <w:bCs/>
        </w:rPr>
        <w:t xml:space="preserve"> pts)</w:t>
      </w:r>
    </w:p>
    <w:p w:rsidR="00412511" w:rsidRPr="00106F9A" w:rsidRDefault="00412511" w:rsidP="00D8284C">
      <w:pPr>
        <w:spacing w:after="0"/>
      </w:pPr>
      <w:r w:rsidRPr="00106F9A">
        <w:t>1. Books are .......................................... (interesting) than films.</w:t>
      </w:r>
    </w:p>
    <w:p w:rsidR="00412511" w:rsidRPr="00106F9A" w:rsidRDefault="00412511" w:rsidP="00D8284C">
      <w:pPr>
        <w:spacing w:after="0"/>
      </w:pPr>
      <w:r w:rsidRPr="00106F9A">
        <w:t>2. Family ........................................... (important) than friends.</w:t>
      </w:r>
    </w:p>
    <w:p w:rsidR="00412511" w:rsidRPr="00106F9A" w:rsidRDefault="00412511" w:rsidP="00D8284C">
      <w:pPr>
        <w:spacing w:after="0"/>
      </w:pPr>
      <w:r w:rsidRPr="00106F9A">
        <w:t>3. Turkish is ............................... (easy) than Russian.</w:t>
      </w:r>
    </w:p>
    <w:p w:rsidR="00412511" w:rsidRPr="00106F9A" w:rsidRDefault="00412511" w:rsidP="00D8284C">
      <w:pPr>
        <w:spacing w:after="0"/>
      </w:pPr>
      <w:r w:rsidRPr="00106F9A">
        <w:t>4. Yesterday the weather was very bad, but today is ............................. (bad) than yesterday.</w:t>
      </w:r>
    </w:p>
    <w:p w:rsidR="00412511" w:rsidRPr="00106F9A" w:rsidRDefault="00412511" w:rsidP="00D8284C">
      <w:pPr>
        <w:spacing w:after="0"/>
      </w:pPr>
      <w:r w:rsidRPr="00106F9A">
        <w:t>5. I’m 13 years old and my brother is 10 years old, so I’m ......................... (old) than he is.</w:t>
      </w:r>
    </w:p>
    <w:p w:rsidR="00412511" w:rsidRDefault="00412511" w:rsidP="00D8284C">
      <w:pPr>
        <w:spacing w:after="0"/>
      </w:pPr>
      <w:r w:rsidRPr="00106F9A">
        <w:tab/>
      </w:r>
      <w:r w:rsidRPr="00106F9A">
        <w:tab/>
      </w:r>
      <w:r w:rsidRPr="00106F9A">
        <w:tab/>
      </w:r>
      <w:r w:rsidRPr="00106F9A">
        <w:tab/>
      </w:r>
      <w:r w:rsidRPr="00106F9A">
        <w:tab/>
      </w:r>
      <w:r w:rsidRPr="00106F9A">
        <w:tab/>
        <w:t xml:space="preserve">       so he’s ....................... (young) than I am.</w:t>
      </w:r>
    </w:p>
    <w:p w:rsidR="00412511" w:rsidRDefault="00412511" w:rsidP="00D8284C">
      <w:pPr>
        <w:spacing w:after="0"/>
        <w:rPr>
          <w:b/>
          <w:bCs/>
        </w:rPr>
      </w:pPr>
      <w:r w:rsidRPr="002C4AC9">
        <w:rPr>
          <w:b/>
          <w:bCs/>
        </w:rPr>
        <w:t>C. Complete the dialogue with ‘</w:t>
      </w:r>
      <w:r w:rsidRPr="002C4AC9">
        <w:rPr>
          <w:b/>
          <w:bCs/>
          <w:u w:val="single"/>
        </w:rPr>
        <w:t>’was/were</w:t>
      </w:r>
      <w:r w:rsidRPr="002C4AC9">
        <w:rPr>
          <w:b/>
          <w:bCs/>
        </w:rPr>
        <w:t>’’ or ‘</w:t>
      </w:r>
      <w:r w:rsidRPr="002C4AC9">
        <w:rPr>
          <w:b/>
          <w:bCs/>
          <w:u w:val="single"/>
        </w:rPr>
        <w:t>’wasn’t/weren’t</w:t>
      </w:r>
      <w:r w:rsidRPr="002C4AC9">
        <w:rPr>
          <w:b/>
          <w:bCs/>
        </w:rPr>
        <w:t xml:space="preserve">’’. </w:t>
      </w:r>
      <w:r>
        <w:rPr>
          <w:b/>
          <w:bCs/>
        </w:rPr>
        <w:t>(Aşağıdaki boşukları ‘’was/were’’ ya da ‘’wasn’t/weren’t’’ ile doldurunuz) (9 pts)</w:t>
      </w:r>
    </w:p>
    <w:p w:rsidR="00412511" w:rsidRPr="00380176" w:rsidRDefault="00412511" w:rsidP="00D8284C">
      <w:pPr>
        <w:spacing w:after="0"/>
      </w:pPr>
      <w:r w:rsidRPr="00380176">
        <w:t>Mert: (1)___________________ you at Yiğit’s party last night?</w:t>
      </w:r>
    </w:p>
    <w:p w:rsidR="00412511" w:rsidRPr="00380176" w:rsidRDefault="00412511" w:rsidP="00D8284C">
      <w:pPr>
        <w:spacing w:after="0"/>
      </w:pPr>
      <w:r w:rsidRPr="00380176">
        <w:t>Ceyda: No, I (2) _______________. I couldn’t go.</w:t>
      </w:r>
    </w:p>
    <w:p w:rsidR="00412511" w:rsidRPr="00380176" w:rsidRDefault="00412511" w:rsidP="00D8284C">
      <w:pPr>
        <w:spacing w:after="0"/>
      </w:pPr>
      <w:r w:rsidRPr="00380176">
        <w:t>Mert: (3) _________________ you at home?</w:t>
      </w:r>
    </w:p>
    <w:p w:rsidR="00412511" w:rsidRPr="00380176" w:rsidRDefault="00412511" w:rsidP="00D8284C">
      <w:pPr>
        <w:spacing w:after="0"/>
      </w:pPr>
      <w:r w:rsidRPr="00380176">
        <w:t>Ceyda: Yes, I (4) __________________ .(5) ________________ Ceren and Murat with you at the party?</w:t>
      </w:r>
    </w:p>
    <w:p w:rsidR="00412511" w:rsidRPr="00380176" w:rsidRDefault="00412511" w:rsidP="00D8284C">
      <w:pPr>
        <w:spacing w:after="0"/>
      </w:pPr>
      <w:r w:rsidRPr="00380176">
        <w:t>Mert: No, they (6) __________________ . They (7) ___________________ at the cinema.</w:t>
      </w:r>
    </w:p>
    <w:p w:rsidR="00412511" w:rsidRPr="00380176" w:rsidRDefault="00412511" w:rsidP="00D8284C">
      <w:pPr>
        <w:spacing w:after="0"/>
      </w:pPr>
      <w:r w:rsidRPr="00380176">
        <w:t>Ceyda: (8) _______________ the party good?</w:t>
      </w:r>
    </w:p>
    <w:p w:rsidR="00412511" w:rsidRDefault="00412511" w:rsidP="00D8284C">
      <w:pPr>
        <w:spacing w:after="0"/>
      </w:pPr>
      <w:r w:rsidRPr="00380176">
        <w:t>Mert: Yes, it (9) _______________ great!</w:t>
      </w:r>
    </w:p>
    <w:p w:rsidR="00412511" w:rsidRDefault="00412511" w:rsidP="00D8284C">
      <w:pPr>
        <w:spacing w:after="0"/>
      </w:pPr>
    </w:p>
    <w:p w:rsidR="00412511" w:rsidRPr="00E844C0" w:rsidRDefault="00412511" w:rsidP="00D8284C">
      <w:pPr>
        <w:spacing w:after="0"/>
        <w:rPr>
          <w:b/>
          <w:bCs/>
        </w:rPr>
      </w:pPr>
      <w:r w:rsidRPr="00E844C0">
        <w:rPr>
          <w:b/>
          <w:bCs/>
        </w:rPr>
        <w:t>D. Write the past forms of the following verbs. (Aşağıda verilen fillerin geçmiş zaman hallerini yazınız) (6 pts)</w:t>
      </w:r>
    </w:p>
    <w:p w:rsidR="00412511" w:rsidRDefault="00412511" w:rsidP="00D8284C">
      <w:pPr>
        <w:spacing w:after="0"/>
      </w:pPr>
      <w:r>
        <w:t>1. marry ...............</w:t>
      </w:r>
      <w:r>
        <w:tab/>
        <w:t>4. Begin ...................</w:t>
      </w:r>
      <w:r>
        <w:tab/>
        <w:t>7. Stop .................</w:t>
      </w:r>
      <w:r>
        <w:tab/>
        <w:t>10. Write ......................</w:t>
      </w:r>
    </w:p>
    <w:p w:rsidR="00412511" w:rsidRDefault="00412511" w:rsidP="00D8284C">
      <w:pPr>
        <w:spacing w:after="0"/>
      </w:pPr>
      <w:r>
        <w:t>2. move ................</w:t>
      </w:r>
      <w:r>
        <w:tab/>
        <w:t>5. Drink ...................</w:t>
      </w:r>
      <w:r>
        <w:tab/>
        <w:t>8. Get ..................</w:t>
      </w:r>
      <w:r>
        <w:tab/>
        <w:t>11. Make .....................</w:t>
      </w:r>
    </w:p>
    <w:p w:rsidR="00412511" w:rsidRDefault="00412511" w:rsidP="00D8284C">
      <w:pPr>
        <w:spacing w:after="0"/>
      </w:pPr>
      <w:r>
        <w:t>3. enjoy ...............</w:t>
      </w:r>
      <w:r>
        <w:tab/>
        <w:t>6. Ride ....................</w:t>
      </w:r>
      <w:r>
        <w:tab/>
        <w:t>9. Read ................</w:t>
      </w:r>
      <w:r>
        <w:tab/>
        <w:t>12. Produce .....................</w:t>
      </w:r>
    </w:p>
    <w:p w:rsidR="00412511" w:rsidRDefault="00412511" w:rsidP="001E389A">
      <w:pPr>
        <w:spacing w:after="0" w:line="276" w:lineRule="auto"/>
      </w:pPr>
    </w:p>
    <w:p w:rsidR="00412511" w:rsidRDefault="00412511" w:rsidP="00342D04">
      <w:pPr>
        <w:spacing w:after="0" w:line="240" w:lineRule="auto"/>
        <w:rPr>
          <w:b/>
          <w:bCs/>
        </w:rPr>
      </w:pPr>
      <w:r>
        <w:rPr>
          <w:b/>
          <w:bCs/>
        </w:rPr>
        <w:t>E. Choose the correct words.(Altı çizili olan sözcüklerden doğru olanı daire içine alınız ve her öneriye uygun birbirinden farklı 5 olumlu ya da olumsuz cevap veriniz.) (10 pts)</w:t>
      </w:r>
    </w:p>
    <w:p w:rsidR="00412511" w:rsidRPr="00BA2FA4" w:rsidRDefault="00412511" w:rsidP="00342D04">
      <w:pPr>
        <w:spacing w:after="0" w:line="240" w:lineRule="auto"/>
      </w:pPr>
      <w:r w:rsidRPr="00BA2FA4">
        <w:t>1.</w:t>
      </w:r>
      <w:r>
        <w:t xml:space="preserve"> Would you like </w:t>
      </w:r>
      <w:r w:rsidRPr="00BA2FA4">
        <w:rPr>
          <w:u w:val="single"/>
        </w:rPr>
        <w:t>to go / going</w:t>
      </w:r>
      <w:r>
        <w:t xml:space="preserve"> to Jennifer’s slumber party?....................................................................</w:t>
      </w:r>
    </w:p>
    <w:p w:rsidR="00412511" w:rsidRDefault="00412511" w:rsidP="00342D04">
      <w:pPr>
        <w:spacing w:after="0" w:line="240" w:lineRule="auto"/>
      </w:pPr>
      <w:r w:rsidRPr="00BA2FA4">
        <w:t xml:space="preserve">2. </w:t>
      </w:r>
      <w:r>
        <w:t xml:space="preserve">What about </w:t>
      </w:r>
      <w:r>
        <w:rPr>
          <w:u w:val="single"/>
        </w:rPr>
        <w:t xml:space="preserve">hang / hanging out </w:t>
      </w:r>
      <w:r>
        <w:t xml:space="preserve"> with friends today?...........................................................................</w:t>
      </w:r>
    </w:p>
    <w:p w:rsidR="00412511" w:rsidRDefault="00412511" w:rsidP="00342D04">
      <w:pPr>
        <w:spacing w:after="0" w:line="240" w:lineRule="auto"/>
      </w:pPr>
      <w:r>
        <w:t xml:space="preserve">3. Let’s </w:t>
      </w:r>
      <w:r>
        <w:rPr>
          <w:u w:val="single"/>
        </w:rPr>
        <w:t>have / having</w:t>
      </w:r>
      <w:r>
        <w:t xml:space="preserve"> a rest. I feel really exhausted.................................................................................</w:t>
      </w:r>
    </w:p>
    <w:p w:rsidR="00412511" w:rsidRDefault="00412511" w:rsidP="00342D04">
      <w:pPr>
        <w:spacing w:after="0" w:line="240" w:lineRule="auto"/>
      </w:pPr>
      <w:r>
        <w:t xml:space="preserve">4. Why don’t we </w:t>
      </w:r>
      <w:r>
        <w:rPr>
          <w:u w:val="single"/>
        </w:rPr>
        <w:t>organize / organizing</w:t>
      </w:r>
      <w:r>
        <w:t xml:space="preserve"> a birthday party for our teacher?................................................</w:t>
      </w:r>
    </w:p>
    <w:p w:rsidR="00412511" w:rsidRDefault="00412511" w:rsidP="00B34856">
      <w:pPr>
        <w:spacing w:after="0" w:line="240" w:lineRule="auto"/>
      </w:pPr>
      <w:r>
        <w:t xml:space="preserve">5. How about </w:t>
      </w:r>
      <w:r>
        <w:rPr>
          <w:u w:val="single"/>
        </w:rPr>
        <w:t>go / going</w:t>
      </w:r>
      <w:r>
        <w:t xml:space="preserve"> to a cafe after work?..........................................................................................</w:t>
      </w:r>
    </w:p>
    <w:p w:rsidR="00412511" w:rsidRPr="00B34856" w:rsidRDefault="00412511" w:rsidP="00B34856">
      <w:pPr>
        <w:spacing w:after="0" w:line="240" w:lineRule="auto"/>
      </w:pPr>
      <w:r>
        <w:rPr>
          <w:noProof/>
          <w:lang w:eastAsia="tr-TR"/>
        </w:rPr>
        <w:pict>
          <v:roundrect id="AutoShape 17" o:spid="_x0000_s1026" style="position:absolute;margin-left:835.8pt;margin-top:11.65pt;width:463.5pt;height:44.45pt;z-index:251654144;visibility:visible;mso-position-horizontal:right;mso-position-horizontal-relative:margin" arcsize="10923f">
            <v:textbox>
              <w:txbxContent>
                <w:p w:rsidR="00412511" w:rsidRPr="00DC034F" w:rsidRDefault="00412511" w:rsidP="00E844C0">
                  <w:pPr>
                    <w:spacing w:after="0" w:line="360" w:lineRule="auto"/>
                    <w:jc w:val="center"/>
                  </w:pPr>
                  <w:r w:rsidRPr="00DC034F">
                    <w:t>baseball -- scuba diving  -- cycling -- sailing -- parachuting -- table tennis  -- swimming</w:t>
                  </w:r>
                </w:p>
                <w:p w:rsidR="00412511" w:rsidRPr="00DC034F" w:rsidRDefault="00412511" w:rsidP="00E844C0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DC034F">
                    <w:t xml:space="preserve">horse riding  -- gymnastics -- rollerblading  -- skiing  -- dancing  </w:t>
                  </w:r>
                </w:p>
                <w:p w:rsidR="00412511" w:rsidRDefault="00412511" w:rsidP="00E844C0"/>
              </w:txbxContent>
            </v:textbox>
            <w10:wrap anchorx="margin"/>
          </v:roundrect>
        </w:pict>
      </w:r>
      <w:r w:rsidRPr="00597BE3">
        <w:rPr>
          <w:b/>
          <w:bCs/>
        </w:rPr>
        <w:t>F. Write the names of the sports . (Spor adlarını doğru resmin altına yazınız.)(7 pts)</w:t>
      </w:r>
    </w:p>
    <w:p w:rsidR="00412511" w:rsidRDefault="00412511" w:rsidP="00A21455">
      <w:pPr>
        <w:pStyle w:val="ListParagraph"/>
        <w:numPr>
          <w:ilvl w:val="0"/>
          <w:numId w:val="1"/>
        </w:numPr>
        <w:spacing w:after="0" w:line="600" w:lineRule="auto"/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7" o:spid="_x0000_s1027" type="#_x0000_t75" style="position:absolute;left:0;text-align:left;margin-left:406.15pt;margin-top:27.55pt;width:81.3pt;height:71.3pt;z-index:251660288;visibility:visible">
            <v:imagedata r:id="rId5" o:title=""/>
          </v:shape>
        </w:pict>
      </w:r>
      <w:r>
        <w:t>yazınız</w:t>
      </w:r>
    </w:p>
    <w:p w:rsidR="00412511" w:rsidRDefault="00412511" w:rsidP="00E844C0">
      <w:pPr>
        <w:pStyle w:val="ListParagraph"/>
        <w:spacing w:after="0" w:line="360" w:lineRule="auto"/>
        <w:rPr>
          <w:rFonts w:cs="Times New Roman"/>
        </w:rPr>
      </w:pPr>
      <w:r>
        <w:rPr>
          <w:noProof/>
          <w:lang w:val="tr-TR" w:eastAsia="tr-TR"/>
        </w:rPr>
        <w:pict>
          <v:shape id="Resim 7" o:spid="_x0000_s1028" type="#_x0000_t75" style="position:absolute;left:0;text-align:left;margin-left:340.9pt;margin-top:13.4pt;width:62.95pt;height:44.25pt;z-index:251659264;visibility:visible">
            <v:imagedata r:id="rId6" o:title=""/>
          </v:shape>
        </w:pict>
      </w:r>
      <w:r>
        <w:rPr>
          <w:noProof/>
          <w:lang w:val="tr-TR" w:eastAsia="tr-TR"/>
        </w:rPr>
        <w:pict>
          <v:shape id="Resim 5" o:spid="_x0000_s1029" type="#_x0000_t75" style="position:absolute;left:0;text-align:left;margin-left:283.15pt;margin-top:10.4pt;width:62.25pt;height:52.5pt;z-index:251658240;visibility:visible">
            <v:imagedata r:id="rId7" o:title=""/>
          </v:shape>
        </w:pict>
      </w:r>
      <w:r>
        <w:rPr>
          <w:noProof/>
          <w:lang w:val="tr-TR" w:eastAsia="tr-TR"/>
        </w:rPr>
        <w:pict>
          <v:shape id="Resim 1" o:spid="_x0000_s1030" type="#_x0000_t75" style="position:absolute;left:0;text-align:left;margin-left:199.9pt;margin-top:14.9pt;width:77.65pt;height:47.25pt;z-index:251661312;visibility:visible;mso-position-horizontal-relative:margin">
            <v:imagedata r:id="rId8" o:title=""/>
            <w10:wrap anchorx="margin"/>
          </v:shape>
        </w:pict>
      </w:r>
      <w:r>
        <w:rPr>
          <w:noProof/>
          <w:lang w:val="tr-TR" w:eastAsia="tr-TR"/>
        </w:rPr>
        <w:pict>
          <v:shape id="Resim 2" o:spid="_x0000_s1031" type="#_x0000_t75" style="position:absolute;left:0;text-align:left;margin-left:53.65pt;margin-top:7.4pt;width:65.2pt;height:59.4pt;z-index:251656192;visibility:visible">
            <v:imagedata r:id="rId9" o:title=""/>
          </v:shape>
        </w:pict>
      </w:r>
      <w:r>
        <w:rPr>
          <w:noProof/>
          <w:lang w:val="tr-TR" w:eastAsia="tr-TR"/>
        </w:rPr>
        <w:pict>
          <v:shape id="Resim 31" o:spid="_x0000_s1032" type="#_x0000_t75" style="position:absolute;left:0;text-align:left;margin-left:-9.35pt;margin-top:4.6pt;width:60pt;height:60.75pt;z-index:251655168;visibility:visible;mso-position-horizontal-relative:margin">
            <v:imagedata r:id="rId10" o:title=""/>
            <w10:wrap anchorx="margin"/>
          </v:shape>
        </w:pict>
      </w:r>
    </w:p>
    <w:p w:rsidR="00412511" w:rsidRDefault="00412511" w:rsidP="00E844C0">
      <w:pPr>
        <w:pStyle w:val="ListParagraph"/>
        <w:spacing w:after="0" w:line="360" w:lineRule="auto"/>
        <w:jc w:val="right"/>
        <w:rPr>
          <w:rFonts w:cs="Times New Roman"/>
        </w:rPr>
      </w:pPr>
      <w:r>
        <w:rPr>
          <w:noProof/>
          <w:lang w:val="tr-TR" w:eastAsia="tr-TR"/>
        </w:rPr>
        <w:pict>
          <v:shape id="Resim 4" o:spid="_x0000_s1033" type="#_x0000_t75" style="position:absolute;left:0;text-align:left;margin-left:125.7pt;margin-top:.75pt;width:61.4pt;height:45.15pt;z-index:251657216;visibility:visible">
            <v:imagedata r:id="rId11" o:title=""/>
          </v:shape>
        </w:pict>
      </w:r>
    </w:p>
    <w:p w:rsidR="00412511" w:rsidRDefault="00412511" w:rsidP="00E844C0">
      <w:pPr>
        <w:pStyle w:val="ListParagraph"/>
        <w:spacing w:after="0" w:line="360" w:lineRule="auto"/>
        <w:jc w:val="right"/>
        <w:rPr>
          <w:rFonts w:cs="Times New Roman"/>
        </w:rPr>
      </w:pPr>
    </w:p>
    <w:p w:rsidR="00412511" w:rsidRDefault="00412511" w:rsidP="00C06059">
      <w:pPr>
        <w:spacing w:after="0" w:line="600" w:lineRule="auto"/>
      </w:pPr>
      <w:r>
        <w:t>………………       ………….……      ……………………..      ……………………..        ………………..     …………………    ……......</w:t>
      </w:r>
    </w:p>
    <w:p w:rsidR="00412511" w:rsidRPr="00642E80" w:rsidRDefault="00412511" w:rsidP="00D8284C">
      <w:pPr>
        <w:spacing w:after="0"/>
        <w:rPr>
          <w:b/>
          <w:bCs/>
        </w:rPr>
      </w:pPr>
      <w:r w:rsidRPr="00642E80">
        <w:rPr>
          <w:b/>
          <w:bCs/>
        </w:rPr>
        <w:t>G. Circle the correct option. (Doğru seçeneği daire içine alınız.) (5 pts)</w:t>
      </w:r>
    </w:p>
    <w:p w:rsidR="00412511" w:rsidRDefault="00412511" w:rsidP="00D8284C">
      <w:pPr>
        <w:spacing w:after="0"/>
      </w:pPr>
      <w:r>
        <w:t xml:space="preserve">1. Mert is fond of </w:t>
      </w:r>
      <w:r w:rsidRPr="00642E80">
        <w:rPr>
          <w:u w:val="single"/>
        </w:rPr>
        <w:t>indoor/outdoor</w:t>
      </w:r>
      <w:r>
        <w:t xml:space="preserve"> activities. Table tennis is his favourite.</w:t>
      </w:r>
    </w:p>
    <w:p w:rsidR="00412511" w:rsidRDefault="00412511" w:rsidP="00D8284C">
      <w:pPr>
        <w:spacing w:after="0"/>
      </w:pPr>
      <w:r>
        <w:t xml:space="preserve">2. Kate really likes tennis and her favourite tennis </w:t>
      </w:r>
      <w:r w:rsidRPr="00642E80">
        <w:rPr>
          <w:u w:val="single"/>
        </w:rPr>
        <w:t>equipment/player</w:t>
      </w:r>
      <w:r>
        <w:t xml:space="preserve"> is Rafael Nadal.</w:t>
      </w:r>
    </w:p>
    <w:p w:rsidR="00412511" w:rsidRDefault="00412511" w:rsidP="00D8284C">
      <w:pPr>
        <w:spacing w:after="0"/>
      </w:pPr>
      <w:r>
        <w:t xml:space="preserve">3. My brother Charlie is good at </w:t>
      </w:r>
      <w:r w:rsidRPr="00642E80">
        <w:rPr>
          <w:u w:val="single"/>
        </w:rPr>
        <w:t>team sports/individual sports</w:t>
      </w:r>
      <w:r>
        <w:t>, especially horse-riding.</w:t>
      </w:r>
    </w:p>
    <w:p w:rsidR="00412511" w:rsidRDefault="00412511" w:rsidP="00D8284C">
      <w:pPr>
        <w:spacing w:after="0"/>
      </w:pPr>
      <w:r>
        <w:t xml:space="preserve">4. David is crazy about football and his favorite </w:t>
      </w:r>
      <w:r w:rsidRPr="00642E80">
        <w:rPr>
          <w:u w:val="single"/>
        </w:rPr>
        <w:t>team/spectator</w:t>
      </w:r>
      <w:r>
        <w:t xml:space="preserve"> is Manchester City.</w:t>
      </w:r>
    </w:p>
    <w:p w:rsidR="00412511" w:rsidRDefault="00412511" w:rsidP="00D8284C">
      <w:pPr>
        <w:spacing w:after="0"/>
      </w:pPr>
      <w:r>
        <w:t xml:space="preserve">5. Germany became the </w:t>
      </w:r>
      <w:r>
        <w:rPr>
          <w:u w:val="single"/>
        </w:rPr>
        <w:t>draw</w:t>
      </w:r>
      <w:r w:rsidRPr="00642E80">
        <w:rPr>
          <w:u w:val="single"/>
        </w:rPr>
        <w:t>/winner</w:t>
      </w:r>
      <w:r>
        <w:t xml:space="preserve"> of 2014 FIFA World Cup in Brazil.</w:t>
      </w:r>
    </w:p>
    <w:p w:rsidR="00412511" w:rsidRDefault="00412511" w:rsidP="00D8284C">
      <w:pPr>
        <w:spacing w:after="0"/>
      </w:pPr>
    </w:p>
    <w:p w:rsidR="00412511" w:rsidRDefault="00412511" w:rsidP="00375144">
      <w:pPr>
        <w:spacing w:after="0"/>
        <w:rPr>
          <w:b/>
          <w:bCs/>
        </w:rPr>
      </w:pPr>
      <w:r w:rsidRPr="00375144">
        <w:rPr>
          <w:b/>
          <w:bCs/>
        </w:rPr>
        <w:t xml:space="preserve">H. Fill in the blanks with ‘’should’’ or ‘’shouldn’t’’. (Aşağıdaki cümleleri </w:t>
      </w:r>
      <w:r w:rsidRPr="00375144">
        <w:rPr>
          <w:b/>
          <w:bCs/>
          <w:u w:val="single"/>
        </w:rPr>
        <w:t>should</w:t>
      </w:r>
      <w:r w:rsidRPr="00375144">
        <w:rPr>
          <w:b/>
          <w:bCs/>
        </w:rPr>
        <w:t xml:space="preserve">ya da </w:t>
      </w:r>
      <w:r w:rsidRPr="00375144">
        <w:rPr>
          <w:b/>
          <w:bCs/>
          <w:u w:val="single"/>
        </w:rPr>
        <w:t>shouldn’t</w:t>
      </w:r>
      <w:r w:rsidRPr="00375144">
        <w:rPr>
          <w:b/>
          <w:bCs/>
        </w:rPr>
        <w:t xml:space="preserve"> ile doldurunuz)</w:t>
      </w:r>
      <w:r>
        <w:rPr>
          <w:b/>
          <w:bCs/>
        </w:rPr>
        <w:t xml:space="preserve"> (5 pts)</w:t>
      </w:r>
    </w:p>
    <w:p w:rsidR="00412511" w:rsidRPr="00A739E6" w:rsidRDefault="00412511" w:rsidP="00375144">
      <w:pPr>
        <w:spacing w:after="0"/>
      </w:pPr>
      <w:r w:rsidRPr="00A739E6">
        <w:t>1. We ........................ hunt animals, especially endangered animals.</w:t>
      </w:r>
    </w:p>
    <w:p w:rsidR="00412511" w:rsidRPr="00A739E6" w:rsidRDefault="00412511" w:rsidP="00375144">
      <w:pPr>
        <w:spacing w:after="0"/>
      </w:pPr>
      <w:r w:rsidRPr="00A739E6">
        <w:t>2. We .......................... wear fur.</w:t>
      </w:r>
    </w:p>
    <w:p w:rsidR="00412511" w:rsidRPr="00A739E6" w:rsidRDefault="00412511" w:rsidP="00375144">
      <w:pPr>
        <w:spacing w:after="0"/>
      </w:pPr>
      <w:r w:rsidRPr="00A739E6">
        <w:t>3. We .......................... use harmful chemicals.</w:t>
      </w:r>
    </w:p>
    <w:p w:rsidR="00412511" w:rsidRPr="00A739E6" w:rsidRDefault="00412511" w:rsidP="00375144">
      <w:pPr>
        <w:spacing w:after="0"/>
      </w:pPr>
      <w:r w:rsidRPr="00A739E6">
        <w:t>4. We ..................... protect the habitats in national parks,nature reserves and wilderness areas.</w:t>
      </w:r>
    </w:p>
    <w:p w:rsidR="00412511" w:rsidRDefault="00412511" w:rsidP="00375144">
      <w:pPr>
        <w:spacing w:after="0"/>
      </w:pPr>
      <w:r w:rsidRPr="00A739E6">
        <w:t>5. We ....................... save energy by turning off electric devices when we are not using them.</w:t>
      </w:r>
    </w:p>
    <w:p w:rsidR="00412511" w:rsidRDefault="00412511" w:rsidP="00375144">
      <w:pPr>
        <w:spacing w:after="0"/>
      </w:pPr>
    </w:p>
    <w:p w:rsidR="00412511" w:rsidRPr="00A739E6" w:rsidRDefault="00412511" w:rsidP="00375144">
      <w:pPr>
        <w:spacing w:after="0"/>
        <w:rPr>
          <w:b/>
          <w:bCs/>
        </w:rPr>
      </w:pPr>
      <w:r w:rsidRPr="00A739E6">
        <w:rPr>
          <w:b/>
          <w:bCs/>
        </w:rPr>
        <w:t>I. Circle the correct option. (Doğru seçeneği daire içine alınız.) (8 pts)</w:t>
      </w:r>
    </w:p>
    <w:p w:rsidR="00412511" w:rsidRDefault="00412511" w:rsidP="00375144">
      <w:pPr>
        <w:spacing w:after="0"/>
        <w:rPr>
          <w:b/>
          <w:bCs/>
        </w:rPr>
      </w:pPr>
      <w:r w:rsidRPr="00375144">
        <w:rPr>
          <w:b/>
          <w:bCs/>
        </w:rPr>
        <w:t>1</w:t>
      </w:r>
      <w:r w:rsidRPr="00375144">
        <w:t xml:space="preserve">. There are </w:t>
      </w:r>
      <w:r w:rsidRPr="00375144">
        <w:rPr>
          <w:b/>
          <w:bCs/>
        </w:rPr>
        <w:t>a few  /  a little</w:t>
      </w:r>
      <w:r w:rsidRPr="00375144">
        <w:t xml:space="preserve">  money in my pocket.</w:t>
      </w:r>
    </w:p>
    <w:p w:rsidR="00412511" w:rsidRPr="001D317B" w:rsidRDefault="00412511" w:rsidP="00375144">
      <w:pPr>
        <w:spacing w:after="0"/>
        <w:rPr>
          <w:b/>
          <w:bCs/>
        </w:rPr>
      </w:pPr>
      <w:r w:rsidRPr="00375144">
        <w:rPr>
          <w:b/>
          <w:bCs/>
        </w:rPr>
        <w:t>2.How much/How many</w:t>
      </w:r>
      <w:r w:rsidRPr="00375144">
        <w:t xml:space="preserve">   butter is there in the fridge?</w:t>
      </w:r>
    </w:p>
    <w:p w:rsidR="00412511" w:rsidRPr="00375144" w:rsidRDefault="00412511" w:rsidP="00375144">
      <w:pPr>
        <w:spacing w:after="0"/>
      </w:pPr>
      <w:r w:rsidRPr="00375144">
        <w:rPr>
          <w:b/>
          <w:bCs/>
        </w:rPr>
        <w:t>3</w:t>
      </w:r>
      <w:r>
        <w:rPr>
          <w:b/>
          <w:bCs/>
        </w:rPr>
        <w:t>. H</w:t>
      </w:r>
      <w:r w:rsidRPr="00375144">
        <w:rPr>
          <w:b/>
          <w:bCs/>
        </w:rPr>
        <w:t>ow many</w:t>
      </w:r>
      <w:r w:rsidRPr="00375144">
        <w:t xml:space="preserve">/ </w:t>
      </w:r>
      <w:r w:rsidRPr="00375144">
        <w:rPr>
          <w:b/>
          <w:bCs/>
        </w:rPr>
        <w:t>how much</w:t>
      </w:r>
      <w:r w:rsidRPr="00375144">
        <w:t xml:space="preserve"> students are there in the class?</w:t>
      </w:r>
    </w:p>
    <w:p w:rsidR="00412511" w:rsidRPr="00375144" w:rsidRDefault="00412511" w:rsidP="00375144">
      <w:pPr>
        <w:spacing w:after="0"/>
      </w:pPr>
      <w:r w:rsidRPr="00375144">
        <w:rPr>
          <w:b/>
          <w:bCs/>
        </w:rPr>
        <w:t>4.</w:t>
      </w:r>
      <w:r w:rsidRPr="00375144">
        <w:t xml:space="preserve"> There are  </w:t>
      </w:r>
      <w:r w:rsidRPr="00375144">
        <w:rPr>
          <w:b/>
          <w:bCs/>
        </w:rPr>
        <w:t>a few  /  a little</w:t>
      </w:r>
      <w:r w:rsidRPr="00375144">
        <w:t xml:space="preserve">  shopping malls around.</w:t>
      </w:r>
    </w:p>
    <w:p w:rsidR="00412511" w:rsidRPr="00375144" w:rsidRDefault="00412511" w:rsidP="00375144">
      <w:pPr>
        <w:spacing w:after="0"/>
      </w:pPr>
      <w:r w:rsidRPr="00375144">
        <w:rPr>
          <w:b/>
          <w:bCs/>
        </w:rPr>
        <w:t>5.</w:t>
      </w:r>
      <w:r w:rsidRPr="00375144">
        <w:t xml:space="preserve"> Michael has got  </w:t>
      </w:r>
      <w:r>
        <w:rPr>
          <w:b/>
          <w:bCs/>
        </w:rPr>
        <w:t>a little /a lot of</w:t>
      </w:r>
      <w:r>
        <w:t xml:space="preserve"> books in his library</w:t>
      </w:r>
      <w:r w:rsidRPr="00375144">
        <w:t>.</w:t>
      </w:r>
    </w:p>
    <w:p w:rsidR="00412511" w:rsidRDefault="00412511" w:rsidP="00375144">
      <w:pPr>
        <w:spacing w:after="0"/>
      </w:pPr>
      <w:r w:rsidRPr="00375144">
        <w:rPr>
          <w:b/>
          <w:bCs/>
        </w:rPr>
        <w:t xml:space="preserve">6.  </w:t>
      </w:r>
      <w:r w:rsidRPr="00375144">
        <w:t xml:space="preserve">How </w:t>
      </w:r>
      <w:r w:rsidRPr="00375144">
        <w:rPr>
          <w:b/>
          <w:bCs/>
        </w:rPr>
        <w:t xml:space="preserve"> many  / much  </w:t>
      </w:r>
      <w:r w:rsidRPr="00375144">
        <w:t xml:space="preserve">milk is there for breakfast? </w:t>
      </w:r>
    </w:p>
    <w:p w:rsidR="00412511" w:rsidRDefault="00412511" w:rsidP="00375144">
      <w:pPr>
        <w:spacing w:after="0"/>
      </w:pPr>
      <w:r w:rsidRPr="00375144">
        <w:rPr>
          <w:b/>
          <w:bCs/>
        </w:rPr>
        <w:t>7</w:t>
      </w:r>
      <w:r>
        <w:t>. There</w:t>
      </w:r>
      <w:r w:rsidRPr="00375144">
        <w:t>are</w:t>
      </w:r>
      <w:r w:rsidRPr="00375144">
        <w:rPr>
          <w:b/>
          <w:bCs/>
        </w:rPr>
        <w:t>some / any</w:t>
      </w:r>
      <w:r>
        <w:t xml:space="preserve"> eggs in the fridge.</w:t>
      </w:r>
    </w:p>
    <w:p w:rsidR="00412511" w:rsidRDefault="00412511" w:rsidP="00375144">
      <w:pPr>
        <w:spacing w:after="0"/>
      </w:pPr>
      <w:r w:rsidRPr="00375144">
        <w:rPr>
          <w:b/>
          <w:bCs/>
        </w:rPr>
        <w:t>8</w:t>
      </w:r>
      <w:r>
        <w:t xml:space="preserve">. We don’t need </w:t>
      </w:r>
      <w:r w:rsidRPr="00375144">
        <w:rPr>
          <w:b/>
          <w:bCs/>
        </w:rPr>
        <w:t>some / any</w:t>
      </w:r>
      <w:r>
        <w:t xml:space="preserve"> beverages.</w:t>
      </w:r>
    </w:p>
    <w:p w:rsidR="00412511" w:rsidRDefault="00412511" w:rsidP="001D317B">
      <w:pPr>
        <w:spacing w:after="0" w:line="240" w:lineRule="auto"/>
      </w:pPr>
    </w:p>
    <w:p w:rsidR="00412511" w:rsidRPr="00401041" w:rsidRDefault="00412511" w:rsidP="001D317B">
      <w:pPr>
        <w:spacing w:after="0" w:line="240" w:lineRule="auto"/>
        <w:rPr>
          <w:b/>
          <w:bCs/>
        </w:rPr>
      </w:pPr>
      <w:r>
        <w:rPr>
          <w:b/>
          <w:bCs/>
        </w:rPr>
        <w:t>J</w:t>
      </w:r>
      <w:r w:rsidRPr="00401041">
        <w:rPr>
          <w:b/>
          <w:bCs/>
        </w:rPr>
        <w:t>. Write the Turkish meanings of the words given below. (Aşağıda verilen kelimelerin Türkçe karş</w:t>
      </w:r>
      <w:r>
        <w:rPr>
          <w:b/>
          <w:bCs/>
        </w:rPr>
        <w:t>ılıklarını yazınız.) ( 21</w:t>
      </w:r>
      <w:r w:rsidRPr="00401041">
        <w:rPr>
          <w:b/>
          <w:bCs/>
        </w:rPr>
        <w:t xml:space="preserve"> pts)</w:t>
      </w:r>
    </w:p>
    <w:p w:rsidR="00412511" w:rsidRDefault="00412511" w:rsidP="00375144">
      <w:pPr>
        <w:spacing w:after="0"/>
      </w:pPr>
      <w:r>
        <w:t>1. superstition:</w:t>
      </w:r>
      <w:r>
        <w:tab/>
      </w:r>
      <w:r>
        <w:tab/>
      </w:r>
      <w:r>
        <w:tab/>
      </w:r>
      <w:r>
        <w:tab/>
        <w:t>8. Protect:</w:t>
      </w:r>
      <w:r>
        <w:tab/>
      </w:r>
      <w:r>
        <w:tab/>
      </w:r>
      <w:r>
        <w:tab/>
        <w:t xml:space="preserve">    15. Educational:</w:t>
      </w:r>
      <w:r>
        <w:tab/>
      </w:r>
    </w:p>
    <w:p w:rsidR="00412511" w:rsidRDefault="00412511" w:rsidP="00375144">
      <w:pPr>
        <w:spacing w:after="0"/>
      </w:pPr>
      <w:r>
        <w:t>2. evil-eye:</w:t>
      </w:r>
      <w:r>
        <w:tab/>
      </w:r>
      <w:r>
        <w:tab/>
      </w:r>
      <w:r>
        <w:tab/>
      </w:r>
      <w:r>
        <w:tab/>
        <w:t>9. Recycle:</w:t>
      </w:r>
      <w:r>
        <w:tab/>
      </w:r>
      <w:r>
        <w:tab/>
      </w:r>
      <w:r>
        <w:tab/>
        <w:t xml:space="preserve">    16. Violence: </w:t>
      </w:r>
      <w:r>
        <w:tab/>
      </w:r>
      <w:r>
        <w:tab/>
      </w:r>
    </w:p>
    <w:p w:rsidR="00412511" w:rsidRDefault="00412511" w:rsidP="00375144">
      <w:pPr>
        <w:spacing w:after="0"/>
      </w:pPr>
      <w:r>
        <w:t xml:space="preserve">3. magic: </w:t>
      </w:r>
      <w:r>
        <w:tab/>
      </w:r>
      <w:r>
        <w:tab/>
      </w:r>
      <w:r>
        <w:tab/>
      </w:r>
      <w:r>
        <w:tab/>
        <w:t>10. Encourage:</w:t>
      </w:r>
      <w:r>
        <w:tab/>
      </w:r>
      <w:r>
        <w:tab/>
      </w:r>
      <w:r>
        <w:tab/>
        <w:t xml:space="preserve">    17. Suitable:</w:t>
      </w:r>
    </w:p>
    <w:p w:rsidR="00412511" w:rsidRDefault="00412511" w:rsidP="00375144">
      <w:pPr>
        <w:spacing w:after="0"/>
      </w:pPr>
      <w:r>
        <w:t xml:space="preserve">4. make a wish: </w:t>
      </w:r>
      <w:r>
        <w:tab/>
      </w:r>
      <w:r>
        <w:tab/>
      </w:r>
      <w:r>
        <w:tab/>
        <w:t>11. Documentary:</w:t>
      </w:r>
      <w:r>
        <w:tab/>
      </w:r>
      <w:r>
        <w:tab/>
        <w:t xml:space="preserve">    18. Recommend:</w:t>
      </w:r>
      <w:r>
        <w:tab/>
      </w:r>
    </w:p>
    <w:p w:rsidR="00412511" w:rsidRDefault="00412511" w:rsidP="00375144">
      <w:pPr>
        <w:spacing w:after="0"/>
      </w:pPr>
      <w:r>
        <w:t>5. wealth:</w:t>
      </w:r>
      <w:r>
        <w:tab/>
      </w:r>
      <w:r>
        <w:tab/>
      </w:r>
      <w:r>
        <w:tab/>
      </w:r>
      <w:r>
        <w:tab/>
        <w:t>12. Commercial:</w:t>
      </w:r>
      <w:r>
        <w:tab/>
      </w:r>
      <w:r>
        <w:tab/>
        <w:t xml:space="preserve">    19. Order:</w:t>
      </w:r>
    </w:p>
    <w:p w:rsidR="00412511" w:rsidRDefault="00412511" w:rsidP="00375144">
      <w:pPr>
        <w:spacing w:after="0"/>
      </w:pPr>
      <w:r>
        <w:t>6. Extinction:</w:t>
      </w:r>
      <w:r>
        <w:tab/>
      </w:r>
      <w:r>
        <w:tab/>
      </w:r>
      <w:r>
        <w:tab/>
      </w:r>
      <w:r>
        <w:tab/>
        <w:t>13. Addict:</w:t>
      </w:r>
      <w:r>
        <w:tab/>
      </w:r>
      <w:r>
        <w:tab/>
      </w:r>
      <w:r>
        <w:tab/>
        <w:t xml:space="preserve">    20. Host:</w:t>
      </w:r>
    </w:p>
    <w:p w:rsidR="00412511" w:rsidRDefault="00412511" w:rsidP="00754CED">
      <w:r>
        <w:t>7. Population:</w:t>
      </w:r>
      <w:r>
        <w:tab/>
      </w:r>
      <w:r>
        <w:tab/>
      </w:r>
      <w:r>
        <w:tab/>
      </w:r>
      <w:r>
        <w:tab/>
        <w:t>14. Amusing:</w:t>
      </w:r>
      <w:r>
        <w:tab/>
      </w:r>
      <w:r>
        <w:tab/>
      </w:r>
      <w:r>
        <w:tab/>
        <w:t xml:space="preserve">    21. Accept:</w:t>
      </w:r>
    </w:p>
    <w:p w:rsidR="00412511" w:rsidRDefault="00412511" w:rsidP="00DC6445">
      <w:pPr>
        <w:spacing w:after="0"/>
        <w:rPr>
          <w:b/>
          <w:bCs/>
        </w:rPr>
      </w:pPr>
      <w:r>
        <w:rPr>
          <w:b/>
          <w:bCs/>
        </w:rPr>
        <w:t>K</w:t>
      </w:r>
      <w:r w:rsidRPr="00DC6445">
        <w:rPr>
          <w:b/>
          <w:bCs/>
        </w:rPr>
        <w:t>. Translate the following sentences.</w:t>
      </w:r>
      <w:r>
        <w:rPr>
          <w:b/>
          <w:bCs/>
        </w:rPr>
        <w:t xml:space="preserve"> (Aşağıdaki cümleleri çeviriniz) (1 and 2=1pt, 3=2pts) </w:t>
      </w:r>
    </w:p>
    <w:p w:rsidR="00412511" w:rsidRDefault="00412511" w:rsidP="00DC6445">
      <w:pPr>
        <w:spacing w:after="0"/>
      </w:pPr>
      <w:r>
        <w:t>1. My brother prefers playing computer games to doing homework. ___________________________</w:t>
      </w:r>
    </w:p>
    <w:p w:rsidR="00412511" w:rsidRDefault="00412511" w:rsidP="00DC6445">
      <w:pPr>
        <w:spacing w:after="0"/>
      </w:pPr>
      <w:r>
        <w:t>2. I prefer reading books to watching TV. _________________________________________________</w:t>
      </w:r>
    </w:p>
    <w:p w:rsidR="00412511" w:rsidRDefault="00412511" w:rsidP="00DC6445">
      <w:pPr>
        <w:spacing w:after="0"/>
      </w:pPr>
      <w:r>
        <w:t>3. Babam haber izlemeyi dizi seyretmeye tercih eder. _______________________________________</w:t>
      </w:r>
    </w:p>
    <w:p w:rsidR="00412511" w:rsidRDefault="00412511" w:rsidP="00FD4491">
      <w:pPr>
        <w:jc w:val="center"/>
        <w:rPr>
          <w:b/>
          <w:bCs/>
        </w:rPr>
      </w:pPr>
      <w:hyperlink r:id="rId12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412511" w:rsidRPr="00DC6445" w:rsidRDefault="00412511" w:rsidP="00DC6445">
      <w:pPr>
        <w:spacing w:after="0"/>
      </w:pPr>
    </w:p>
    <w:sectPr w:rsidR="00412511" w:rsidRPr="00DC6445" w:rsidSect="005724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3752"/>
    <w:multiLevelType w:val="hybridMultilevel"/>
    <w:tmpl w:val="5EBE2768"/>
    <w:lvl w:ilvl="0" w:tplc="482044C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C3FC5"/>
    <w:multiLevelType w:val="hybridMultilevel"/>
    <w:tmpl w:val="C826CD42"/>
    <w:lvl w:ilvl="0" w:tplc="0486DEC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284C"/>
    <w:rsid w:val="00017F66"/>
    <w:rsid w:val="000E5872"/>
    <w:rsid w:val="00106F9A"/>
    <w:rsid w:val="00130C9A"/>
    <w:rsid w:val="0017299E"/>
    <w:rsid w:val="001B4AF7"/>
    <w:rsid w:val="001D317B"/>
    <w:rsid w:val="001D47D3"/>
    <w:rsid w:val="001E389A"/>
    <w:rsid w:val="002C4AC9"/>
    <w:rsid w:val="00340C4A"/>
    <w:rsid w:val="00342D04"/>
    <w:rsid w:val="00375144"/>
    <w:rsid w:val="00380176"/>
    <w:rsid w:val="00401041"/>
    <w:rsid w:val="00412511"/>
    <w:rsid w:val="00414AAA"/>
    <w:rsid w:val="004A1CF8"/>
    <w:rsid w:val="004E5713"/>
    <w:rsid w:val="0057246D"/>
    <w:rsid w:val="00597BE3"/>
    <w:rsid w:val="00642E80"/>
    <w:rsid w:val="006969F6"/>
    <w:rsid w:val="006B5255"/>
    <w:rsid w:val="00754CED"/>
    <w:rsid w:val="00833932"/>
    <w:rsid w:val="0090714F"/>
    <w:rsid w:val="00947CDB"/>
    <w:rsid w:val="009F4D23"/>
    <w:rsid w:val="00A05D0D"/>
    <w:rsid w:val="00A21455"/>
    <w:rsid w:val="00A739E6"/>
    <w:rsid w:val="00B34856"/>
    <w:rsid w:val="00BA2FA4"/>
    <w:rsid w:val="00C06059"/>
    <w:rsid w:val="00C126DE"/>
    <w:rsid w:val="00C47AB3"/>
    <w:rsid w:val="00D63F91"/>
    <w:rsid w:val="00D8284C"/>
    <w:rsid w:val="00DC034F"/>
    <w:rsid w:val="00DC6445"/>
    <w:rsid w:val="00E844C0"/>
    <w:rsid w:val="00F04A4B"/>
    <w:rsid w:val="00F072E1"/>
    <w:rsid w:val="00FD4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46D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844C0"/>
    <w:pPr>
      <w:spacing w:after="200" w:line="276" w:lineRule="auto"/>
      <w:ind w:left="720"/>
    </w:pPr>
    <w:rPr>
      <w:rFonts w:eastAsia="Times New Roman"/>
      <w:lang w:val="en-US"/>
    </w:rPr>
  </w:style>
  <w:style w:type="character" w:styleId="Hyperlink">
    <w:name w:val="Hyperlink"/>
    <w:basedOn w:val="DefaultParagraphFont"/>
    <w:uiPriority w:val="99"/>
    <w:rsid w:val="00FD44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7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146</TotalTime>
  <Pages>3</Pages>
  <Words>910</Words>
  <Characters>5191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Ayla Contar</dc:creator>
  <cp:keywords>www.sorubak.com</cp:keywords>
  <dc:description/>
  <cp:lastModifiedBy>edanur</cp:lastModifiedBy>
  <cp:revision>27</cp:revision>
  <dcterms:created xsi:type="dcterms:W3CDTF">2016-03-11T17:29:00Z</dcterms:created>
  <dcterms:modified xsi:type="dcterms:W3CDTF">2016-04-09T16:20:00Z</dcterms:modified>
</cp:coreProperties>
</file>