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FAB" w:rsidRPr="001A01D7" w:rsidRDefault="002B5FAB" w:rsidP="00145EC1">
      <w:pPr>
        <w:spacing w:after="200" w:line="276" w:lineRule="auto"/>
        <w:jc w:val="center"/>
        <w:rPr>
          <w:noProof/>
          <w:sz w:val="36"/>
          <w:szCs w:val="36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49.5pt;margin-top:29.4pt;width:432.7pt;height:119.1pt;z-index:251634176;visibility:visible" stroked="t" strokecolor="windowText">
            <v:stroke joinstyle="round"/>
            <v:imagedata r:id="rId4" o:title="" croptop="14894f" cropbottom="1787f" cropleft="4744f" cropright="1214f" gain="109227f" blacklevel="-6554f"/>
          </v:shape>
        </w:pict>
      </w:r>
      <w:r w:rsidRPr="001A01D7">
        <w:rPr>
          <w:noProof/>
          <w:sz w:val="36"/>
          <w:szCs w:val="36"/>
          <w:lang w:eastAsia="tr-TR"/>
        </w:rPr>
        <w:t>المتوصطة الاءمةوالخطباء احمد يسوياللغةالعربيالاختبار الاول</w:t>
      </w:r>
    </w:p>
    <w:p w:rsidR="002B5FAB" w:rsidRDefault="002B5FAB">
      <w:pPr>
        <w:rPr>
          <w:noProof/>
          <w:sz w:val="40"/>
          <w:szCs w:val="40"/>
          <w:lang w:eastAsia="tr-TR"/>
        </w:rPr>
      </w:pPr>
    </w:p>
    <w:p w:rsidR="002B5FAB" w:rsidRDefault="002B5FAB">
      <w:pPr>
        <w:rPr>
          <w:noProof/>
          <w:sz w:val="40"/>
          <w:szCs w:val="40"/>
          <w:lang w:eastAsia="tr-TR"/>
        </w:rPr>
      </w:pPr>
    </w:p>
    <w:p w:rsidR="002B5FAB" w:rsidRDefault="002B5FAB">
      <w:pPr>
        <w:rPr>
          <w:noProof/>
          <w:sz w:val="40"/>
          <w:szCs w:val="40"/>
          <w:lang w:eastAsia="tr-TR"/>
        </w:rPr>
      </w:pPr>
    </w:p>
    <w:p w:rsidR="002B5FAB" w:rsidRDefault="002B5FAB">
      <w:pPr>
        <w:rPr>
          <w:noProof/>
          <w:sz w:val="40"/>
          <w:szCs w:val="40"/>
          <w:lang w:eastAsia="tr-TR"/>
        </w:rPr>
      </w:pPr>
    </w:p>
    <w:p w:rsidR="002B5FAB" w:rsidRDefault="002B5FAB">
      <w:pPr>
        <w:rPr>
          <w:noProof/>
          <w:sz w:val="40"/>
          <w:szCs w:val="40"/>
          <w:lang w:eastAsia="tr-TR"/>
        </w:rPr>
      </w:pPr>
    </w:p>
    <w:p w:rsidR="002B5FAB" w:rsidRDefault="002B5FAB" w:rsidP="001B7B63">
      <w:pPr>
        <w:tabs>
          <w:tab w:val="left" w:pos="9775"/>
        </w:tabs>
        <w:jc w:val="center"/>
        <w:rPr>
          <w:sz w:val="40"/>
          <w:szCs w:val="40"/>
        </w:rPr>
      </w:pPr>
      <w:r w:rsidRPr="001B7B63">
        <w:rPr>
          <w:sz w:val="40"/>
          <w:szCs w:val="40"/>
        </w:rPr>
        <w:t>١</w:t>
      </w:r>
      <w:r>
        <w:rPr>
          <w:sz w:val="40"/>
          <w:szCs w:val="40"/>
        </w:rPr>
        <w:t>- تَرْجِمْ هٰذِهِ الْفِقْرَة.</w:t>
      </w:r>
    </w:p>
    <w:p w:rsidR="002B5FAB" w:rsidRDefault="002B5FAB" w:rsidP="001B7B63">
      <w:pPr>
        <w:tabs>
          <w:tab w:val="left" w:pos="9775"/>
        </w:tabs>
        <w:jc w:val="right"/>
        <w:rPr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49.5pt;margin-top:1.6pt;width:6in;height:117.7pt;z-index:251635200;visibility:visible" strokeweight=".5pt">
            <v:textbox>
              <w:txbxContent>
                <w:p w:rsidR="002B5FAB" w:rsidRDefault="002B5FAB"/>
              </w:txbxContent>
            </v:textbox>
          </v:shape>
        </w:pict>
      </w:r>
    </w:p>
    <w:p w:rsidR="002B5FAB" w:rsidRDefault="002B5FAB" w:rsidP="001B7B63">
      <w:pPr>
        <w:tabs>
          <w:tab w:val="left" w:pos="9775"/>
        </w:tabs>
        <w:jc w:val="right"/>
        <w:rPr>
          <w:sz w:val="40"/>
          <w:szCs w:val="40"/>
        </w:rPr>
      </w:pPr>
    </w:p>
    <w:p w:rsidR="002B5FAB" w:rsidRDefault="002B5FAB" w:rsidP="001B7B63">
      <w:pPr>
        <w:tabs>
          <w:tab w:val="left" w:pos="9775"/>
        </w:tabs>
        <w:jc w:val="right"/>
        <w:rPr>
          <w:sz w:val="40"/>
          <w:szCs w:val="40"/>
        </w:rPr>
      </w:pPr>
    </w:p>
    <w:p w:rsidR="002B5FAB" w:rsidRDefault="002B5FAB" w:rsidP="001B7B63">
      <w:pPr>
        <w:tabs>
          <w:tab w:val="left" w:pos="9775"/>
        </w:tabs>
        <w:jc w:val="right"/>
      </w:pPr>
    </w:p>
    <w:p w:rsidR="002B5FAB" w:rsidRDefault="002B5FAB" w:rsidP="001A01D7">
      <w:pPr>
        <w:tabs>
          <w:tab w:val="left" w:pos="9775"/>
        </w:tabs>
        <w:jc w:val="right"/>
      </w:pPr>
    </w:p>
    <w:p w:rsidR="002B5FAB" w:rsidRDefault="002B5FAB" w:rsidP="001A01D7">
      <w:pPr>
        <w:tabs>
          <w:tab w:val="left" w:pos="9775"/>
        </w:tabs>
        <w:jc w:val="right"/>
      </w:pPr>
    </w:p>
    <w:p w:rsidR="002B5FAB" w:rsidRDefault="002B5FAB" w:rsidP="001A01D7">
      <w:pPr>
        <w:tabs>
          <w:tab w:val="left" w:pos="9775"/>
        </w:tabs>
        <w:jc w:val="right"/>
      </w:pPr>
    </w:p>
    <w:p w:rsidR="002B5FAB" w:rsidRDefault="002B5FAB" w:rsidP="001A01D7">
      <w:pPr>
        <w:tabs>
          <w:tab w:val="left" w:pos="9775"/>
        </w:tabs>
        <w:jc w:val="right"/>
      </w:pPr>
    </w:p>
    <w:p w:rsidR="002B5FAB" w:rsidRDefault="002B5FAB" w:rsidP="001A01D7">
      <w:pPr>
        <w:tabs>
          <w:tab w:val="left" w:pos="9775"/>
        </w:tabs>
        <w:jc w:val="right"/>
        <w:sectPr w:rsidR="002B5FAB" w:rsidSect="001B7B63">
          <w:pgSz w:w="11906" w:h="16838"/>
          <w:pgMar w:top="284" w:right="424" w:bottom="426" w:left="284" w:header="708" w:footer="708" w:gutter="0"/>
          <w:cols w:space="708"/>
          <w:docGrid w:linePitch="360"/>
        </w:sectPr>
      </w:pPr>
    </w:p>
    <w:p w:rsidR="002B5FAB" w:rsidRDefault="002B5FAB" w:rsidP="001A01D7">
      <w:pPr>
        <w:tabs>
          <w:tab w:val="left" w:pos="9775"/>
        </w:tabs>
        <w:jc w:val="right"/>
      </w:pPr>
    </w:p>
    <w:p w:rsidR="002B5FAB" w:rsidRPr="004A0349" w:rsidRDefault="002B5FAB" w:rsidP="00E5505F">
      <w:pPr>
        <w:tabs>
          <w:tab w:val="left" w:pos="9775"/>
        </w:tabs>
        <w:jc w:val="right"/>
        <w:rPr>
          <w:rFonts w:ascii="Calibri" w:hAnsi="Calibri" w:cs="Calibri"/>
          <w:sz w:val="40"/>
          <w:szCs w:val="40"/>
          <w:lang w:eastAsia="tr-TR"/>
        </w:rPr>
      </w:pPr>
      <w:r>
        <w:rPr>
          <w:rFonts w:ascii="Arial" w:hAnsi="Arial" w:cs="Arial"/>
          <w:sz w:val="40"/>
          <w:szCs w:val="40"/>
          <w:lang w:eastAsia="tr-TR"/>
        </w:rPr>
        <w:t>٦</w:t>
      </w:r>
      <w:r>
        <w:rPr>
          <w:sz w:val="40"/>
          <w:szCs w:val="40"/>
          <w:lang w:eastAsia="tr-TR"/>
        </w:rPr>
        <w:t xml:space="preserve">- </w:t>
      </w:r>
      <w:r w:rsidRPr="004A0349">
        <w:rPr>
          <w:sz w:val="40"/>
          <w:szCs w:val="40"/>
          <w:lang w:eastAsia="tr-TR"/>
        </w:rPr>
        <w:t>ما لَون الحَقيبة؟</w:t>
      </w:r>
      <w:r w:rsidRPr="004A0349">
        <w:rPr>
          <w:sz w:val="28"/>
          <w:szCs w:val="28"/>
          <w:lang w:eastAsia="tr-TR"/>
        </w:rPr>
        <w:t>(turuncu)</w:t>
      </w:r>
    </w:p>
    <w:p w:rsidR="002B5FAB" w:rsidRPr="004A0349" w:rsidRDefault="002B5FAB" w:rsidP="00E5505F">
      <w:pPr>
        <w:tabs>
          <w:tab w:val="left" w:pos="9775"/>
        </w:tabs>
        <w:jc w:val="right"/>
        <w:rPr>
          <w:rFonts w:ascii="Calibri" w:hAnsi="Calibri" w:cs="Calibri"/>
          <w:sz w:val="40"/>
          <w:szCs w:val="40"/>
          <w:lang w:eastAsia="tr-TR"/>
        </w:rPr>
      </w:pPr>
      <w:r w:rsidRPr="004A0349">
        <w:rPr>
          <w:sz w:val="40"/>
          <w:szCs w:val="40"/>
          <w:lang w:eastAsia="tr-TR"/>
        </w:rPr>
        <w:t>أ- لَونُها بُنِّيّ. ب- لَونُها بَنَفسَجِيّ. ج- لَونُها وَردِيّ. د- لَونُها بُرتُقالِيّ.</w:t>
      </w:r>
    </w:p>
    <w:p w:rsidR="002B5FAB" w:rsidRDefault="002B5FAB" w:rsidP="00E5505F">
      <w:pPr>
        <w:tabs>
          <w:tab w:val="left" w:pos="9775"/>
        </w:tabs>
        <w:jc w:val="right"/>
      </w:pPr>
    </w:p>
    <w:p w:rsidR="002B5FAB" w:rsidRDefault="002B5FAB" w:rsidP="00E5505F">
      <w:pPr>
        <w:tabs>
          <w:tab w:val="left" w:pos="9775"/>
        </w:tabs>
        <w:jc w:val="right"/>
      </w:pPr>
      <w:r>
        <w:rPr>
          <w:noProof/>
          <w:lang w:eastAsia="tr-TR"/>
        </w:rPr>
        <w:pict>
          <v:line id="Düz Baًlay‎c‎ 11" o:spid="_x0000_s1028" style="position:absolute;left:0;text-align:left;z-index:251643392;visibility:visible" from="14.05pt,1.05pt" to="274.35pt,1.05pt" strokecolor="#4a7ebb">
            <v:stroke dashstyle="1 1"/>
          </v:line>
        </w:pict>
      </w:r>
    </w:p>
    <w:p w:rsidR="002B5FAB" w:rsidRPr="000008A5" w:rsidRDefault="002B5FAB" w:rsidP="00D702AC">
      <w:pPr>
        <w:tabs>
          <w:tab w:val="left" w:pos="9775"/>
        </w:tabs>
        <w:spacing w:line="360" w:lineRule="auto"/>
        <w:jc w:val="right"/>
        <w:rPr>
          <w:sz w:val="40"/>
          <w:szCs w:val="40"/>
        </w:rPr>
      </w:pPr>
      <w:r>
        <w:rPr>
          <w:sz w:val="40"/>
          <w:szCs w:val="40"/>
        </w:rPr>
        <w:t xml:space="preserve">٧- </w:t>
      </w:r>
      <w:r w:rsidRPr="000008A5">
        <w:rPr>
          <w:sz w:val="40"/>
          <w:szCs w:val="40"/>
        </w:rPr>
        <w:t>مَدرَسَتي ...............</w:t>
      </w:r>
      <w:r>
        <w:rPr>
          <w:sz w:val="40"/>
          <w:szCs w:val="40"/>
        </w:rPr>
        <w:t>..............  .</w:t>
      </w:r>
    </w:p>
    <w:p w:rsidR="002B5FAB" w:rsidRDefault="002B5FAB" w:rsidP="00D702AC">
      <w:pPr>
        <w:tabs>
          <w:tab w:val="left" w:pos="9775"/>
        </w:tabs>
        <w:jc w:val="right"/>
        <w:rPr>
          <w:sz w:val="40"/>
          <w:szCs w:val="40"/>
        </w:rPr>
      </w:pPr>
      <w:r w:rsidRPr="000008A5">
        <w:rPr>
          <w:sz w:val="40"/>
          <w:szCs w:val="40"/>
        </w:rPr>
        <w:t>أ- قَريب مِن المَسجِد.</w:t>
      </w:r>
    </w:p>
    <w:p w:rsidR="002B5FAB" w:rsidRPr="000008A5" w:rsidRDefault="002B5FAB" w:rsidP="00D702AC">
      <w:pPr>
        <w:tabs>
          <w:tab w:val="left" w:pos="9775"/>
        </w:tabs>
        <w:jc w:val="right"/>
        <w:rPr>
          <w:sz w:val="40"/>
          <w:szCs w:val="40"/>
        </w:rPr>
      </w:pPr>
      <w:r w:rsidRPr="000008A5">
        <w:rPr>
          <w:sz w:val="40"/>
          <w:szCs w:val="40"/>
        </w:rPr>
        <w:t>ب- بَعيد من المَسجِد.</w:t>
      </w:r>
    </w:p>
    <w:p w:rsidR="002B5FAB" w:rsidRDefault="002B5FAB" w:rsidP="00D702AC">
      <w:pPr>
        <w:tabs>
          <w:tab w:val="left" w:pos="9775"/>
        </w:tabs>
        <w:jc w:val="right"/>
        <w:rPr>
          <w:sz w:val="40"/>
          <w:szCs w:val="40"/>
        </w:rPr>
      </w:pPr>
      <w:r w:rsidRPr="000008A5">
        <w:rPr>
          <w:sz w:val="40"/>
          <w:szCs w:val="40"/>
        </w:rPr>
        <w:t>ج- قَريبة مِن المَسجِد.</w:t>
      </w:r>
    </w:p>
    <w:p w:rsidR="002B5FAB" w:rsidRPr="000008A5" w:rsidRDefault="002B5FAB" w:rsidP="00D702AC">
      <w:pPr>
        <w:tabs>
          <w:tab w:val="left" w:pos="9775"/>
        </w:tabs>
        <w:jc w:val="right"/>
        <w:rPr>
          <w:sz w:val="40"/>
          <w:szCs w:val="40"/>
        </w:rPr>
      </w:pPr>
      <w:r w:rsidRPr="000008A5">
        <w:rPr>
          <w:sz w:val="40"/>
          <w:szCs w:val="40"/>
        </w:rPr>
        <w:t>د- جَميل جِدًّا.</w:t>
      </w:r>
    </w:p>
    <w:p w:rsidR="002B5FAB" w:rsidRDefault="002B5FAB" w:rsidP="00A632E5">
      <w:pPr>
        <w:tabs>
          <w:tab w:val="left" w:pos="9775"/>
        </w:tabs>
        <w:jc w:val="right"/>
        <w:rPr>
          <w:sz w:val="40"/>
          <w:szCs w:val="40"/>
        </w:rPr>
      </w:pPr>
      <w:r>
        <w:rPr>
          <w:noProof/>
          <w:lang w:eastAsia="tr-TR"/>
        </w:rPr>
        <w:pict>
          <v:line id="Düz Baًlay‎c‎ 12" o:spid="_x0000_s1029" style="position:absolute;left:0;text-align:left;z-index:251644416;visibility:visible" from="14.35pt,6.45pt" to="274.65pt,6.45pt" strokecolor="#4a7ebb">
            <v:stroke dashstyle="1 1"/>
          </v:line>
        </w:pict>
      </w:r>
    </w:p>
    <w:p w:rsidR="002B5FAB" w:rsidRPr="000008A5" w:rsidRDefault="002B5FAB" w:rsidP="00D702AC">
      <w:pPr>
        <w:tabs>
          <w:tab w:val="left" w:pos="9775"/>
        </w:tabs>
        <w:spacing w:line="360" w:lineRule="auto"/>
        <w:jc w:val="right"/>
        <w:rPr>
          <w:sz w:val="40"/>
          <w:szCs w:val="40"/>
        </w:rPr>
      </w:pPr>
      <w:r>
        <w:rPr>
          <w:sz w:val="40"/>
          <w:szCs w:val="40"/>
        </w:rPr>
        <w:t>٨- أنا ذاهِب ......</w:t>
      </w:r>
      <w:r w:rsidRPr="000008A5">
        <w:rPr>
          <w:sz w:val="40"/>
          <w:szCs w:val="40"/>
        </w:rPr>
        <w:t>. المَدرَسة كُلّ صَباح.</w:t>
      </w:r>
    </w:p>
    <w:p w:rsidR="002B5FAB" w:rsidRPr="000008A5" w:rsidRDefault="002B5FAB" w:rsidP="00D702AC">
      <w:pPr>
        <w:tabs>
          <w:tab w:val="left" w:pos="9775"/>
        </w:tabs>
        <w:spacing w:line="360" w:lineRule="auto"/>
        <w:jc w:val="right"/>
        <w:rPr>
          <w:sz w:val="40"/>
          <w:szCs w:val="40"/>
        </w:rPr>
      </w:pPr>
      <w:r>
        <w:rPr>
          <w:noProof/>
          <w:lang w:eastAsia="tr-TR"/>
        </w:rPr>
        <w:pict>
          <v:shape id="Resim 16" o:spid="_x0000_s1030" type="#_x0000_t75" style="position:absolute;left:0;text-align:left;margin-left:66.9pt;margin-top:4.45pt;width:20.75pt;height:17.3pt;z-index:251648512;visibility:visible">
            <v:imagedata r:id="rId5" o:title="" gain="109227f" blacklevel="-6554f"/>
          </v:shape>
        </w:pict>
      </w:r>
      <w:r>
        <w:rPr>
          <w:noProof/>
          <w:lang w:eastAsia="tr-TR"/>
        </w:rPr>
        <w:pict>
          <v:shape id="Resim 15" o:spid="_x0000_s1031" type="#_x0000_t75" style="position:absolute;left:0;text-align:left;margin-left:125.1pt;margin-top:11.45pt;width:28.35pt;height:18pt;z-index:251647488;visibility:visible">
            <v:imagedata r:id="rId6" o:title="" cropbottom="-105f" gain="109227f" blacklevel="-6554f"/>
          </v:shape>
        </w:pict>
      </w:r>
      <w:r>
        <w:rPr>
          <w:noProof/>
          <w:lang w:eastAsia="tr-TR"/>
        </w:rPr>
        <w:pict>
          <v:shape id="Resim 14" o:spid="_x0000_s1032" type="#_x0000_t75" style="position:absolute;left:0;text-align:left;margin-left:192.05pt;margin-top:6.95pt;width:26.3pt;height:22.1pt;z-index:251646464;visibility:visible">
            <v:imagedata r:id="rId7" o:title="" gain="109227f" blacklevel="-6554f"/>
          </v:shape>
        </w:pict>
      </w:r>
      <w:r>
        <w:rPr>
          <w:noProof/>
          <w:lang w:eastAsia="tr-TR"/>
        </w:rPr>
        <w:pict>
          <v:shape id="Resim 13" o:spid="_x0000_s1033" type="#_x0000_t75" style="position:absolute;left:0;text-align:left;margin-left:253.2pt;margin-top:2pt;width:24.2pt;height:22.1pt;z-index:251645440;visibility:visible">
            <v:imagedata r:id="rId8" o:title="" gain="109227f" blacklevel="-6554f"/>
          </v:shape>
        </w:pict>
      </w:r>
      <w:r w:rsidRPr="000008A5">
        <w:rPr>
          <w:sz w:val="40"/>
          <w:szCs w:val="40"/>
        </w:rPr>
        <w:t>في إلى مِنْ عَنْ</w:t>
      </w:r>
    </w:p>
    <w:p w:rsidR="002B5FAB" w:rsidRDefault="002B5FAB" w:rsidP="00D702AC">
      <w:pPr>
        <w:tabs>
          <w:tab w:val="left" w:pos="9775"/>
        </w:tabs>
        <w:spacing w:line="360" w:lineRule="auto"/>
        <w:jc w:val="right"/>
        <w:rPr>
          <w:sz w:val="40"/>
          <w:szCs w:val="40"/>
        </w:rPr>
      </w:pPr>
      <w:r>
        <w:rPr>
          <w:noProof/>
          <w:lang w:eastAsia="tr-TR"/>
        </w:rPr>
        <w:pict>
          <v:line id="Düz Baًlay‎c‎ 17" o:spid="_x0000_s1034" style="position:absolute;left:0;text-align:left;z-index:251649536;visibility:visible" from="13.85pt,11.05pt" to="274.15pt,11.05pt" strokecolor="#4a7ebb">
            <v:stroke dashstyle="1 1"/>
          </v:line>
        </w:pict>
      </w:r>
    </w:p>
    <w:p w:rsidR="002B5FAB" w:rsidRPr="000008A5" w:rsidRDefault="002B5FAB" w:rsidP="00D702AC">
      <w:pPr>
        <w:tabs>
          <w:tab w:val="left" w:pos="9775"/>
        </w:tabs>
        <w:spacing w:line="360" w:lineRule="auto"/>
        <w:jc w:val="right"/>
        <w:rPr>
          <w:sz w:val="40"/>
          <w:szCs w:val="40"/>
        </w:rPr>
      </w:pPr>
      <w:r>
        <w:rPr>
          <w:sz w:val="40"/>
          <w:szCs w:val="40"/>
        </w:rPr>
        <w:t xml:space="preserve">٩- بَيت خالِد بَعيد </w:t>
      </w:r>
      <w:r w:rsidRPr="000008A5">
        <w:rPr>
          <w:sz w:val="40"/>
          <w:szCs w:val="40"/>
        </w:rPr>
        <w:t>........... بَيت هِشام.</w:t>
      </w:r>
    </w:p>
    <w:p w:rsidR="002B5FAB" w:rsidRDefault="002B5FAB" w:rsidP="00D702AC">
      <w:pPr>
        <w:tabs>
          <w:tab w:val="left" w:pos="9775"/>
        </w:tabs>
        <w:spacing w:line="360" w:lineRule="auto"/>
        <w:jc w:val="right"/>
        <w:rPr>
          <w:sz w:val="40"/>
          <w:szCs w:val="40"/>
        </w:rPr>
      </w:pPr>
      <w:r>
        <w:rPr>
          <w:noProof/>
          <w:lang w:eastAsia="tr-TR"/>
        </w:rPr>
        <w:pict>
          <v:shape id="Resim 19" o:spid="_x0000_s1035" type="#_x0000_t75" style="position:absolute;left:0;text-align:left;margin-left:253.4pt;margin-top:.85pt;width:24.2pt;height:22.1pt;z-index:251650560;visibility:visible">
            <v:imagedata r:id="rId8" o:title="" gain="109227f" blacklevel="-6554f"/>
          </v:shape>
        </w:pict>
      </w:r>
      <w:r>
        <w:rPr>
          <w:noProof/>
          <w:lang w:eastAsia="tr-TR"/>
        </w:rPr>
        <w:pict>
          <v:shape id="Resim 20" o:spid="_x0000_s1036" type="#_x0000_t75" style="position:absolute;left:0;text-align:left;margin-left:193.65pt;margin-top:3.85pt;width:26.3pt;height:22.1pt;z-index:251651584;visibility:visible">
            <v:imagedata r:id="rId7" o:title="" gain="109227f" blacklevel="-6554f"/>
          </v:shape>
        </w:pict>
      </w:r>
      <w:r>
        <w:rPr>
          <w:noProof/>
          <w:lang w:eastAsia="tr-TR"/>
        </w:rPr>
        <w:pict>
          <v:shape id="Resim 21" o:spid="_x0000_s1037" type="#_x0000_t75" style="position:absolute;left:0;text-align:left;margin-left:126.7pt;margin-top:9.65pt;width:28.35pt;height:18pt;z-index:251652608;visibility:visible">
            <v:imagedata r:id="rId6" o:title="" cropbottom="-105f" gain="109227f" blacklevel="-6554f"/>
          </v:shape>
        </w:pict>
      </w:r>
      <w:r>
        <w:rPr>
          <w:noProof/>
          <w:lang w:eastAsia="tr-TR"/>
        </w:rPr>
        <w:pict>
          <v:shape id="Resim 22" o:spid="_x0000_s1038" type="#_x0000_t75" style="position:absolute;left:0;text-align:left;margin-left:68.45pt;margin-top:2.65pt;width:20.75pt;height:17.3pt;z-index:251653632;visibility:visible">
            <v:imagedata r:id="rId5" o:title="" gain="109227f" blacklevel="-6554f"/>
          </v:shape>
        </w:pict>
      </w:r>
      <w:r w:rsidRPr="000008A5">
        <w:rPr>
          <w:sz w:val="40"/>
          <w:szCs w:val="40"/>
        </w:rPr>
        <w:t>في          إلى         مِنْ        عَنْ</w:t>
      </w:r>
    </w:p>
    <w:p w:rsidR="002B5FAB" w:rsidRDefault="002B5FAB" w:rsidP="000008A5">
      <w:pPr>
        <w:tabs>
          <w:tab w:val="left" w:pos="9775"/>
        </w:tabs>
        <w:jc w:val="right"/>
        <w:rPr>
          <w:sz w:val="40"/>
          <w:szCs w:val="40"/>
        </w:rPr>
      </w:pPr>
    </w:p>
    <w:p w:rsidR="002B5FAB" w:rsidRDefault="002B5FAB" w:rsidP="00D702AC">
      <w:pPr>
        <w:tabs>
          <w:tab w:val="left" w:pos="9775"/>
        </w:tabs>
        <w:jc w:val="right"/>
        <w:rPr>
          <w:sz w:val="40"/>
          <w:szCs w:val="40"/>
        </w:rPr>
      </w:pPr>
    </w:p>
    <w:p w:rsidR="002B5FAB" w:rsidRDefault="002B5FAB" w:rsidP="00D702AC">
      <w:pPr>
        <w:tabs>
          <w:tab w:val="left" w:pos="9775"/>
        </w:tabs>
        <w:jc w:val="right"/>
        <w:rPr>
          <w:sz w:val="40"/>
          <w:szCs w:val="40"/>
        </w:rPr>
      </w:pPr>
    </w:p>
    <w:p w:rsidR="002B5FAB" w:rsidRPr="00C13FA0" w:rsidRDefault="002B5FAB" w:rsidP="00A632E5">
      <w:pPr>
        <w:tabs>
          <w:tab w:val="left" w:pos="9775"/>
        </w:tabs>
        <w:jc w:val="right"/>
        <w:rPr>
          <w:sz w:val="38"/>
          <w:szCs w:val="38"/>
        </w:rPr>
      </w:pPr>
    </w:p>
    <w:p w:rsidR="002B5FAB" w:rsidRPr="00C13FA0" w:rsidRDefault="002B5FAB" w:rsidP="00B96F4E">
      <w:pPr>
        <w:spacing w:line="360" w:lineRule="auto"/>
        <w:jc w:val="right"/>
        <w:rPr>
          <w:rFonts w:ascii="Calibri" w:hAnsi="Calibri" w:cs="Calibri"/>
          <w:sz w:val="38"/>
          <w:szCs w:val="38"/>
          <w:lang w:eastAsia="tr-TR"/>
        </w:rPr>
      </w:pPr>
      <w:r w:rsidRPr="00C13FA0">
        <w:rPr>
          <w:sz w:val="38"/>
          <w:szCs w:val="38"/>
        </w:rPr>
        <w:t xml:space="preserve">٢- </w:t>
      </w:r>
      <w:r w:rsidRPr="00C13FA0">
        <w:rPr>
          <w:sz w:val="38"/>
          <w:szCs w:val="38"/>
          <w:lang w:eastAsia="tr-TR"/>
        </w:rPr>
        <w:t>هَل هذِه مَدرَسَتُه ؟</w:t>
      </w:r>
    </w:p>
    <w:p w:rsidR="002B5FAB" w:rsidRPr="00C13FA0" w:rsidRDefault="002B5FAB" w:rsidP="00B96F4E">
      <w:pPr>
        <w:tabs>
          <w:tab w:val="left" w:pos="9775"/>
        </w:tabs>
        <w:spacing w:line="360" w:lineRule="auto"/>
        <w:jc w:val="right"/>
        <w:rPr>
          <w:sz w:val="38"/>
          <w:szCs w:val="38"/>
        </w:rPr>
      </w:pPr>
      <w:r>
        <w:rPr>
          <w:noProof/>
          <w:lang w:eastAsia="tr-TR"/>
        </w:rPr>
        <w:pict>
          <v:shape id="Resim 4" o:spid="_x0000_s1039" type="#_x0000_t75" style="position:absolute;left:0;text-align:left;margin-left:122pt;margin-top:.8pt;width:26.3pt;height:22.1pt;z-index:251637248;visibility:visible">
            <v:imagedata r:id="rId7" o:title="" gain="109227f" blacklevel="-6554f"/>
          </v:shape>
        </w:pict>
      </w:r>
      <w:r>
        <w:rPr>
          <w:noProof/>
          <w:lang w:eastAsia="tr-TR"/>
        </w:rPr>
        <w:pict>
          <v:shape id="Resim 3" o:spid="_x0000_s1040" type="#_x0000_t75" style="position:absolute;left:0;text-align:left;margin-left:254.4pt;margin-top:.7pt;width:24.2pt;height:22.1pt;z-index:251636224;visibility:visible">
            <v:imagedata r:id="rId8" o:title="" gain="109227f" blacklevel="-6554f"/>
          </v:shape>
        </w:pict>
      </w:r>
      <w:r w:rsidRPr="00C13FA0">
        <w:rPr>
          <w:sz w:val="38"/>
          <w:szCs w:val="38"/>
        </w:rPr>
        <w:t>نَعَمْ،</w:t>
      </w:r>
      <w:r w:rsidRPr="00C13FA0">
        <w:rPr>
          <w:sz w:val="38"/>
          <w:szCs w:val="38"/>
          <w:lang w:eastAsia="tr-TR"/>
        </w:rPr>
        <w:t>هذِه مَدرَسَتُه</w:t>
      </w:r>
      <w:r w:rsidRPr="00C13FA0">
        <w:rPr>
          <w:sz w:val="38"/>
          <w:szCs w:val="38"/>
        </w:rPr>
        <w:t>نَعَمْ،هٰذَامَدْرَسَتُهُ</w:t>
      </w:r>
    </w:p>
    <w:p w:rsidR="002B5FAB" w:rsidRPr="00C13FA0" w:rsidRDefault="002B5FAB" w:rsidP="00B96F4E">
      <w:pPr>
        <w:tabs>
          <w:tab w:val="left" w:pos="9775"/>
        </w:tabs>
        <w:jc w:val="right"/>
        <w:rPr>
          <w:sz w:val="38"/>
          <w:szCs w:val="38"/>
          <w:lang w:eastAsia="tr-TR"/>
        </w:rPr>
      </w:pPr>
      <w:r>
        <w:rPr>
          <w:noProof/>
          <w:lang w:eastAsia="tr-TR"/>
        </w:rPr>
        <w:pict>
          <v:shape id="Resim 6" o:spid="_x0000_s1041" type="#_x0000_t75" style="position:absolute;left:0;text-align:left;margin-left:124.95pt;margin-top:1.6pt;width:20.75pt;height:17.3pt;z-index:251639296;visibility:visible">
            <v:imagedata r:id="rId5" o:title="" gain="109227f" blacklevel="-6554f"/>
          </v:shape>
        </w:pict>
      </w:r>
      <w:r>
        <w:rPr>
          <w:noProof/>
          <w:lang w:eastAsia="tr-TR"/>
        </w:rPr>
        <w:pict>
          <v:shape id="Resim 5" o:spid="_x0000_s1042" type="#_x0000_t75" style="position:absolute;left:0;text-align:left;margin-left:258.55pt;margin-top:1.65pt;width:28.35pt;height:18pt;z-index:251638272;visibility:visible">
            <v:imagedata r:id="rId6" o:title="" cropbottom="-105f" gain="109227f" blacklevel="-6554f"/>
          </v:shape>
        </w:pict>
      </w:r>
      <w:r w:rsidRPr="00C13FA0">
        <w:rPr>
          <w:sz w:val="38"/>
          <w:szCs w:val="38"/>
        </w:rPr>
        <w:t>لا،</w:t>
      </w:r>
      <w:r w:rsidRPr="00C13FA0">
        <w:rPr>
          <w:sz w:val="38"/>
          <w:szCs w:val="38"/>
          <w:lang w:eastAsia="tr-TR"/>
        </w:rPr>
        <w:t>هذِه مَدرَسَتُهلا، هذ</w:t>
      </w:r>
      <w:r w:rsidRPr="00C13FA0">
        <w:rPr>
          <w:rFonts w:ascii="Arial" w:hAnsi="Arial" w:cs="Arial"/>
          <w:sz w:val="38"/>
          <w:szCs w:val="38"/>
          <w:lang w:eastAsia="tr-TR"/>
        </w:rPr>
        <w:t>ا</w:t>
      </w:r>
      <w:r w:rsidRPr="00C13FA0">
        <w:rPr>
          <w:sz w:val="38"/>
          <w:szCs w:val="38"/>
          <w:lang w:eastAsia="tr-TR"/>
        </w:rPr>
        <w:t xml:space="preserve"> مَدرَسَتُه</w:t>
      </w:r>
    </w:p>
    <w:p w:rsidR="002B5FAB" w:rsidRPr="00C13FA0" w:rsidRDefault="002B5FAB" w:rsidP="00E5505F">
      <w:pPr>
        <w:tabs>
          <w:tab w:val="left" w:pos="9775"/>
        </w:tabs>
        <w:spacing w:line="360" w:lineRule="auto"/>
        <w:jc w:val="right"/>
        <w:rPr>
          <w:sz w:val="38"/>
          <w:szCs w:val="38"/>
          <w:lang w:eastAsia="tr-TR"/>
        </w:rPr>
      </w:pPr>
      <w:r>
        <w:rPr>
          <w:noProof/>
          <w:lang w:eastAsia="tr-TR"/>
        </w:rPr>
        <w:pict>
          <v:line id="Düz Baًlay‎c‎ 8" o:spid="_x0000_s1043" style="position:absolute;left:0;text-align:left;z-index:251640320;visibility:visible" from="12.85pt,8.6pt" to="273.15pt,8.6pt" strokecolor="#4579b8">
            <v:stroke dashstyle="1 1"/>
          </v:line>
        </w:pict>
      </w:r>
    </w:p>
    <w:p w:rsidR="002B5FAB" w:rsidRPr="00C13FA0" w:rsidRDefault="002B5FAB" w:rsidP="00E5505F">
      <w:pPr>
        <w:tabs>
          <w:tab w:val="left" w:pos="9775"/>
        </w:tabs>
        <w:spacing w:line="360" w:lineRule="auto"/>
        <w:jc w:val="right"/>
        <w:rPr>
          <w:rFonts w:ascii="Calibri" w:hAnsi="Calibri" w:cs="Calibri"/>
          <w:sz w:val="40"/>
          <w:szCs w:val="40"/>
          <w:lang w:eastAsia="tr-TR"/>
        </w:rPr>
      </w:pPr>
      <w:r w:rsidRPr="00C13FA0">
        <w:rPr>
          <w:rFonts w:ascii="Arial" w:hAnsi="Arial" w:cs="Arial"/>
          <w:sz w:val="40"/>
          <w:szCs w:val="40"/>
          <w:lang w:eastAsia="tr-TR"/>
        </w:rPr>
        <w:t>٣</w:t>
      </w:r>
      <w:r w:rsidRPr="00C13FA0">
        <w:rPr>
          <w:sz w:val="40"/>
          <w:szCs w:val="40"/>
          <w:lang w:eastAsia="tr-TR"/>
        </w:rPr>
        <w:t>- مَتى تَستَيقِظ في الصَّباح عادةً؟</w:t>
      </w:r>
    </w:p>
    <w:p w:rsidR="002B5FAB" w:rsidRPr="00C13FA0" w:rsidRDefault="002B5FAB" w:rsidP="00E5505F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 w:rsidRPr="00C13FA0">
        <w:rPr>
          <w:sz w:val="40"/>
          <w:szCs w:val="40"/>
          <w:lang w:eastAsia="tr-TR"/>
        </w:rPr>
        <w:t xml:space="preserve">أ- في المَساء               </w:t>
      </w:r>
      <w:r w:rsidRPr="004A0349">
        <w:rPr>
          <w:sz w:val="40"/>
          <w:szCs w:val="40"/>
          <w:lang w:eastAsia="tr-TR"/>
        </w:rPr>
        <w:t>ب-</w:t>
      </w:r>
      <w:r w:rsidRPr="00C13FA0">
        <w:rPr>
          <w:sz w:val="40"/>
          <w:szCs w:val="40"/>
          <w:lang w:eastAsia="tr-TR"/>
        </w:rPr>
        <w:t xml:space="preserve"> غَدًا</w:t>
      </w:r>
    </w:p>
    <w:p w:rsidR="002B5FAB" w:rsidRDefault="002B5FAB" w:rsidP="00E5505F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 w:rsidRPr="00C13FA0">
        <w:rPr>
          <w:sz w:val="40"/>
          <w:szCs w:val="40"/>
          <w:lang w:eastAsia="tr-TR"/>
        </w:rPr>
        <w:t xml:space="preserve"> ج- في السّاعة السّابِعة     د- في الشِّتاء</w:t>
      </w:r>
    </w:p>
    <w:p w:rsidR="002B5FAB" w:rsidRDefault="002B5FAB" w:rsidP="00C13FA0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line id="Düz Baًlay‎c‎ 9" o:spid="_x0000_s1044" style="position:absolute;left:0;text-align:left;z-index:251641344;visibility:visible" from="12.3pt,13.55pt" to="272.6pt,13.55pt" strokecolor="#4579b8">
            <v:stroke dashstyle="1 1"/>
          </v:line>
        </w:pict>
      </w:r>
    </w:p>
    <w:p w:rsidR="002B5FAB" w:rsidRPr="00C13FA0" w:rsidRDefault="002B5FAB" w:rsidP="00E5505F">
      <w:pPr>
        <w:tabs>
          <w:tab w:val="left" w:pos="9775"/>
        </w:tabs>
        <w:spacing w:line="360" w:lineRule="auto"/>
        <w:jc w:val="right"/>
        <w:rPr>
          <w:rFonts w:ascii="Calibri" w:hAnsi="Calibri" w:cs="Calibri"/>
          <w:sz w:val="40"/>
          <w:szCs w:val="40"/>
          <w:lang w:eastAsia="tr-TR"/>
        </w:rPr>
      </w:pPr>
      <w:r>
        <w:rPr>
          <w:rFonts w:ascii="Arial" w:hAnsi="Arial" w:cs="Arial"/>
          <w:sz w:val="40"/>
          <w:szCs w:val="40"/>
          <w:lang w:eastAsia="tr-TR"/>
        </w:rPr>
        <w:t>٤</w:t>
      </w:r>
      <w:r>
        <w:rPr>
          <w:sz w:val="40"/>
          <w:szCs w:val="40"/>
          <w:lang w:eastAsia="tr-TR"/>
        </w:rPr>
        <w:t xml:space="preserve">- </w:t>
      </w:r>
      <w:r w:rsidRPr="00C13FA0">
        <w:rPr>
          <w:sz w:val="40"/>
          <w:szCs w:val="40"/>
          <w:lang w:eastAsia="tr-TR"/>
        </w:rPr>
        <w:t>مِن أين أنْت؟</w:t>
      </w:r>
    </w:p>
    <w:tbl>
      <w:tblPr>
        <w:tblW w:w="553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5539"/>
      </w:tblGrid>
      <w:tr w:rsidR="002B5FAB" w:rsidRPr="007A35AE">
        <w:trPr>
          <w:trHeight w:val="264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5FAB" w:rsidRPr="004A0349" w:rsidRDefault="002B5FAB" w:rsidP="00E5505F">
            <w:pPr>
              <w:tabs>
                <w:tab w:val="left" w:pos="9775"/>
              </w:tabs>
              <w:spacing w:line="360" w:lineRule="auto"/>
              <w:jc w:val="right"/>
              <w:rPr>
                <w:rFonts w:ascii="Calibri" w:hAnsi="Calibri" w:cs="Calibri"/>
                <w:sz w:val="40"/>
                <w:szCs w:val="40"/>
                <w:lang w:eastAsia="tr-TR"/>
              </w:rPr>
            </w:pPr>
            <w:r w:rsidRPr="004A0349">
              <w:rPr>
                <w:sz w:val="40"/>
                <w:szCs w:val="40"/>
                <w:lang w:eastAsia="tr-TR"/>
              </w:rPr>
              <w:t>أ- هُو مِن أمريكا ب- أنا مِن تُركِيا</w:t>
            </w:r>
          </w:p>
        </w:tc>
      </w:tr>
      <w:tr w:rsidR="002B5FAB" w:rsidRPr="007A35AE">
        <w:trPr>
          <w:trHeight w:val="264"/>
        </w:trPr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5FAB" w:rsidRPr="004A0349" w:rsidRDefault="002B5FAB" w:rsidP="004A0349">
            <w:pPr>
              <w:tabs>
                <w:tab w:val="left" w:pos="9775"/>
              </w:tabs>
              <w:jc w:val="right"/>
              <w:rPr>
                <w:rFonts w:ascii="Calibri" w:hAnsi="Calibri" w:cs="Calibri"/>
                <w:sz w:val="40"/>
                <w:szCs w:val="40"/>
                <w:lang w:eastAsia="tr-TR"/>
              </w:rPr>
            </w:pPr>
            <w:r w:rsidRPr="004A0349">
              <w:rPr>
                <w:sz w:val="40"/>
                <w:szCs w:val="40"/>
                <w:lang w:eastAsia="tr-TR"/>
              </w:rPr>
              <w:t>ج- أنت مِن فَرَنسَا د- هي مِن لُبنان</w:t>
            </w:r>
          </w:p>
        </w:tc>
      </w:tr>
    </w:tbl>
    <w:p w:rsidR="002B5FAB" w:rsidRDefault="002B5FAB" w:rsidP="00C13FA0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line id="Düz Baًlay‎c‎ 10" o:spid="_x0000_s1045" style="position:absolute;left:0;text-align:left;z-index:251642368;visibility:visible;mso-position-horizontal-relative:text;mso-position-vertical-relative:text" from="11.8pt,13.8pt" to="272.1pt,13.8pt" strokecolor="#4a7ebb">
            <v:stroke dashstyle="1 1"/>
          </v:line>
        </w:pict>
      </w:r>
    </w:p>
    <w:p w:rsidR="002B5FAB" w:rsidRPr="004A0349" w:rsidRDefault="002B5FAB" w:rsidP="00E5505F">
      <w:pPr>
        <w:tabs>
          <w:tab w:val="left" w:pos="9775"/>
        </w:tabs>
        <w:spacing w:line="360" w:lineRule="auto"/>
        <w:jc w:val="right"/>
        <w:rPr>
          <w:rFonts w:ascii="Calibri" w:hAnsi="Calibri" w:cs="Calibri"/>
          <w:sz w:val="40"/>
          <w:szCs w:val="40"/>
          <w:lang w:eastAsia="tr-TR"/>
        </w:rPr>
      </w:pPr>
      <w:r>
        <w:rPr>
          <w:rFonts w:ascii="Arial" w:hAnsi="Arial" w:cs="Arial"/>
          <w:sz w:val="40"/>
          <w:szCs w:val="40"/>
          <w:lang w:eastAsia="tr-TR"/>
        </w:rPr>
        <w:t>٥</w:t>
      </w:r>
      <w:r>
        <w:rPr>
          <w:sz w:val="40"/>
          <w:szCs w:val="40"/>
          <w:lang w:eastAsia="tr-TR"/>
        </w:rPr>
        <w:t xml:space="preserve">- </w:t>
      </w:r>
      <w:r w:rsidRPr="004A0349">
        <w:rPr>
          <w:sz w:val="40"/>
          <w:szCs w:val="40"/>
          <w:lang w:eastAsia="tr-TR"/>
        </w:rPr>
        <w:t>مَن هذا ؟</w:t>
      </w:r>
    </w:p>
    <w:p w:rsidR="002B5FAB" w:rsidRPr="004A0349" w:rsidRDefault="002B5FAB" w:rsidP="00E5505F">
      <w:pPr>
        <w:tabs>
          <w:tab w:val="left" w:pos="9775"/>
        </w:tabs>
        <w:spacing w:line="360" w:lineRule="auto"/>
        <w:jc w:val="right"/>
        <w:rPr>
          <w:sz w:val="40"/>
          <w:szCs w:val="40"/>
          <w:lang w:eastAsia="tr-TR"/>
        </w:rPr>
      </w:pPr>
      <w:r w:rsidRPr="004A0349">
        <w:rPr>
          <w:sz w:val="40"/>
          <w:szCs w:val="40"/>
          <w:lang w:eastAsia="tr-TR"/>
        </w:rPr>
        <w:t>أ- هذا مُعَلِّم. ب- هذِه مُعَلِّمة.</w:t>
      </w:r>
    </w:p>
    <w:p w:rsidR="002B5FAB" w:rsidRDefault="002B5FAB" w:rsidP="004A0349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 xml:space="preserve"> ج- هذا </w:t>
      </w:r>
      <w:r>
        <w:rPr>
          <w:rFonts w:ascii="Arial" w:hAnsi="Arial" w:cs="Arial"/>
          <w:sz w:val="40"/>
          <w:szCs w:val="40"/>
          <w:lang w:eastAsia="tr-TR"/>
        </w:rPr>
        <w:t>تِلْمِيذَة</w:t>
      </w:r>
      <w:r w:rsidRPr="004A0349">
        <w:rPr>
          <w:sz w:val="40"/>
          <w:szCs w:val="40"/>
          <w:lang w:eastAsia="tr-TR"/>
        </w:rPr>
        <w:t xml:space="preserve">.    </w:t>
      </w:r>
      <w:r>
        <w:rPr>
          <w:sz w:val="40"/>
          <w:szCs w:val="40"/>
          <w:lang w:eastAsia="tr-TR"/>
        </w:rPr>
        <w:t xml:space="preserve"> د- هذا </w:t>
      </w:r>
      <w:r>
        <w:rPr>
          <w:rFonts w:ascii="Arial" w:hAnsi="Arial" w:cs="Arial"/>
          <w:sz w:val="40"/>
          <w:szCs w:val="40"/>
          <w:lang w:eastAsia="tr-TR"/>
        </w:rPr>
        <w:t>قَلَمٌ</w:t>
      </w:r>
      <w:r w:rsidRPr="004A0349">
        <w:rPr>
          <w:sz w:val="40"/>
          <w:szCs w:val="40"/>
          <w:lang w:eastAsia="tr-TR"/>
        </w:rPr>
        <w:t>.</w:t>
      </w:r>
    </w:p>
    <w:p w:rsidR="002B5FAB" w:rsidRDefault="002B5FAB" w:rsidP="004A0349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Default="002B5FAB" w:rsidP="00E5505F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Default="002B5FAB" w:rsidP="00E5505F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 w:rsidRPr="00D702AC">
        <w:rPr>
          <w:sz w:val="40"/>
          <w:szCs w:val="40"/>
          <w:lang w:eastAsia="tr-TR"/>
        </w:rPr>
        <w:t>١٥-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1401"/>
        <w:gridCol w:w="1402"/>
        <w:gridCol w:w="1557"/>
      </w:tblGrid>
      <w:tr w:rsidR="002B5FAB" w:rsidRPr="007A35AE">
        <w:trPr>
          <w:trHeight w:val="462"/>
          <w:jc w:val="right"/>
        </w:trPr>
        <w:tc>
          <w:tcPr>
            <w:tcW w:w="668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</w:p>
        </w:tc>
        <w:tc>
          <w:tcPr>
            <w:tcW w:w="1401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rFonts w:ascii="Calibri" w:hAnsi="Calibri" w:cs="Calibri"/>
                <w:sz w:val="40"/>
                <w:szCs w:val="40"/>
                <w:lang w:eastAsia="tr-TR"/>
              </w:rPr>
            </w:pPr>
            <w:r w:rsidRPr="007A35AE">
              <w:rPr>
                <w:rFonts w:ascii="Calibri" w:hAnsi="Calibri" w:cs="Calibri"/>
                <w:sz w:val="40"/>
                <w:szCs w:val="40"/>
                <w:lang w:eastAsia="tr-TR"/>
              </w:rPr>
              <w:t>12</w:t>
            </w:r>
          </w:p>
        </w:tc>
        <w:tc>
          <w:tcPr>
            <w:tcW w:w="1402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rFonts w:ascii="Calibri" w:hAnsi="Calibri" w:cs="Calibri"/>
                <w:sz w:val="40"/>
                <w:szCs w:val="40"/>
                <w:lang w:eastAsia="tr-TR"/>
              </w:rPr>
            </w:pPr>
            <w:r w:rsidRPr="007A35AE">
              <w:rPr>
                <w:rFonts w:ascii="Calibri" w:hAnsi="Calibri" w:cs="Calibri"/>
                <w:sz w:val="40"/>
                <w:szCs w:val="40"/>
                <w:lang w:eastAsia="tr-TR"/>
              </w:rPr>
              <w:t>9</w:t>
            </w:r>
          </w:p>
        </w:tc>
        <w:tc>
          <w:tcPr>
            <w:tcW w:w="1557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rFonts w:ascii="Calibri" w:hAnsi="Calibri" w:cs="Calibri"/>
                <w:sz w:val="40"/>
                <w:szCs w:val="40"/>
                <w:lang w:eastAsia="tr-TR"/>
              </w:rPr>
            </w:pPr>
            <w:r w:rsidRPr="007A35AE">
              <w:rPr>
                <w:rFonts w:ascii="Calibri" w:hAnsi="Calibri" w:cs="Calibri"/>
                <w:sz w:val="40"/>
                <w:szCs w:val="40"/>
                <w:lang w:eastAsia="tr-TR"/>
              </w:rPr>
              <w:t>5</w:t>
            </w:r>
          </w:p>
        </w:tc>
      </w:tr>
      <w:tr w:rsidR="002B5FAB" w:rsidRPr="007A35AE">
        <w:trPr>
          <w:trHeight w:val="462"/>
          <w:jc w:val="right"/>
        </w:trPr>
        <w:tc>
          <w:tcPr>
            <w:tcW w:w="668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ا</w:t>
            </w:r>
          </w:p>
        </w:tc>
        <w:tc>
          <w:tcPr>
            <w:tcW w:w="1401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rFonts w:ascii="Arial" w:hAnsi="Arial" w:cs="Arial"/>
                <w:sz w:val="40"/>
                <w:szCs w:val="40"/>
                <w:lang w:eastAsia="tr-TR"/>
              </w:rPr>
              <w:t>تِسعة</w:t>
            </w:r>
          </w:p>
        </w:tc>
        <w:tc>
          <w:tcPr>
            <w:tcW w:w="1402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خَمْسَة</w:t>
            </w:r>
          </w:p>
        </w:tc>
        <w:tc>
          <w:tcPr>
            <w:tcW w:w="1557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rFonts w:ascii="Arial" w:hAnsi="Arial" w:cs="Arial"/>
                <w:sz w:val="40"/>
                <w:szCs w:val="40"/>
                <w:lang w:eastAsia="tr-TR"/>
              </w:rPr>
              <w:t>عَشَرة</w:t>
            </w:r>
          </w:p>
        </w:tc>
      </w:tr>
      <w:tr w:rsidR="002B5FAB" w:rsidRPr="007A35AE">
        <w:trPr>
          <w:trHeight w:val="462"/>
          <w:jc w:val="right"/>
        </w:trPr>
        <w:tc>
          <w:tcPr>
            <w:tcW w:w="668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ب</w:t>
            </w:r>
          </w:p>
        </w:tc>
        <w:tc>
          <w:tcPr>
            <w:tcW w:w="1401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rFonts w:ascii="Arial" w:hAnsi="Arial" w:cs="Arial"/>
                <w:sz w:val="40"/>
                <w:szCs w:val="40"/>
                <w:lang w:eastAsia="tr-TR"/>
              </w:rPr>
              <w:t>عَشَرة</w:t>
            </w:r>
          </w:p>
        </w:tc>
        <w:tc>
          <w:tcPr>
            <w:tcW w:w="1402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rFonts w:ascii="Arial" w:hAnsi="Arial" w:cs="Arial"/>
                <w:sz w:val="40"/>
                <w:szCs w:val="40"/>
                <w:lang w:eastAsia="tr-TR"/>
              </w:rPr>
              <w:t>سَبعة</w:t>
            </w:r>
          </w:p>
        </w:tc>
        <w:tc>
          <w:tcPr>
            <w:tcW w:w="1557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خَمْسَة</w:t>
            </w:r>
          </w:p>
        </w:tc>
      </w:tr>
      <w:tr w:rsidR="002B5FAB" w:rsidRPr="007A35AE">
        <w:trPr>
          <w:trHeight w:val="462"/>
          <w:jc w:val="right"/>
        </w:trPr>
        <w:tc>
          <w:tcPr>
            <w:tcW w:w="668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ج</w:t>
            </w:r>
          </w:p>
        </w:tc>
        <w:tc>
          <w:tcPr>
            <w:tcW w:w="1401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اِثنا عَشَرَ</w:t>
            </w:r>
          </w:p>
        </w:tc>
        <w:tc>
          <w:tcPr>
            <w:tcW w:w="1402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rFonts w:ascii="Arial" w:hAnsi="Arial" w:cs="Arial"/>
                <w:sz w:val="40"/>
                <w:szCs w:val="40"/>
                <w:lang w:eastAsia="tr-TR"/>
              </w:rPr>
              <w:t>تِسعة</w:t>
            </w:r>
          </w:p>
        </w:tc>
        <w:tc>
          <w:tcPr>
            <w:tcW w:w="1557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خَمْسَة</w:t>
            </w:r>
          </w:p>
        </w:tc>
      </w:tr>
      <w:tr w:rsidR="002B5FAB" w:rsidRPr="007A35AE">
        <w:trPr>
          <w:trHeight w:val="462"/>
          <w:jc w:val="right"/>
        </w:trPr>
        <w:tc>
          <w:tcPr>
            <w:tcW w:w="668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د</w:t>
            </w:r>
          </w:p>
        </w:tc>
        <w:tc>
          <w:tcPr>
            <w:tcW w:w="1401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 xml:space="preserve">اَحَد </w:t>
            </w:r>
            <w:r w:rsidRPr="007A35AE">
              <w:rPr>
                <w:rFonts w:ascii="Arial" w:hAnsi="Arial" w:cs="Arial"/>
                <w:sz w:val="40"/>
                <w:szCs w:val="40"/>
                <w:lang w:eastAsia="tr-TR"/>
              </w:rPr>
              <w:t>عَشَر</w:t>
            </w:r>
          </w:p>
        </w:tc>
        <w:tc>
          <w:tcPr>
            <w:tcW w:w="1402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خَمْسَة</w:t>
            </w:r>
          </w:p>
        </w:tc>
        <w:tc>
          <w:tcPr>
            <w:tcW w:w="1557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rFonts w:ascii="Arial" w:hAnsi="Arial" w:cs="Arial"/>
                <w:sz w:val="40"/>
                <w:szCs w:val="40"/>
                <w:lang w:eastAsia="tr-TR"/>
              </w:rPr>
              <w:t>ثَمانِية</w:t>
            </w:r>
          </w:p>
        </w:tc>
      </w:tr>
    </w:tbl>
    <w:p w:rsidR="002B5FAB" w:rsidRDefault="002B5FAB" w:rsidP="004A0349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Default="002B5FAB" w:rsidP="00D702AC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line id="Düz Baًlay‎c‎ 50" o:spid="_x0000_s1046" style="position:absolute;left:0;text-align:left;z-index:251677184;visibility:visible" from="7.65pt,13.1pt" to="267.95pt,13.1pt" strokecolor="#4a7ebb">
            <v:stroke dashstyle="1 1"/>
          </v:line>
        </w:pict>
      </w:r>
    </w:p>
    <w:p w:rsidR="002B5FAB" w:rsidRDefault="002B5FAB" w:rsidP="000008A5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Pr="00AB524D" w:rsidRDefault="002B5FAB" w:rsidP="00A41C14">
      <w:pPr>
        <w:tabs>
          <w:tab w:val="left" w:pos="9775"/>
        </w:tabs>
        <w:jc w:val="center"/>
        <w:rPr>
          <w:sz w:val="40"/>
          <w:szCs w:val="40"/>
          <w:lang w:eastAsia="tr-TR"/>
        </w:rPr>
      </w:pPr>
      <w:r w:rsidRPr="00AB524D">
        <w:rPr>
          <w:sz w:val="40"/>
          <w:szCs w:val="40"/>
          <w:lang w:eastAsia="tr-TR"/>
        </w:rPr>
        <w:t>١٦-</w:t>
      </w:r>
    </w:p>
    <w:tbl>
      <w:tblPr>
        <w:tblpPr w:leftFromText="141" w:rightFromText="141" w:vertAnchor="text" w:horzAnchor="margin" w:tblpXSpec="right" w:tblpY="213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8"/>
        <w:gridCol w:w="1463"/>
        <w:gridCol w:w="1464"/>
        <w:gridCol w:w="1626"/>
      </w:tblGrid>
      <w:tr w:rsidR="002B5FAB" w:rsidRPr="007A35AE" w:rsidTr="002B5FAB">
        <w:trPr>
          <w:trHeight w:val="482"/>
          <w:jc w:val="right"/>
        </w:trPr>
        <w:tc>
          <w:tcPr>
            <w:tcW w:w="698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center"/>
              <w:rPr>
                <w:sz w:val="40"/>
                <w:szCs w:val="40"/>
                <w:lang w:eastAsia="tr-TR"/>
              </w:rPr>
            </w:pPr>
          </w:p>
        </w:tc>
        <w:tc>
          <w:tcPr>
            <w:tcW w:w="1463" w:type="dxa"/>
          </w:tcPr>
          <w:p w:rsidR="002B5FAB" w:rsidRPr="007A35AE" w:rsidRDefault="002B5FAB" w:rsidP="007A35AE">
            <w:pPr>
              <w:jc w:val="center"/>
              <w:rPr>
                <w:sz w:val="40"/>
                <w:szCs w:val="40"/>
              </w:rPr>
            </w:pPr>
            <w:r w:rsidRPr="007A35AE">
              <w:rPr>
                <w:sz w:val="40"/>
                <w:szCs w:val="40"/>
              </w:rPr>
              <w:t>مُجْتَهِد</w:t>
            </w:r>
          </w:p>
        </w:tc>
        <w:tc>
          <w:tcPr>
            <w:tcW w:w="1464" w:type="dxa"/>
          </w:tcPr>
          <w:p w:rsidR="002B5FAB" w:rsidRPr="007A35AE" w:rsidRDefault="002B5FAB" w:rsidP="007A35AE">
            <w:pPr>
              <w:jc w:val="center"/>
              <w:rPr>
                <w:sz w:val="40"/>
                <w:szCs w:val="40"/>
              </w:rPr>
            </w:pPr>
            <w:r w:rsidRPr="007A35AE">
              <w:rPr>
                <w:sz w:val="40"/>
                <w:szCs w:val="40"/>
              </w:rPr>
              <w:t>بَعِيدَة</w:t>
            </w:r>
          </w:p>
        </w:tc>
        <w:tc>
          <w:tcPr>
            <w:tcW w:w="1626" w:type="dxa"/>
          </w:tcPr>
          <w:p w:rsidR="002B5FAB" w:rsidRPr="007A35AE" w:rsidRDefault="002B5FAB" w:rsidP="007A35AE">
            <w:pPr>
              <w:jc w:val="center"/>
              <w:rPr>
                <w:sz w:val="40"/>
                <w:szCs w:val="40"/>
              </w:rPr>
            </w:pPr>
            <w:r w:rsidRPr="007A35AE">
              <w:rPr>
                <w:sz w:val="40"/>
                <w:szCs w:val="40"/>
              </w:rPr>
              <w:t>حَفلة</w:t>
            </w:r>
          </w:p>
        </w:tc>
      </w:tr>
      <w:tr w:rsidR="002B5FAB" w:rsidRPr="007A35AE" w:rsidTr="002B5FAB">
        <w:trPr>
          <w:trHeight w:val="482"/>
          <w:jc w:val="right"/>
        </w:trPr>
        <w:tc>
          <w:tcPr>
            <w:tcW w:w="698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center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ا</w:t>
            </w:r>
          </w:p>
        </w:tc>
        <w:tc>
          <w:tcPr>
            <w:tcW w:w="1463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uzak</w:t>
            </w:r>
          </w:p>
        </w:tc>
        <w:tc>
          <w:tcPr>
            <w:tcW w:w="1464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yakın</w:t>
            </w:r>
          </w:p>
        </w:tc>
        <w:tc>
          <w:tcPr>
            <w:tcW w:w="1626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kutlama</w:t>
            </w:r>
          </w:p>
        </w:tc>
      </w:tr>
      <w:tr w:rsidR="002B5FAB" w:rsidRPr="007A35AE" w:rsidTr="002B5FAB">
        <w:trPr>
          <w:trHeight w:val="482"/>
          <w:jc w:val="right"/>
        </w:trPr>
        <w:tc>
          <w:tcPr>
            <w:tcW w:w="698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center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ب</w:t>
            </w:r>
          </w:p>
        </w:tc>
        <w:tc>
          <w:tcPr>
            <w:tcW w:w="1463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tembel</w:t>
            </w:r>
          </w:p>
        </w:tc>
        <w:tc>
          <w:tcPr>
            <w:tcW w:w="1464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yakın</w:t>
            </w:r>
          </w:p>
        </w:tc>
        <w:tc>
          <w:tcPr>
            <w:tcW w:w="1626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yarın</w:t>
            </w:r>
          </w:p>
        </w:tc>
      </w:tr>
      <w:tr w:rsidR="002B5FAB" w:rsidRPr="007A35AE" w:rsidTr="002B5FAB">
        <w:trPr>
          <w:trHeight w:val="482"/>
          <w:jc w:val="right"/>
        </w:trPr>
        <w:tc>
          <w:tcPr>
            <w:tcW w:w="698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center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ج</w:t>
            </w:r>
          </w:p>
        </w:tc>
        <w:tc>
          <w:tcPr>
            <w:tcW w:w="1463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çalışkan</w:t>
            </w:r>
          </w:p>
        </w:tc>
        <w:tc>
          <w:tcPr>
            <w:tcW w:w="1464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uzak</w:t>
            </w:r>
          </w:p>
        </w:tc>
        <w:tc>
          <w:tcPr>
            <w:tcW w:w="1626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kutlama</w:t>
            </w:r>
          </w:p>
        </w:tc>
      </w:tr>
      <w:tr w:rsidR="002B5FAB" w:rsidRPr="007A35AE" w:rsidTr="002B5FAB">
        <w:trPr>
          <w:trHeight w:val="482"/>
          <w:jc w:val="right"/>
        </w:trPr>
        <w:tc>
          <w:tcPr>
            <w:tcW w:w="698" w:type="dxa"/>
          </w:tcPr>
          <w:p w:rsidR="002B5FAB" w:rsidRPr="007A35AE" w:rsidRDefault="002B5FAB" w:rsidP="007A35AE">
            <w:pPr>
              <w:tabs>
                <w:tab w:val="left" w:pos="9775"/>
              </w:tabs>
              <w:jc w:val="center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د</w:t>
            </w:r>
          </w:p>
        </w:tc>
        <w:tc>
          <w:tcPr>
            <w:tcW w:w="1463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çalışkan</w:t>
            </w:r>
          </w:p>
        </w:tc>
        <w:tc>
          <w:tcPr>
            <w:tcW w:w="1464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uzak</w:t>
            </w:r>
          </w:p>
        </w:tc>
        <w:tc>
          <w:tcPr>
            <w:tcW w:w="1626" w:type="dxa"/>
          </w:tcPr>
          <w:p w:rsidR="002B5FAB" w:rsidRPr="007A35AE" w:rsidRDefault="002B5FAB" w:rsidP="007A35AE">
            <w:pPr>
              <w:jc w:val="center"/>
              <w:rPr>
                <w:sz w:val="28"/>
                <w:szCs w:val="28"/>
                <w:lang w:eastAsia="tr-TR"/>
              </w:rPr>
            </w:pPr>
            <w:r w:rsidRPr="007A35AE">
              <w:rPr>
                <w:sz w:val="28"/>
                <w:szCs w:val="28"/>
                <w:lang w:eastAsia="tr-TR"/>
              </w:rPr>
              <w:t>kutlama</w:t>
            </w:r>
          </w:p>
        </w:tc>
      </w:tr>
    </w:tbl>
    <w:p w:rsidR="002B5FAB" w:rsidRPr="00AB524D" w:rsidRDefault="002B5FAB" w:rsidP="00A41C14">
      <w:pPr>
        <w:tabs>
          <w:tab w:val="left" w:pos="9775"/>
        </w:tabs>
        <w:jc w:val="center"/>
        <w:rPr>
          <w:sz w:val="40"/>
          <w:szCs w:val="40"/>
          <w:lang w:eastAsia="tr-TR"/>
        </w:rPr>
      </w:pPr>
    </w:p>
    <w:p w:rsidR="002B5FAB" w:rsidRDefault="002B5FAB" w:rsidP="00A41C14">
      <w:pPr>
        <w:tabs>
          <w:tab w:val="left" w:pos="9775"/>
        </w:tabs>
        <w:jc w:val="center"/>
        <w:rPr>
          <w:sz w:val="40"/>
          <w:szCs w:val="40"/>
          <w:lang w:eastAsia="tr-T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"/>
        <w:gridCol w:w="565"/>
        <w:gridCol w:w="1037"/>
        <w:gridCol w:w="525"/>
        <w:gridCol w:w="637"/>
        <w:gridCol w:w="1037"/>
      </w:tblGrid>
      <w:tr w:rsidR="002B5FAB" w:rsidRPr="007A35AE">
        <w:trPr>
          <w:trHeight w:val="497"/>
        </w:trPr>
        <w:tc>
          <w:tcPr>
            <w:tcW w:w="4296" w:type="dxa"/>
            <w:gridSpan w:val="6"/>
          </w:tcPr>
          <w:p w:rsidR="002B5FAB" w:rsidRPr="007A35AE" w:rsidRDefault="002B5FAB" w:rsidP="007A35AE">
            <w:pPr>
              <w:jc w:val="center"/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CEVAP KAĞIDI</w:t>
            </w:r>
          </w:p>
        </w:tc>
      </w:tr>
      <w:tr w:rsidR="002B5FAB" w:rsidRPr="007A35AE">
        <w:trPr>
          <w:trHeight w:val="497"/>
        </w:trPr>
        <w:tc>
          <w:tcPr>
            <w:tcW w:w="49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1</w:t>
            </w:r>
          </w:p>
        </w:tc>
        <w:tc>
          <w:tcPr>
            <w:tcW w:w="565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١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  <w:tc>
          <w:tcPr>
            <w:tcW w:w="52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9</w:t>
            </w:r>
          </w:p>
        </w:tc>
        <w:tc>
          <w:tcPr>
            <w:tcW w:w="637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٩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</w:tr>
      <w:tr w:rsidR="002B5FAB" w:rsidRPr="007A35AE">
        <w:trPr>
          <w:trHeight w:val="472"/>
        </w:trPr>
        <w:tc>
          <w:tcPr>
            <w:tcW w:w="49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2</w:t>
            </w:r>
          </w:p>
        </w:tc>
        <w:tc>
          <w:tcPr>
            <w:tcW w:w="565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٢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  <w:tc>
          <w:tcPr>
            <w:tcW w:w="52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10</w:t>
            </w:r>
          </w:p>
        </w:tc>
        <w:tc>
          <w:tcPr>
            <w:tcW w:w="637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١٠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</w:tr>
      <w:tr w:rsidR="002B5FAB" w:rsidRPr="007A35AE">
        <w:trPr>
          <w:trHeight w:val="497"/>
        </w:trPr>
        <w:tc>
          <w:tcPr>
            <w:tcW w:w="49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3</w:t>
            </w:r>
          </w:p>
        </w:tc>
        <w:tc>
          <w:tcPr>
            <w:tcW w:w="565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٣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  <w:tc>
          <w:tcPr>
            <w:tcW w:w="52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11</w:t>
            </w:r>
          </w:p>
        </w:tc>
        <w:tc>
          <w:tcPr>
            <w:tcW w:w="637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١١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</w:tr>
      <w:tr w:rsidR="002B5FAB" w:rsidRPr="007A35AE">
        <w:trPr>
          <w:trHeight w:val="497"/>
        </w:trPr>
        <w:tc>
          <w:tcPr>
            <w:tcW w:w="49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4</w:t>
            </w:r>
          </w:p>
        </w:tc>
        <w:tc>
          <w:tcPr>
            <w:tcW w:w="565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٤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  <w:tc>
          <w:tcPr>
            <w:tcW w:w="52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12</w:t>
            </w:r>
          </w:p>
        </w:tc>
        <w:tc>
          <w:tcPr>
            <w:tcW w:w="637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١٢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</w:tr>
      <w:tr w:rsidR="002B5FAB" w:rsidRPr="007A35AE">
        <w:trPr>
          <w:trHeight w:val="472"/>
        </w:trPr>
        <w:tc>
          <w:tcPr>
            <w:tcW w:w="49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5</w:t>
            </w:r>
          </w:p>
        </w:tc>
        <w:tc>
          <w:tcPr>
            <w:tcW w:w="565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٥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  <w:tc>
          <w:tcPr>
            <w:tcW w:w="52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13</w:t>
            </w:r>
          </w:p>
        </w:tc>
        <w:tc>
          <w:tcPr>
            <w:tcW w:w="637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١٣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</w:tr>
      <w:tr w:rsidR="002B5FAB" w:rsidRPr="007A35AE">
        <w:trPr>
          <w:trHeight w:val="497"/>
        </w:trPr>
        <w:tc>
          <w:tcPr>
            <w:tcW w:w="49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6</w:t>
            </w:r>
          </w:p>
        </w:tc>
        <w:tc>
          <w:tcPr>
            <w:tcW w:w="565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٦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  <w:tc>
          <w:tcPr>
            <w:tcW w:w="52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14</w:t>
            </w:r>
          </w:p>
        </w:tc>
        <w:tc>
          <w:tcPr>
            <w:tcW w:w="637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١٤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</w:tr>
      <w:tr w:rsidR="002B5FAB" w:rsidRPr="007A35AE">
        <w:trPr>
          <w:trHeight w:val="472"/>
        </w:trPr>
        <w:tc>
          <w:tcPr>
            <w:tcW w:w="49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7</w:t>
            </w:r>
          </w:p>
        </w:tc>
        <w:tc>
          <w:tcPr>
            <w:tcW w:w="565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٧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  <w:tc>
          <w:tcPr>
            <w:tcW w:w="52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15</w:t>
            </w:r>
          </w:p>
        </w:tc>
        <w:tc>
          <w:tcPr>
            <w:tcW w:w="637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١٥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</w:tr>
      <w:tr w:rsidR="002B5FAB" w:rsidRPr="007A35AE">
        <w:trPr>
          <w:trHeight w:val="522"/>
        </w:trPr>
        <w:tc>
          <w:tcPr>
            <w:tcW w:w="49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8</w:t>
            </w:r>
          </w:p>
        </w:tc>
        <w:tc>
          <w:tcPr>
            <w:tcW w:w="565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٨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  <w:tc>
          <w:tcPr>
            <w:tcW w:w="525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  <w:r w:rsidRPr="007A35AE">
              <w:rPr>
                <w:sz w:val="22"/>
                <w:szCs w:val="22"/>
                <w:lang w:eastAsia="tr-TR"/>
              </w:rPr>
              <w:t>16</w:t>
            </w:r>
          </w:p>
        </w:tc>
        <w:tc>
          <w:tcPr>
            <w:tcW w:w="637" w:type="dxa"/>
          </w:tcPr>
          <w:p w:rsidR="002B5FAB" w:rsidRPr="007A35AE" w:rsidRDefault="002B5FAB" w:rsidP="007A35AE">
            <w:pPr>
              <w:jc w:val="right"/>
              <w:rPr>
                <w:sz w:val="40"/>
                <w:szCs w:val="40"/>
                <w:lang w:eastAsia="tr-TR"/>
              </w:rPr>
            </w:pPr>
            <w:r w:rsidRPr="007A35AE">
              <w:rPr>
                <w:sz w:val="40"/>
                <w:szCs w:val="40"/>
                <w:lang w:eastAsia="tr-TR"/>
              </w:rPr>
              <w:t>١٦</w:t>
            </w:r>
          </w:p>
        </w:tc>
        <w:tc>
          <w:tcPr>
            <w:tcW w:w="1037" w:type="dxa"/>
          </w:tcPr>
          <w:p w:rsidR="002B5FAB" w:rsidRPr="007A35AE" w:rsidRDefault="002B5FAB" w:rsidP="00A41C14">
            <w:pPr>
              <w:rPr>
                <w:sz w:val="22"/>
                <w:szCs w:val="22"/>
                <w:lang w:eastAsia="tr-TR"/>
              </w:rPr>
            </w:pPr>
          </w:p>
        </w:tc>
      </w:tr>
    </w:tbl>
    <w:p w:rsidR="002B5FAB" w:rsidRDefault="002B5FAB" w:rsidP="00A41C14">
      <w:pPr>
        <w:rPr>
          <w:lang w:eastAsia="tr-TR"/>
        </w:rPr>
      </w:pP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hyperlink r:id="rId9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Pr="00D702AC" w:rsidRDefault="002B5FAB" w:rsidP="00D702AC">
      <w:pPr>
        <w:tabs>
          <w:tab w:val="left" w:pos="9775"/>
        </w:tabs>
        <w:spacing w:line="360" w:lineRule="auto"/>
        <w:jc w:val="right"/>
        <w:rPr>
          <w:sz w:val="40"/>
          <w:szCs w:val="40"/>
          <w:lang w:eastAsia="tr-TR"/>
        </w:rPr>
      </w:pPr>
      <w:bookmarkStart w:id="0" w:name="_GoBack"/>
      <w:bookmarkEnd w:id="0"/>
      <w:r>
        <w:rPr>
          <w:noProof/>
          <w:lang w:eastAsia="tr-TR"/>
        </w:rPr>
        <w:pict>
          <v:shape id="Resim 24" o:spid="_x0000_s1047" type="#_x0000_t75" style="position:absolute;left:0;text-align:left;margin-left:245.2pt;margin-top:33.25pt;width:24.2pt;height:22.1pt;z-index:251678208;visibility:visible">
            <v:imagedata r:id="rId8" o:title="" gain="109227f" blacklevel="-6554f"/>
          </v:shape>
        </w:pict>
      </w:r>
      <w:r w:rsidRPr="00D702AC">
        <w:rPr>
          <w:sz w:val="40"/>
          <w:szCs w:val="40"/>
          <w:lang w:eastAsia="tr-TR"/>
        </w:rPr>
        <w:t>١٠- ماَ اسم مَدْرَسَتُك؟</w:t>
      </w:r>
    </w:p>
    <w:p w:rsidR="002B5FAB" w:rsidRPr="00D702AC" w:rsidRDefault="002B5FAB" w:rsidP="00D702AC">
      <w:pPr>
        <w:tabs>
          <w:tab w:val="left" w:pos="9775"/>
        </w:tabs>
        <w:ind w:left="636"/>
        <w:jc w:val="right"/>
        <w:rPr>
          <w:sz w:val="40"/>
          <w:szCs w:val="40"/>
          <w:lang w:eastAsia="tr-TR"/>
        </w:rPr>
      </w:pPr>
      <w:r w:rsidRPr="00D702AC">
        <w:rPr>
          <w:rFonts w:ascii="Arial" w:hAnsi="Arial" w:cs="Arial"/>
          <w:sz w:val="40"/>
          <w:szCs w:val="40"/>
          <w:lang w:eastAsia="tr-TR"/>
        </w:rPr>
        <w:t>الاِبتدِائيِةّ</w:t>
      </w:r>
    </w:p>
    <w:p w:rsidR="002B5FAB" w:rsidRPr="00D702AC" w:rsidRDefault="002B5FAB" w:rsidP="00D702AC">
      <w:pPr>
        <w:tabs>
          <w:tab w:val="left" w:pos="9775"/>
        </w:tabs>
        <w:ind w:left="636"/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shape id="Resim 25" o:spid="_x0000_s1048" type="#_x0000_t75" style="position:absolute;left:0;text-align:left;margin-left:244.95pt;margin-top:3.4pt;width:26.3pt;height:22.1pt;z-index:251679232;visibility:visible">
            <v:imagedata r:id="rId7" o:title="" gain="109227f" blacklevel="-6554f"/>
          </v:shape>
        </w:pict>
      </w:r>
      <w:r w:rsidRPr="00D702AC">
        <w:rPr>
          <w:rFonts w:ascii="Arial" w:hAnsi="Arial" w:cs="Arial"/>
          <w:sz w:val="40"/>
          <w:szCs w:val="40"/>
          <w:lang w:eastAsia="tr-TR"/>
        </w:rPr>
        <w:t>الثّانَوِيّة</w:t>
      </w:r>
    </w:p>
    <w:p w:rsidR="002B5FAB" w:rsidRPr="00D702AC" w:rsidRDefault="002B5FAB" w:rsidP="00D702AC">
      <w:pPr>
        <w:tabs>
          <w:tab w:val="left" w:pos="9775"/>
        </w:tabs>
        <w:ind w:left="636"/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shape id="Resim 26" o:spid="_x0000_s1049" type="#_x0000_t75" style="position:absolute;left:0;text-align:left;margin-left:244.45pt;margin-top:10.4pt;width:28.35pt;height:18pt;z-index:251680256;visibility:visible">
            <v:imagedata r:id="rId6" o:title="" cropbottom="-105f" gain="109227f" blacklevel="-6554f"/>
          </v:shape>
        </w:pict>
      </w:r>
      <w:r w:rsidRPr="00D702AC">
        <w:rPr>
          <w:rFonts w:ascii="Arial" w:hAnsi="Arial" w:cs="Arial"/>
          <w:sz w:val="40"/>
          <w:szCs w:val="40"/>
          <w:lang w:eastAsia="tr-TR"/>
        </w:rPr>
        <w:t>المُتَوَسِّطة</w:t>
      </w:r>
    </w:p>
    <w:p w:rsidR="002B5FAB" w:rsidRPr="00D702AC" w:rsidRDefault="002B5FAB" w:rsidP="00D702AC">
      <w:pPr>
        <w:tabs>
          <w:tab w:val="left" w:pos="9775"/>
        </w:tabs>
        <w:ind w:left="636"/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shape id="Resim 27" o:spid="_x0000_s1050" type="#_x0000_t75" style="position:absolute;left:0;text-align:left;margin-left:247.8pt;margin-top:8.65pt;width:20.75pt;height:17.3pt;z-index:251681280;visibility:visible">
            <v:imagedata r:id="rId5" o:title="" gain="109227f" blacklevel="-6554f"/>
          </v:shape>
        </w:pict>
      </w:r>
      <w:r w:rsidRPr="00D702AC">
        <w:rPr>
          <w:rFonts w:ascii="Arial" w:hAnsi="Arial" w:cs="Arial"/>
          <w:sz w:val="40"/>
          <w:szCs w:val="40"/>
          <w:lang w:eastAsia="tr-TR"/>
        </w:rPr>
        <w:t>الأكاديمِيّة</w:t>
      </w: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line id="Düz Baًlay‎c‎ 23" o:spid="_x0000_s1051" style="position:absolute;left:0;text-align:left;z-index:251654656;visibility:visible" from="43pt,1.2pt" to="303.3pt,1.2pt" strokecolor="#4a7ebb">
            <v:stroke dashstyle="1 1"/>
          </v:line>
        </w:pict>
      </w: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shape id="Resim 31" o:spid="_x0000_s1052" type="#_x0000_t75" style="position:absolute;left:0;text-align:left;margin-left:249pt;margin-top:17.55pt;width:24.2pt;height:22.1pt;z-index:251657728;visibility:visible">
            <v:imagedata r:id="rId8" o:title="" gain="109227f" blacklevel="-6554f"/>
          </v:shape>
        </w:pict>
      </w: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اizgisi 30" o:spid="_x0000_s1053" type="#_x0000_t63" style="position:absolute;left:0;text-align:left;margin-left:77.9pt;margin-top:-7.3pt;width:81.65pt;height:54.65pt;z-index:251656704;visibility:visible;v-text-anchor:middle" adj="-7256,19101" strokeweight="2pt">
            <v:textbox>
              <w:txbxContent>
                <w:p w:rsidR="002B5FAB" w:rsidRDefault="002B5FAB" w:rsidP="007E1A03">
                  <w:pPr>
                    <w:jc w:val="center"/>
                  </w:pPr>
                  <w:r>
                    <w:t>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8" o:spid="_x0000_s1054" type="#_x0000_t75" alt="http://www.etkinlikhavuzu.com/upload/images/4910/lavando_antes_de_comer_586207882.jpeg" style="position:absolute;left:0;text-align:left;margin-left:-4.5pt;margin-top:1.65pt;width:88.6pt;height:86.5pt;z-index:251655680;visibility:visible">
            <v:imagedata r:id="rId10" o:title=""/>
          </v:shape>
        </w:pict>
      </w:r>
      <w:r>
        <w:rPr>
          <w:rFonts w:ascii="Arial" w:hAnsi="Arial" w:cs="Arial"/>
          <w:sz w:val="40"/>
          <w:szCs w:val="40"/>
          <w:lang w:eastAsia="tr-TR"/>
        </w:rPr>
        <w:t>١١</w:t>
      </w:r>
      <w:r>
        <w:rPr>
          <w:sz w:val="40"/>
          <w:szCs w:val="40"/>
          <w:lang w:eastAsia="tr-TR"/>
        </w:rPr>
        <w:t xml:space="preserve">- </w:t>
      </w:r>
    </w:p>
    <w:p w:rsidR="002B5FAB" w:rsidRPr="007E1A03" w:rsidRDefault="002B5FAB" w:rsidP="007E1A03">
      <w:pPr>
        <w:ind w:left="494"/>
        <w:jc w:val="right"/>
        <w:rPr>
          <w:rFonts w:ascii="Calibri" w:hAnsi="Calibri" w:cs="Calibri"/>
          <w:sz w:val="40"/>
          <w:szCs w:val="40"/>
          <w:lang w:eastAsia="tr-TR"/>
        </w:rPr>
      </w:pPr>
      <w:r w:rsidRPr="007E1A03">
        <w:rPr>
          <w:sz w:val="40"/>
          <w:szCs w:val="40"/>
          <w:lang w:eastAsia="tr-TR"/>
        </w:rPr>
        <w:t>أرْكَب الحافِلة.</w:t>
      </w:r>
    </w:p>
    <w:p w:rsidR="002B5FAB" w:rsidRPr="007E1A03" w:rsidRDefault="002B5FAB" w:rsidP="007E1A03">
      <w:pPr>
        <w:ind w:left="494"/>
        <w:jc w:val="right"/>
        <w:rPr>
          <w:rFonts w:ascii="Calibri" w:hAnsi="Calibri" w:cs="Calibri"/>
          <w:sz w:val="40"/>
          <w:szCs w:val="40"/>
          <w:lang w:eastAsia="tr-TR"/>
        </w:rPr>
      </w:pPr>
      <w:r>
        <w:rPr>
          <w:noProof/>
          <w:lang w:eastAsia="tr-TR"/>
        </w:rPr>
        <w:pict>
          <v:shape id="Resim 34" o:spid="_x0000_s1055" type="#_x0000_t75" style="position:absolute;left:0;text-align:left;margin-left:253pt;margin-top:52pt;width:20.75pt;height:17.3pt;z-index:251660800;visibility:visible">
            <v:imagedata r:id="rId5" o:title="" gain="109227f" blacklevel="-6554f"/>
          </v:shape>
        </w:pict>
      </w:r>
      <w:r>
        <w:rPr>
          <w:noProof/>
          <w:lang w:eastAsia="tr-TR"/>
        </w:rPr>
        <w:pict>
          <v:shape id="Resim 33" o:spid="_x0000_s1056" type="#_x0000_t75" style="position:absolute;left:0;text-align:left;margin-left:250.35pt;margin-top:30.75pt;width:28.35pt;height:18pt;z-index:251659776;visibility:visible">
            <v:imagedata r:id="rId6" o:title="" cropbottom="-105f" gain="109227f" blacklevel="-6554f"/>
          </v:shape>
        </w:pict>
      </w:r>
      <w:r>
        <w:rPr>
          <w:noProof/>
          <w:lang w:eastAsia="tr-TR"/>
        </w:rPr>
        <w:pict>
          <v:shape id="Resim 32" o:spid="_x0000_s1057" type="#_x0000_t75" style="position:absolute;left:0;text-align:left;margin-left:250.85pt;margin-top:.75pt;width:26.3pt;height:22.1pt;z-index:251658752;visibility:visible">
            <v:imagedata r:id="rId7" o:title="" gain="109227f" blacklevel="-6554f"/>
          </v:shape>
        </w:pict>
      </w:r>
      <w:r w:rsidRPr="007E1A03">
        <w:rPr>
          <w:sz w:val="40"/>
          <w:szCs w:val="40"/>
          <w:lang w:eastAsia="tr-TR"/>
        </w:rPr>
        <w:t>أغْسِلُ يَديّ وَوَجْهِي.</w:t>
      </w:r>
    </w:p>
    <w:p w:rsidR="002B5FAB" w:rsidRPr="007E1A03" w:rsidRDefault="002B5FAB" w:rsidP="007E1A03">
      <w:pPr>
        <w:ind w:left="494"/>
        <w:jc w:val="right"/>
        <w:rPr>
          <w:rFonts w:ascii="Calibri" w:hAnsi="Calibri" w:cs="Calibri"/>
          <w:sz w:val="40"/>
          <w:szCs w:val="40"/>
          <w:lang w:eastAsia="tr-TR"/>
        </w:rPr>
      </w:pPr>
      <w:r w:rsidRPr="007E1A03">
        <w:rPr>
          <w:sz w:val="40"/>
          <w:szCs w:val="40"/>
          <w:lang w:eastAsia="tr-TR"/>
        </w:rPr>
        <w:t>أدْخُلُ إلَى صَفِّي.</w:t>
      </w:r>
    </w:p>
    <w:p w:rsidR="002B5FAB" w:rsidRPr="007E1A03" w:rsidRDefault="002B5FAB" w:rsidP="007E1A03">
      <w:pPr>
        <w:ind w:left="494"/>
        <w:jc w:val="right"/>
        <w:rPr>
          <w:rFonts w:ascii="Calibri" w:hAnsi="Calibri" w:cs="Calibri"/>
          <w:sz w:val="40"/>
          <w:szCs w:val="40"/>
          <w:lang w:eastAsia="tr-TR"/>
        </w:rPr>
      </w:pPr>
      <w:r w:rsidRPr="007E1A03">
        <w:rPr>
          <w:sz w:val="40"/>
          <w:szCs w:val="40"/>
          <w:lang w:eastAsia="tr-TR"/>
        </w:rPr>
        <w:t>أتناول الفَطورَ.</w:t>
      </w: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line id="Düz Baًlay‎c‎ 35" o:spid="_x0000_s1058" style="position:absolute;left:0;text-align:left;z-index:251661824;visibility:visible" from="14.05pt,5.6pt" to="274.35pt,5.6pt" strokecolor="#4a7ebb">
            <v:stroke dashstyle="1 1"/>
          </v:line>
        </w:pict>
      </w:r>
    </w:p>
    <w:p w:rsidR="002B5FAB" w:rsidRPr="00CD6C7C" w:rsidRDefault="002B5FAB" w:rsidP="00D702AC">
      <w:pPr>
        <w:tabs>
          <w:tab w:val="left" w:pos="9775"/>
        </w:tabs>
        <w:spacing w:line="360" w:lineRule="auto"/>
        <w:jc w:val="right"/>
        <w:rPr>
          <w:rFonts w:ascii="Calibri" w:hAnsi="Calibri" w:cs="Calibri"/>
          <w:sz w:val="40"/>
          <w:szCs w:val="40"/>
          <w:lang w:eastAsia="tr-TR"/>
        </w:rPr>
      </w:pPr>
      <w:r>
        <w:rPr>
          <w:rFonts w:ascii="Arial" w:hAnsi="Arial" w:cs="Arial"/>
          <w:sz w:val="40"/>
          <w:szCs w:val="40"/>
          <w:lang w:eastAsia="tr-TR"/>
        </w:rPr>
        <w:t>١٢</w:t>
      </w:r>
      <w:r>
        <w:rPr>
          <w:sz w:val="40"/>
          <w:szCs w:val="40"/>
          <w:lang w:eastAsia="tr-TR"/>
        </w:rPr>
        <w:t xml:space="preserve">- </w:t>
      </w:r>
      <w:r w:rsidRPr="00CD6C7C">
        <w:rPr>
          <w:sz w:val="40"/>
          <w:szCs w:val="40"/>
          <w:lang w:eastAsia="tr-TR"/>
        </w:rPr>
        <w:t>هَلْ هَذه دَرَّاجَتُكَ؟</w:t>
      </w:r>
    </w:p>
    <w:p w:rsidR="002B5FAB" w:rsidRDefault="002B5FAB" w:rsidP="00D702AC">
      <w:pPr>
        <w:tabs>
          <w:tab w:val="left" w:pos="9775"/>
        </w:tabs>
        <w:spacing w:line="360" w:lineRule="auto"/>
        <w:jc w:val="right"/>
        <w:rPr>
          <w:rFonts w:ascii="Arial" w:hAnsi="Arial" w:cs="Arial"/>
          <w:sz w:val="40"/>
          <w:szCs w:val="40"/>
          <w:lang w:eastAsia="tr-TR"/>
        </w:rPr>
      </w:pPr>
      <w:r>
        <w:rPr>
          <w:rFonts w:ascii="Arial" w:hAnsi="Arial" w:cs="Arial"/>
          <w:sz w:val="40"/>
          <w:szCs w:val="40"/>
          <w:lang w:eastAsia="tr-TR"/>
        </w:rPr>
        <w:t>نعم،</w:t>
      </w:r>
      <w:r w:rsidRPr="00CD6C7C">
        <w:rPr>
          <w:sz w:val="40"/>
          <w:szCs w:val="40"/>
          <w:lang w:eastAsia="tr-TR"/>
        </w:rPr>
        <w:t>هَذه</w:t>
      </w:r>
      <w:r>
        <w:rPr>
          <w:rFonts w:ascii="Arial" w:hAnsi="Arial" w:cs="Arial"/>
          <w:sz w:val="40"/>
          <w:szCs w:val="40"/>
          <w:lang w:eastAsia="tr-TR"/>
        </w:rPr>
        <w:t>دراجة + ....</w:t>
      </w:r>
    </w:p>
    <w:p w:rsidR="002B5FAB" w:rsidRDefault="002B5FAB" w:rsidP="00CD6C7C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shape id="Resim 36" o:spid="_x0000_s1059" type="#_x0000_t75" style="position:absolute;left:0;text-align:left;margin-left:247.05pt;margin-top:.95pt;width:24.2pt;height:22.1pt;z-index:251662848;visibility:visible">
            <v:imagedata r:id="rId8" o:title="" gain="109227f" blacklevel="-6554f"/>
          </v:shape>
        </w:pict>
      </w:r>
      <w:r>
        <w:rPr>
          <w:noProof/>
          <w:lang w:eastAsia="tr-TR"/>
        </w:rPr>
        <w:pict>
          <v:shape id="Resim 39" o:spid="_x0000_s1060" type="#_x0000_t75" style="position:absolute;left:0;text-align:left;margin-left:50.2pt;margin-top:5.35pt;width:20.75pt;height:17.3pt;z-index:251665920;visibility:visible">
            <v:imagedata r:id="rId5" o:title="" gain="109227f" blacklevel="-6554f"/>
          </v:shape>
        </w:pict>
      </w:r>
      <w:r>
        <w:rPr>
          <w:noProof/>
          <w:lang w:eastAsia="tr-TR"/>
        </w:rPr>
        <w:pict>
          <v:shape id="Resim 38" o:spid="_x0000_s1061" type="#_x0000_t75" style="position:absolute;left:0;text-align:left;margin-left:113.3pt;margin-top:11.85pt;width:28.35pt;height:18pt;z-index:251664896;visibility:visible">
            <v:imagedata r:id="rId6" o:title="" cropbottom="-105f" gain="109227f" blacklevel="-6554f"/>
          </v:shape>
        </w:pict>
      </w:r>
      <w:r>
        <w:rPr>
          <w:noProof/>
          <w:lang w:eastAsia="tr-TR"/>
        </w:rPr>
        <w:pict>
          <v:shape id="Resim 37" o:spid="_x0000_s1062" type="#_x0000_t75" style="position:absolute;left:0;text-align:left;margin-left:188pt;margin-top:8.2pt;width:26.3pt;height:22.1pt;z-index:251663872;visibility:visible">
            <v:imagedata r:id="rId7" o:title="" gain="109227f" blacklevel="-6554f"/>
          </v:shape>
        </w:pict>
      </w:r>
      <w:r>
        <w:rPr>
          <w:rFonts w:ascii="Arial" w:hAnsi="Arial" w:cs="Arial"/>
          <w:sz w:val="40"/>
          <w:szCs w:val="40"/>
          <w:lang w:eastAsia="tr-TR"/>
        </w:rPr>
        <w:t xml:space="preserve">     ك         ي           ه          ها</w:t>
      </w: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line id="Düz Baًlay‎c‎ 40" o:spid="_x0000_s1063" style="position:absolute;left:0;text-align:left;z-index:251666944;visibility:visible" from="10.8pt,14.75pt" to="271.1pt,14.75pt" strokecolor="#4a7ebb">
            <v:stroke dashstyle="1 1"/>
          </v:line>
        </w:pict>
      </w: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Pr="009B2C2F" w:rsidRDefault="002B5FAB" w:rsidP="009B2C2F">
      <w:pPr>
        <w:tabs>
          <w:tab w:val="left" w:pos="9775"/>
        </w:tabs>
        <w:jc w:val="right"/>
        <w:rPr>
          <w:rFonts w:ascii="Calibri" w:hAnsi="Calibri" w:cs="Calibri"/>
          <w:sz w:val="40"/>
          <w:szCs w:val="40"/>
          <w:lang w:eastAsia="tr-TR"/>
        </w:rPr>
      </w:pPr>
      <w:r>
        <w:rPr>
          <w:noProof/>
          <w:lang w:eastAsia="tr-TR"/>
        </w:rPr>
        <w:pict>
          <v:shape id="Resim 41" o:spid="_x0000_s1064" type="#_x0000_t75" style="position:absolute;left:0;text-align:left;margin-left:253.25pt;margin-top:19.9pt;width:24.2pt;height:22.1pt;z-index:251667968;visibility:visible">
            <v:imagedata r:id="rId8" o:title="" gain="109227f" blacklevel="-6554f"/>
          </v:shape>
        </w:pict>
      </w:r>
      <w:r>
        <w:rPr>
          <w:rFonts w:ascii="Arial" w:hAnsi="Arial" w:cs="Arial"/>
          <w:sz w:val="40"/>
          <w:szCs w:val="40"/>
          <w:lang w:eastAsia="tr-TR"/>
        </w:rPr>
        <w:t>١٣</w:t>
      </w:r>
      <w:r>
        <w:rPr>
          <w:sz w:val="40"/>
          <w:szCs w:val="40"/>
          <w:lang w:eastAsia="tr-TR"/>
        </w:rPr>
        <w:t xml:space="preserve">- </w:t>
      </w:r>
      <w:r w:rsidRPr="009B2C2F">
        <w:rPr>
          <w:sz w:val="40"/>
          <w:szCs w:val="40"/>
          <w:lang w:eastAsia="tr-TR"/>
        </w:rPr>
        <w:t>أ هو تِلميذ جَديد في الصَّفّ أم ضَيف.</w:t>
      </w:r>
    </w:p>
    <w:p w:rsidR="002B5FAB" w:rsidRDefault="002B5FAB" w:rsidP="009B2C2F">
      <w:pPr>
        <w:spacing w:line="360" w:lineRule="auto"/>
        <w:rPr>
          <w:lang w:eastAsia="tr-TR"/>
        </w:rPr>
      </w:pPr>
      <w:r>
        <w:rPr>
          <w:noProof/>
          <w:lang w:eastAsia="tr-TR"/>
        </w:rPr>
        <w:pict>
          <v:shape id="Resim 42" o:spid="_x0000_s1065" type="#_x0000_t75" style="position:absolute;margin-left:253.8pt;margin-top:19.8pt;width:26.3pt;height:22.1pt;z-index:251668992;visibility:visible">
            <v:imagedata r:id="rId7" o:title="" gain="109227f" blacklevel="-6554f"/>
          </v:shape>
        </w:pict>
      </w:r>
      <w:r>
        <w:rPr>
          <w:lang w:eastAsia="tr-TR"/>
        </w:rPr>
        <w:t>O sınıfta yeni bir öğrenci mi yoksa misafir mi</w:t>
      </w:r>
    </w:p>
    <w:p w:rsidR="002B5FAB" w:rsidRDefault="002B5FAB" w:rsidP="009B2C2F">
      <w:pPr>
        <w:spacing w:line="360" w:lineRule="auto"/>
        <w:rPr>
          <w:lang w:eastAsia="tr-TR"/>
        </w:rPr>
      </w:pPr>
      <w:r>
        <w:rPr>
          <w:lang w:eastAsia="tr-TR"/>
        </w:rPr>
        <w:t>O sınıfta yeni bir öğrenci mi yoksa eski mi</w:t>
      </w:r>
    </w:p>
    <w:p w:rsidR="002B5FAB" w:rsidRDefault="002B5FAB" w:rsidP="009B2C2F">
      <w:pPr>
        <w:spacing w:line="360" w:lineRule="auto"/>
        <w:rPr>
          <w:lang w:eastAsia="tr-TR"/>
        </w:rPr>
      </w:pPr>
      <w:r>
        <w:rPr>
          <w:noProof/>
          <w:lang w:eastAsia="tr-TR"/>
        </w:rPr>
        <w:pict>
          <v:shape id="Resim 43" o:spid="_x0000_s1066" type="#_x0000_t75" style="position:absolute;margin-left:253.3pt;margin-top:3.55pt;width:28.35pt;height:18pt;z-index:251670016;visibility:visible">
            <v:imagedata r:id="rId6" o:title="" cropbottom="-105f" gain="109227f" blacklevel="-6554f"/>
          </v:shape>
        </w:pict>
      </w:r>
      <w:r>
        <w:rPr>
          <w:lang w:eastAsia="tr-TR"/>
        </w:rPr>
        <w:t>O sınıfta yeni bir öğrenci mi yoksa öğretmen mi</w:t>
      </w:r>
    </w:p>
    <w:p w:rsidR="002B5FAB" w:rsidRDefault="002B5FAB" w:rsidP="009B2C2F">
      <w:pPr>
        <w:spacing w:line="360" w:lineRule="auto"/>
        <w:rPr>
          <w:lang w:eastAsia="tr-TR"/>
        </w:rPr>
      </w:pPr>
      <w:r>
        <w:rPr>
          <w:noProof/>
          <w:lang w:eastAsia="tr-TR"/>
        </w:rPr>
        <w:pict>
          <v:shape id="Resim 44" o:spid="_x0000_s1067" type="#_x0000_t75" style="position:absolute;margin-left:255.95pt;margin-top:3.4pt;width:20.75pt;height:17.3pt;z-index:251671040;visibility:visible">
            <v:imagedata r:id="rId5" o:title="" gain="109227f" blacklevel="-6554f"/>
          </v:shape>
        </w:pict>
      </w:r>
      <w:r>
        <w:rPr>
          <w:lang w:eastAsia="tr-TR"/>
        </w:rPr>
        <w:t>O sınıfta yeni bir öğrenci mi yoksa arkadaşın mı</w:t>
      </w:r>
    </w:p>
    <w:p w:rsidR="002B5FAB" w:rsidRDefault="002B5FAB" w:rsidP="009B2C2F">
      <w:pPr>
        <w:rPr>
          <w:lang w:eastAsia="tr-TR"/>
        </w:rPr>
      </w:pPr>
      <w:r>
        <w:rPr>
          <w:noProof/>
          <w:lang w:eastAsia="tr-TR"/>
        </w:rPr>
        <w:pict>
          <v:line id="Düz Bağlayıcı 45" o:spid="_x0000_s1068" style="position:absolute;z-index:251672064;visibility:visible" from="6.15pt,13.35pt" to="266.45pt,13.35pt" strokecolor="#4a7ebb">
            <v:stroke dashstyle="1 1"/>
          </v:line>
        </w:pict>
      </w:r>
    </w:p>
    <w:p w:rsidR="002B5FAB" w:rsidRPr="009B2C2F" w:rsidRDefault="002B5FAB" w:rsidP="009B2C2F">
      <w:pPr>
        <w:rPr>
          <w:lang w:eastAsia="tr-TR"/>
        </w:rPr>
      </w:pPr>
    </w:p>
    <w:p w:rsidR="002B5FAB" w:rsidRDefault="002B5FAB" w:rsidP="00D702AC">
      <w:pPr>
        <w:tabs>
          <w:tab w:val="left" w:pos="9775"/>
        </w:tabs>
        <w:spacing w:line="360" w:lineRule="auto"/>
        <w:jc w:val="right"/>
        <w:rPr>
          <w:sz w:val="40"/>
          <w:szCs w:val="40"/>
          <w:lang w:eastAsia="tr-TR"/>
        </w:rPr>
      </w:pPr>
      <w:r>
        <w:rPr>
          <w:noProof/>
          <w:lang w:eastAsia="tr-TR"/>
        </w:rPr>
        <w:pict>
          <v:shape id="Resim 46" o:spid="_x0000_s1069" type="#_x0000_t75" style="position:absolute;left:0;text-align:left;margin-left:160.65pt;margin-top:31.75pt;width:24.2pt;height:22.1pt;z-index:251673088;visibility:visible">
            <v:imagedata r:id="rId8" o:title="" gain="109227f" blacklevel="-6554f"/>
          </v:shape>
        </w:pict>
      </w:r>
      <w:r>
        <w:rPr>
          <w:rFonts w:ascii="Arial" w:hAnsi="Arial" w:cs="Arial"/>
          <w:sz w:val="40"/>
          <w:szCs w:val="40"/>
          <w:lang w:eastAsia="tr-TR"/>
        </w:rPr>
        <w:t>١٤</w:t>
      </w:r>
      <w:r>
        <w:rPr>
          <w:sz w:val="40"/>
          <w:szCs w:val="40"/>
          <w:lang w:eastAsia="tr-TR"/>
        </w:rPr>
        <w:t xml:space="preserve">- </w:t>
      </w:r>
      <w:r w:rsidRPr="00A27ABD">
        <w:rPr>
          <w:sz w:val="40"/>
          <w:szCs w:val="40"/>
          <w:lang w:eastAsia="tr-TR"/>
        </w:rPr>
        <w:t>بَين مَن يَدور الحِوار؟</w:t>
      </w:r>
    </w:p>
    <w:p w:rsidR="002B5FAB" w:rsidRDefault="002B5FAB" w:rsidP="00D702AC">
      <w:pPr>
        <w:spacing w:line="360" w:lineRule="auto"/>
        <w:rPr>
          <w:lang w:eastAsia="tr-TR"/>
        </w:rPr>
      </w:pPr>
      <w:r>
        <w:rPr>
          <w:noProof/>
          <w:lang w:eastAsia="tr-TR"/>
        </w:rPr>
        <w:pict>
          <v:shape id="Resim 47" o:spid="_x0000_s1070" type="#_x0000_t75" style="position:absolute;margin-left:161.2pt;margin-top:20.15pt;width:26.3pt;height:22.1pt;z-index:251674112;visibility:visible">
            <v:imagedata r:id="rId7" o:title="" gain="109227f" blacklevel="-6554f"/>
          </v:shape>
        </w:pict>
      </w:r>
      <w:r>
        <w:rPr>
          <w:lang w:eastAsia="tr-TR"/>
        </w:rPr>
        <w:t>Diyaloğun başlığı ne</w:t>
      </w:r>
    </w:p>
    <w:p w:rsidR="002B5FAB" w:rsidRDefault="002B5FAB" w:rsidP="008C69D4">
      <w:pPr>
        <w:spacing w:line="360" w:lineRule="auto"/>
        <w:rPr>
          <w:lang w:eastAsia="tr-TR"/>
        </w:rPr>
      </w:pPr>
      <w:r>
        <w:rPr>
          <w:lang w:eastAsia="tr-TR"/>
        </w:rPr>
        <w:t>Diyaloğun konusu ne</w:t>
      </w:r>
    </w:p>
    <w:p w:rsidR="002B5FAB" w:rsidRDefault="002B5FAB" w:rsidP="008C69D4">
      <w:pPr>
        <w:spacing w:line="360" w:lineRule="auto"/>
        <w:rPr>
          <w:lang w:eastAsia="tr-TR"/>
        </w:rPr>
      </w:pPr>
      <w:r>
        <w:rPr>
          <w:noProof/>
          <w:lang w:eastAsia="tr-TR"/>
        </w:rPr>
        <w:pict>
          <v:shape id="Resim 48" o:spid="_x0000_s1071" type="#_x0000_t75" style="position:absolute;margin-left:160.7pt;margin-top:3.85pt;width:28.35pt;height:18pt;z-index:251675136;visibility:visible">
            <v:imagedata r:id="rId6" o:title="" cropbottom="-105f" gain="109227f" blacklevel="-6554f"/>
          </v:shape>
        </w:pict>
      </w:r>
      <w:r>
        <w:rPr>
          <w:lang w:eastAsia="tr-TR"/>
        </w:rPr>
        <w:t>Diyalog kimler arasında geçiyor</w:t>
      </w:r>
    </w:p>
    <w:p w:rsidR="002B5FAB" w:rsidRPr="00A27ABD" w:rsidRDefault="002B5FAB" w:rsidP="008C69D4">
      <w:pPr>
        <w:spacing w:line="360" w:lineRule="auto"/>
        <w:rPr>
          <w:lang w:eastAsia="tr-TR"/>
        </w:rPr>
      </w:pPr>
      <w:r>
        <w:rPr>
          <w:noProof/>
          <w:lang w:eastAsia="tr-TR"/>
        </w:rPr>
        <w:pict>
          <v:shape id="Resim 49" o:spid="_x0000_s1072" type="#_x0000_t75" style="position:absolute;margin-left:163.35pt;margin-top:3.7pt;width:20.75pt;height:17.3pt;z-index:251676160;visibility:visible">
            <v:imagedata r:id="rId5" o:title="" gain="109227f" blacklevel="-6554f"/>
          </v:shape>
        </w:pict>
      </w:r>
      <w:r>
        <w:rPr>
          <w:lang w:eastAsia="tr-TR"/>
        </w:rPr>
        <w:t>Diyaloğa bir başlık koy.</w:t>
      </w:r>
    </w:p>
    <w:p w:rsidR="002B5FAB" w:rsidRDefault="002B5FAB" w:rsidP="000D4638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Default="002B5FAB" w:rsidP="00D702AC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p w:rsidR="002B5FAB" w:rsidRDefault="002B5FAB" w:rsidP="00D702AC">
      <w:pPr>
        <w:tabs>
          <w:tab w:val="left" w:pos="9775"/>
        </w:tabs>
        <w:jc w:val="right"/>
        <w:rPr>
          <w:sz w:val="40"/>
          <w:szCs w:val="40"/>
          <w:lang w:eastAsia="tr-TR"/>
        </w:rPr>
      </w:pPr>
    </w:p>
    <w:sectPr w:rsidR="002B5FAB" w:rsidSect="00B96F4E">
      <w:type w:val="continuous"/>
      <w:pgSz w:w="11906" w:h="16838"/>
      <w:pgMar w:top="284" w:right="282" w:bottom="426" w:left="284" w:header="708" w:footer="708" w:gutter="0"/>
      <w:cols w:num="2" w:sep="1"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üsrev Hattı Arapça"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431"/>
    <w:rsid w:val="000008A5"/>
    <w:rsid w:val="000B4A35"/>
    <w:rsid w:val="000D4638"/>
    <w:rsid w:val="00145EC1"/>
    <w:rsid w:val="001A01D7"/>
    <w:rsid w:val="001B7B63"/>
    <w:rsid w:val="00245BC6"/>
    <w:rsid w:val="002B5FAB"/>
    <w:rsid w:val="003C6BA2"/>
    <w:rsid w:val="003E07AD"/>
    <w:rsid w:val="004A0349"/>
    <w:rsid w:val="004D0B85"/>
    <w:rsid w:val="007A35AE"/>
    <w:rsid w:val="007E1A03"/>
    <w:rsid w:val="008C69D4"/>
    <w:rsid w:val="00923D12"/>
    <w:rsid w:val="009B2C2F"/>
    <w:rsid w:val="00A27ABD"/>
    <w:rsid w:val="00A41C14"/>
    <w:rsid w:val="00A632E5"/>
    <w:rsid w:val="00AB524D"/>
    <w:rsid w:val="00B96F4E"/>
    <w:rsid w:val="00C10431"/>
    <w:rsid w:val="00C13FA0"/>
    <w:rsid w:val="00CA03C2"/>
    <w:rsid w:val="00CD6C7C"/>
    <w:rsid w:val="00D702AC"/>
    <w:rsid w:val="00E5505F"/>
    <w:rsid w:val="00FB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rPr>
      <w:rFonts w:ascii="Times New Roman" w:hAnsi="Times New Roman"/>
      <w:color w:val="00000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Arapça"/>
    <w:basedOn w:val="Normal"/>
    <w:autoRedefine/>
    <w:uiPriority w:val="99"/>
    <w:qFormat/>
    <w:rsid w:val="00FB4442"/>
    <w:rPr>
      <w:rFonts w:ascii="Hüsrev Hattı Arapça" w:hAnsi="Hüsrev Hattı Arapça" w:cs="Hüsrev Hattı Arapça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rsid w:val="001B7B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7B6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99"/>
    <w:qFormat/>
    <w:rsid w:val="001B7B63"/>
    <w:pPr>
      <w:ind w:left="720"/>
    </w:pPr>
  </w:style>
  <w:style w:type="table" w:styleId="TableGrid">
    <w:name w:val="Table Grid"/>
    <w:basedOn w:val="TableNormal"/>
    <w:uiPriority w:val="99"/>
    <w:rsid w:val="008C69D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45B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8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6.jpeg"/><Relationship Id="rId4" Type="http://schemas.openxmlformats.org/officeDocument/2006/relationships/image" Target="media/image1.emf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301</Words>
  <Characters>1719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</dc:creator>
  <cp:keywords/>
  <dc:description/>
  <cp:lastModifiedBy>edanur</cp:lastModifiedBy>
  <cp:revision>9</cp:revision>
  <cp:lastPrinted>2015-11-12T22:32:00Z</cp:lastPrinted>
  <dcterms:created xsi:type="dcterms:W3CDTF">2015-11-12T21:05:00Z</dcterms:created>
  <dcterms:modified xsi:type="dcterms:W3CDTF">2015-11-16T19:53:00Z</dcterms:modified>
</cp:coreProperties>
</file>