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81"/>
        <w:tblW w:w="111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0A0"/>
      </w:tblPr>
      <w:tblGrid>
        <w:gridCol w:w="11126"/>
      </w:tblGrid>
      <w:tr w:rsidR="00463DA8" w:rsidRPr="002559C4">
        <w:trPr>
          <w:trHeight w:val="532"/>
        </w:trPr>
        <w:tc>
          <w:tcPr>
            <w:tcW w:w="11126" w:type="dxa"/>
            <w:tcBorders>
              <w:bottom w:val="single" w:sz="18" w:space="0" w:color="8064A2"/>
            </w:tcBorders>
          </w:tcPr>
          <w:p w:rsidR="00463DA8" w:rsidRPr="00341426" w:rsidRDefault="00463DA8" w:rsidP="00341426">
            <w:pPr>
              <w:spacing w:after="0" w:line="360" w:lineRule="auto"/>
              <w:jc w:val="center"/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</w:pPr>
            <w:r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>2016 - 2017</w:t>
            </w:r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 xml:space="preserve"> ACADEMIC YEAR</w:t>
            </w:r>
            <w:bookmarkStart w:id="0" w:name="_GoBack"/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 xml:space="preserve"> HARPUT EKREM UZEL SECONDARY SCHOOL</w:t>
            </w:r>
          </w:p>
          <w:p w:rsidR="00463DA8" w:rsidRPr="002559C4" w:rsidRDefault="00463DA8" w:rsidP="00341426">
            <w:pPr>
              <w:spacing w:after="0" w:line="360" w:lineRule="auto"/>
              <w:jc w:val="center"/>
              <w:rPr>
                <w:rFonts w:ascii="Century Schoolbook" w:hAnsi="Century Schoolbook" w:cs="Century Schoolbook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>F</w:t>
            </w:r>
            <w:r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 xml:space="preserve">IRST </w:t>
            </w:r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 xml:space="preserve"> TERM 1</w:t>
            </w:r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vertAlign w:val="superscript"/>
                <w:lang w:val="en-US"/>
              </w:rPr>
              <w:t>ST</w:t>
            </w:r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 xml:space="preserve"> ENGLISH EXAMINATION FOR TH</w:t>
            </w:r>
            <w:bookmarkEnd w:id="0"/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>E 7</w:t>
            </w:r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vertAlign w:val="superscript"/>
                <w:lang w:val="en-US"/>
              </w:rPr>
              <w:t>TH</w:t>
            </w:r>
            <w:r w:rsidRPr="00341426">
              <w:rPr>
                <w:rFonts w:ascii="Century Schoolbook" w:hAnsi="Century Schoolbook" w:cs="Century Schoolbook"/>
                <w:b/>
                <w:bCs/>
                <w:i/>
                <w:iCs/>
                <w:lang w:val="en-US"/>
              </w:rPr>
              <w:t xml:space="preserve"> GRADES</w:t>
            </w:r>
          </w:p>
        </w:tc>
      </w:tr>
    </w:tbl>
    <w:p w:rsidR="00463DA8" w:rsidRDefault="00463DA8" w:rsidP="001D7655">
      <w:pPr>
        <w:tabs>
          <w:tab w:val="left" w:pos="1635"/>
        </w:tabs>
        <w:spacing w:after="0"/>
        <w:rPr>
          <w:sz w:val="24"/>
          <w:szCs w:val="24"/>
          <w:lang w:val="en-US"/>
        </w:rPr>
      </w:pPr>
    </w:p>
    <w:p w:rsidR="00463DA8" w:rsidRPr="007820A9" w:rsidRDefault="00463DA8" w:rsidP="007820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rPr>
          <w:rFonts w:ascii="Times New Roman" w:hAnsi="Times New Roman" w:cs="Times New Roman"/>
          <w:lang w:val="en-US"/>
        </w:rPr>
      </w:pPr>
      <w:r w:rsidRPr="007820A9">
        <w:rPr>
          <w:rFonts w:ascii="Times New Roman" w:hAnsi="Times New Roman" w:cs="Times New Roman"/>
          <w:b/>
          <w:bCs/>
          <w:lang w:val="en-US"/>
        </w:rPr>
        <w:t>Name / Surname</w:t>
      </w:r>
      <w:r w:rsidRPr="007820A9">
        <w:rPr>
          <w:rFonts w:ascii="Times New Roman" w:hAnsi="Times New Roman" w:cs="Times New Roman"/>
          <w:lang w:val="en-US"/>
        </w:rPr>
        <w:t xml:space="preserve">:........................................................                 </w:t>
      </w:r>
      <w:r w:rsidRPr="007820A9">
        <w:rPr>
          <w:rFonts w:ascii="Times New Roman" w:hAnsi="Times New Roman" w:cs="Times New Roman"/>
          <w:b/>
          <w:bCs/>
          <w:lang w:val="en-US"/>
        </w:rPr>
        <w:t>Date:</w:t>
      </w:r>
      <w:r>
        <w:rPr>
          <w:rFonts w:ascii="Times New Roman" w:hAnsi="Times New Roman" w:cs="Times New Roman"/>
          <w:lang w:val="en-US"/>
        </w:rPr>
        <w:t xml:space="preserve"> 27/10/2016</w:t>
      </w:r>
      <w:r w:rsidRPr="007820A9">
        <w:rPr>
          <w:rFonts w:ascii="Times New Roman" w:hAnsi="Times New Roman" w:cs="Times New Roman"/>
          <w:lang w:val="en-US"/>
        </w:rPr>
        <w:t xml:space="preserve">              </w:t>
      </w:r>
      <w:r>
        <w:rPr>
          <w:rFonts w:ascii="Times New Roman" w:hAnsi="Times New Roman" w:cs="Times New Roman"/>
          <w:lang w:val="en-US"/>
        </w:rPr>
        <w:t xml:space="preserve">       </w:t>
      </w:r>
      <w:r w:rsidRPr="007820A9">
        <w:rPr>
          <w:rFonts w:ascii="Times New Roman" w:hAnsi="Times New Roman" w:cs="Times New Roman"/>
          <w:b/>
          <w:bCs/>
          <w:lang w:val="en-US"/>
        </w:rPr>
        <w:t>MARK</w:t>
      </w:r>
      <w:r w:rsidRPr="007820A9">
        <w:rPr>
          <w:rFonts w:ascii="Times New Roman" w:hAnsi="Times New Roman" w:cs="Times New Roman"/>
          <w:lang w:val="en-US"/>
        </w:rPr>
        <w:t>:</w:t>
      </w:r>
    </w:p>
    <w:p w:rsidR="00463DA8" w:rsidRPr="007820A9" w:rsidRDefault="00463DA8" w:rsidP="00F54345">
      <w:pPr>
        <w:pStyle w:val="Heading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tabs>
          <w:tab w:val="left" w:pos="7935"/>
        </w:tabs>
        <w:spacing w:after="240"/>
        <w:rPr>
          <w:b w:val="0"/>
          <w:bCs w:val="0"/>
          <w:sz w:val="22"/>
          <w:szCs w:val="22"/>
        </w:rPr>
      </w:pPr>
      <w: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style="position:absolute;margin-left:4pt;margin-top:20.1pt;width:498pt;height:27pt;z-index:251653120;visibility:visible" adj="14491,-360" fillcolor="#ffc000">
            <v:fill color2="#ffeebc" rotate="t" focus="50%" type="gradient"/>
            <v:textbox style="mso-next-textbox:#AutoShape 2">
              <w:txbxContent>
                <w:p w:rsidR="00463DA8" w:rsidRPr="00E42AB5" w:rsidRDefault="00463DA8" w:rsidP="0067565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bCs/>
                      <w:i/>
                      <w:iCs/>
                      <w:lang w:val="en-US"/>
                    </w:rPr>
                    <w:t xml:space="preserve">Aşağıdaki kelimeleri doğru kategorilere yazınız.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(1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x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15=15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pts)</w:t>
                  </w:r>
                </w:p>
                <w:p w:rsidR="00463DA8" w:rsidRDefault="00463DA8" w:rsidP="00675656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 w:rsidRPr="007820A9">
        <w:rPr>
          <w:sz w:val="22"/>
          <w:szCs w:val="22"/>
          <w:lang w:val="en-US"/>
        </w:rPr>
        <w:t>Number:</w:t>
      </w:r>
      <w:r w:rsidRPr="007820A9">
        <w:rPr>
          <w:b w:val="0"/>
          <w:bCs w:val="0"/>
          <w:sz w:val="22"/>
          <w:szCs w:val="22"/>
          <w:lang w:val="en-US"/>
        </w:rPr>
        <w:t xml:space="preserve"> …………..                              </w:t>
      </w:r>
      <w:r w:rsidRPr="007820A9">
        <w:rPr>
          <w:sz w:val="22"/>
          <w:szCs w:val="22"/>
          <w:lang w:val="en-US"/>
        </w:rPr>
        <w:t>Class:</w:t>
      </w:r>
      <w:r>
        <w:rPr>
          <w:b w:val="0"/>
          <w:bCs w:val="0"/>
          <w:sz w:val="22"/>
          <w:szCs w:val="22"/>
          <w:lang w:val="en-US"/>
        </w:rPr>
        <w:t xml:space="preserve"> 7/ A      </w:t>
      </w:r>
      <w:r w:rsidRPr="007820A9">
        <w:rPr>
          <w:b w:val="0"/>
          <w:bCs w:val="0"/>
          <w:sz w:val="22"/>
          <w:szCs w:val="22"/>
          <w:lang w:val="en-US"/>
        </w:rPr>
        <w:t xml:space="preserve">              </w:t>
      </w:r>
      <w:r w:rsidRPr="007820A9">
        <w:rPr>
          <w:sz w:val="22"/>
          <w:szCs w:val="22"/>
        </w:rPr>
        <w:t>Time</w:t>
      </w:r>
      <w:r w:rsidRPr="007820A9">
        <w:rPr>
          <w:b w:val="0"/>
          <w:bCs w:val="0"/>
          <w:sz w:val="22"/>
          <w:szCs w:val="22"/>
        </w:rPr>
        <w:t xml:space="preserve"> : 40 minutes</w:t>
      </w:r>
    </w:p>
    <w:p w:rsidR="00463DA8" w:rsidRPr="00A5549E" w:rsidRDefault="00463DA8" w:rsidP="00F54345">
      <w:pPr>
        <w:tabs>
          <w:tab w:val="left" w:pos="1545"/>
        </w:tabs>
        <w:spacing w:after="120"/>
        <w:rPr>
          <w:lang w:val="en-US"/>
        </w:rPr>
      </w:pPr>
      <w:r>
        <w:rPr>
          <w:noProof/>
          <w:lang w:eastAsia="tr-TR"/>
        </w:rPr>
        <w:pict>
          <v:rect id="Rectangle 3" o:spid="_x0000_s1027" style="position:absolute;margin-left:-11pt;margin-top:30.2pt;width:550pt;height:42.85pt;z-index:-251662336;visibility:visible">
            <v:fill r:id="rId7" o:title="" opacity=".5" recolor="t" rotate="t" type="tile"/>
            <v:textbox>
              <w:txbxContent>
                <w:p w:rsidR="00463DA8" w:rsidRPr="007820A9" w:rsidRDefault="00463DA8" w:rsidP="00F54345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7820A9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en-US"/>
                    </w:rPr>
                    <w:t>beautiful – clumsy – easygoing – forgetful – generous – honest – outgoing – overweight – selfish – stubborn – well built – punctual – slim – thoughtful - short</w:t>
                  </w:r>
                </w:p>
              </w:txbxContent>
            </v:textbox>
            <w10:wrap type="square"/>
          </v:rect>
        </w:pict>
      </w:r>
      <w:r>
        <w:rPr>
          <w:lang w:val="en-US"/>
        </w:rPr>
        <w:tab/>
      </w:r>
    </w:p>
    <w:p w:rsidR="00463DA8" w:rsidRPr="00A5549E" w:rsidRDefault="00463DA8" w:rsidP="00F54345">
      <w:pPr>
        <w:tabs>
          <w:tab w:val="left" w:pos="1635"/>
        </w:tabs>
        <w:spacing w:before="100" w:beforeAutospacing="1" w:after="240"/>
        <w:jc w:val="center"/>
        <w:rPr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8" type="#_x0000_t75" style="position:absolute;left:0;text-align:left;margin-left:0;margin-top:229.3pt;width:515.25pt;height:200.25pt;z-index:251652096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AutoShape 13" o:spid="_x0000_s1029" type="#_x0000_t61" style="position:absolute;left:0;text-align:left;margin-left:5.5pt;margin-top:202.3pt;width:498pt;height:27pt;z-index:251655168;visibility:visible" adj="14491,-360" fillcolor="#ffc000">
            <v:fill color2="#ffeebc" rotate="t" focus="50%" type="gradient"/>
            <v:textbox>
              <w:txbxContent>
                <w:p w:rsidR="00463DA8" w:rsidRPr="00E42AB5" w:rsidRDefault="00463DA8" w:rsidP="00E42AB5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    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2.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Resimlerle cümleleri eşleştirin. (2x4 =8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3" o:spid="_x0000_i1025" type="#_x0000_t75" style="width:141.75pt;height:196.5pt;rotation:90;visibility:visible">
            <v:imagedata r:id="rId9" o:title=""/>
          </v:shape>
        </w:pict>
      </w:r>
      <w:r>
        <w:rPr>
          <w:noProof/>
          <w:lang w:eastAsia="tr-TR"/>
        </w:rPr>
        <w:pict>
          <v:shape id="Resim 10" o:spid="_x0000_i1026" type="#_x0000_t75" style="width:142.5pt;height:192pt;rotation:90;visibility:visible">
            <v:imagedata r:id="rId10" o:title=""/>
          </v:shape>
        </w:pict>
      </w:r>
    </w:p>
    <w:p w:rsidR="00463DA8" w:rsidRPr="00A5549E" w:rsidRDefault="00463DA8" w:rsidP="00675656">
      <w:pPr>
        <w:tabs>
          <w:tab w:val="left" w:pos="1635"/>
        </w:tabs>
        <w:rPr>
          <w:lang w:val="en-US"/>
        </w:rPr>
      </w:pPr>
      <w:r>
        <w:rPr>
          <w:noProof/>
          <w:lang w:eastAsia="tr-TR"/>
        </w:rPr>
        <w:pict>
          <v:roundrect id="AutoShape 53" o:spid="_x0000_s1030" style="position:absolute;margin-left:236.5pt;margin-top:236.3pt;width:171pt;height:94.3pt;flip:y;z-index:251656192;visibility:visible" arcsize="10923f" strokecolor="#9bbb59" strokeweight="5pt">
            <v:stroke linestyle="thickThin"/>
            <v:shadow color="#868686"/>
            <v:textbox>
              <w:txbxContent>
                <w:p w:rsidR="00463DA8" w:rsidRDefault="00463DA8" w:rsidP="00567EFE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* young           *ugly</w:t>
                  </w:r>
                </w:p>
                <w:p w:rsidR="00463DA8" w:rsidRDefault="00463DA8" w:rsidP="00567EFE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         *short</w:t>
                  </w:r>
                </w:p>
                <w:p w:rsidR="00463DA8" w:rsidRDefault="00463DA8" w:rsidP="00567EFE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 *cheap          *slow</w:t>
                  </w:r>
                </w:p>
                <w:p w:rsidR="00463DA8" w:rsidRPr="004276ED" w:rsidRDefault="00463DA8" w:rsidP="00567EFE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             </w:t>
                  </w:r>
                </w:p>
                <w:p w:rsidR="00463DA8" w:rsidRDefault="00463DA8"/>
              </w:txbxContent>
            </v:textbox>
          </v:roundrect>
        </w:pict>
      </w:r>
      <w:r>
        <w:rPr>
          <w:noProof/>
          <w:lang w:eastAsia="tr-TR"/>
        </w:rPr>
        <w:pict>
          <v:shape id="AutoShape 54" o:spid="_x0000_s1031" type="#_x0000_t61" style="position:absolute;margin-left:-5.5pt;margin-top:209.3pt;width:498pt;height:27pt;z-index:251657216;visibility:visible" adj="14491,-360" fillcolor="#ffc000">
            <v:fill color2="#ffeebc" rotate="t" focus="50%" type="gradient"/>
            <v:textbox>
              <w:txbxContent>
                <w:p w:rsidR="00463DA8" w:rsidRPr="00E42AB5" w:rsidRDefault="00463DA8" w:rsidP="00F54345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    3. Sıfatların zıt anlamlarını kutudan bulun ve karşılarına yazın. (2x5=10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pts)</w:t>
                  </w:r>
                </w:p>
              </w:txbxContent>
            </v:textbox>
          </v:shape>
        </w:pict>
      </w:r>
    </w:p>
    <w:p w:rsidR="00463DA8" w:rsidRDefault="00463DA8" w:rsidP="00341426">
      <w:pPr>
        <w:spacing w:after="0" w:line="240" w:lineRule="auto"/>
        <w:ind w:right="-828"/>
        <w:rPr>
          <w:lang w:val="en-US"/>
        </w:rPr>
      </w:pPr>
      <w:r>
        <w:rPr>
          <w:lang w:val="en-US"/>
        </w:rPr>
        <w:t xml:space="preserve">         </w:t>
      </w:r>
    </w:p>
    <w:p w:rsidR="00463DA8" w:rsidRPr="00162CC8" w:rsidRDefault="00463DA8" w:rsidP="00341426">
      <w:pPr>
        <w:spacing w:after="0" w:line="240" w:lineRule="auto"/>
        <w:ind w:right="-828"/>
        <w:rPr>
          <w:lang w:val="en-US"/>
        </w:rPr>
      </w:pPr>
      <w:r>
        <w:rPr>
          <w:lang w:val="en-US"/>
        </w:rPr>
        <w:t xml:space="preserve">         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1. old 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  <w:t>x ____________</w:t>
      </w:r>
    </w:p>
    <w:p w:rsidR="00463DA8" w:rsidRPr="00567EFE" w:rsidRDefault="00463DA8" w:rsidP="00567EFE">
      <w:pPr>
        <w:spacing w:after="0" w:line="240" w:lineRule="auto"/>
        <w:ind w:left="-720" w:right="-828"/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</w:pP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  </w:t>
      </w:r>
      <w:r w:rsidRPr="00F5434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2. tall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  <w:t>x ____________</w:t>
      </w:r>
    </w:p>
    <w:p w:rsidR="00463DA8" w:rsidRPr="00567EFE" w:rsidRDefault="00463DA8" w:rsidP="00567EFE">
      <w:pPr>
        <w:spacing w:after="0" w:line="240" w:lineRule="auto"/>
        <w:ind w:left="-720" w:right="-828"/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</w:pP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  </w:t>
      </w:r>
      <w:r w:rsidRPr="00F5434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3. fast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  <w:t>x ____________</w:t>
      </w:r>
    </w:p>
    <w:p w:rsidR="00463DA8" w:rsidRDefault="00463DA8" w:rsidP="00341426">
      <w:pPr>
        <w:spacing w:after="0" w:line="240" w:lineRule="auto"/>
        <w:ind w:left="-720" w:right="-828"/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</w:pP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 </w:t>
      </w:r>
      <w:r w:rsidRPr="00F54345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4. expensive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  <w:t>x ____________</w:t>
      </w:r>
    </w:p>
    <w:p w:rsidR="00463DA8" w:rsidRPr="00567EFE" w:rsidRDefault="00463DA8" w:rsidP="00341426">
      <w:pPr>
        <w:spacing w:after="0" w:line="240" w:lineRule="auto"/>
        <w:ind w:left="-720" w:right="-828"/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                  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 5. beautiful</w:t>
      </w:r>
      <w:r w:rsidRPr="00567EFE"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ab/>
        <w:t>x ____________</w:t>
      </w:r>
    </w:p>
    <w:p w:rsidR="00463DA8" w:rsidRPr="002F4934" w:rsidRDefault="00463DA8" w:rsidP="002F4934">
      <w:pPr>
        <w:spacing w:after="0" w:line="240" w:lineRule="auto"/>
        <w:ind w:right="-828"/>
        <w:rPr>
          <w:rFonts w:ascii="Times New Roman" w:hAnsi="Times New Roman" w:cs="Times New Roman"/>
          <w:sz w:val="24"/>
          <w:szCs w:val="24"/>
          <w:lang w:val="en-US" w:eastAsia="tr-TR"/>
        </w:rPr>
      </w:pPr>
      <w:r>
        <w:rPr>
          <w:noProof/>
          <w:lang w:eastAsia="tr-TR"/>
        </w:rPr>
        <w:pict>
          <v:shape id="AutoShape 28" o:spid="_x0000_s1032" type="#_x0000_t61" style="position:absolute;margin-left:0;margin-top:11.45pt;width:540.75pt;height:27pt;z-index:251658240;visibility:visible" adj="13775,-360" fillcolor="#ffc000">
            <v:fill color2="#ffeebc" rotate="t" focus="50%" type="gradient"/>
            <v:textbox style="mso-next-textbox:#AutoShape 28">
              <w:txbxContent>
                <w:p w:rsidR="00463DA8" w:rsidRPr="00E42AB5" w:rsidRDefault="00463DA8" w:rsidP="00341426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4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Aşağıdaki kelimelerin türkçelerini yazınız.. (2x6 = 12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463DA8" w:rsidRDefault="00463DA8" w:rsidP="002E0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75"/>
          <w:tab w:val="left" w:pos="8715"/>
        </w:tabs>
        <w:spacing w:before="100" w:beforeAutospacing="1" w:after="0" w:line="240" w:lineRule="auto"/>
        <w:ind w:left="-284"/>
        <w:rPr>
          <w:rFonts w:ascii="Comic Sans MS" w:hAnsi="Comic Sans MS" w:cs="Comic Sans MS"/>
          <w:b/>
          <w:bCs/>
          <w:lang w:val="en-US"/>
        </w:rPr>
      </w:pPr>
      <w:r>
        <w:rPr>
          <w:noProof/>
          <w:lang w:eastAsia="tr-TR"/>
        </w:rPr>
        <w:pict>
          <v:roundrect id="_x0000_s1033" style="position:absolute;left:0;text-align:left;margin-left:5.5pt;margin-top:24.65pt;width:495pt;height:94.3pt;flip:y;z-index:251659264;visibility:visible" arcsize="10923f" strokecolor="#9bbb59" strokeweight="5pt">
            <v:stroke linestyle="thickThin"/>
            <v:shadow color="#868686"/>
            <v:textbox style="mso-next-textbox:#_x0000_s1033">
              <w:txbxContent>
                <w:p w:rsidR="00463DA8" w:rsidRDefault="00463DA8" w:rsidP="00341426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Exraordinary:                                   scientist:</w:t>
                  </w:r>
                </w:p>
                <w:p w:rsidR="00463DA8" w:rsidRDefault="00463DA8" w:rsidP="00341426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Award:                                          date:</w:t>
                  </w:r>
                </w:p>
                <w:p w:rsidR="00463DA8" w:rsidRDefault="00463DA8" w:rsidP="00341426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Occupation:                                     famous:</w:t>
                  </w:r>
                </w:p>
                <w:p w:rsidR="00463DA8" w:rsidRPr="004276ED" w:rsidRDefault="00463DA8" w:rsidP="00341426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             </w:t>
                  </w:r>
                </w:p>
                <w:p w:rsidR="00463DA8" w:rsidRDefault="00463DA8" w:rsidP="00341426"/>
              </w:txbxContent>
            </v:textbox>
          </v:roundrect>
        </w:pict>
      </w:r>
    </w:p>
    <w:p w:rsidR="00463DA8" w:rsidRDefault="00463DA8" w:rsidP="002E0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75"/>
          <w:tab w:val="left" w:pos="8715"/>
        </w:tabs>
        <w:spacing w:before="100" w:beforeAutospacing="1" w:after="0" w:line="240" w:lineRule="auto"/>
        <w:ind w:left="-284"/>
        <w:rPr>
          <w:rFonts w:ascii="Comic Sans MS" w:hAnsi="Comic Sans MS" w:cs="Comic Sans MS"/>
          <w:b/>
          <w:bCs/>
          <w:lang w:val="en-US"/>
        </w:rPr>
      </w:pPr>
    </w:p>
    <w:p w:rsidR="00463DA8" w:rsidRDefault="00463DA8" w:rsidP="002E0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75"/>
          <w:tab w:val="left" w:pos="8715"/>
        </w:tabs>
        <w:spacing w:before="100" w:beforeAutospacing="1" w:after="0" w:line="240" w:lineRule="auto"/>
        <w:ind w:left="-284"/>
        <w:rPr>
          <w:rFonts w:ascii="Comic Sans MS" w:hAnsi="Comic Sans MS" w:cs="Comic Sans MS"/>
          <w:b/>
          <w:bCs/>
          <w:lang w:val="en-US"/>
        </w:rPr>
      </w:pPr>
    </w:p>
    <w:p w:rsidR="00463DA8" w:rsidRDefault="00463DA8" w:rsidP="00E8052B">
      <w:pPr>
        <w:tabs>
          <w:tab w:val="left" w:pos="1350"/>
        </w:tabs>
      </w:pPr>
    </w:p>
    <w:p w:rsidR="00463DA8" w:rsidRDefault="00463DA8" w:rsidP="00E8052B">
      <w:pPr>
        <w:tabs>
          <w:tab w:val="left" w:pos="1350"/>
        </w:tabs>
      </w:pPr>
      <w:r>
        <w:rPr>
          <w:noProof/>
          <w:lang w:eastAsia="tr-TR"/>
        </w:rPr>
        <w:pict>
          <v:shape id="_x0000_s1034" type="#_x0000_t61" style="position:absolute;margin-left:5.5pt;margin-top:-18pt;width:498pt;height:27pt;z-index:251660288;visibility:visible" adj="14491,-360" fillcolor="#ffc000">
            <v:fill color2="#ffeebc" rotate="t" focus="50%" type="gradient"/>
            <v:textbox style="mso-next-textbox:#_x0000_s1034">
              <w:txbxContent>
                <w:p w:rsidR="00463DA8" w:rsidRPr="00E42AB5" w:rsidRDefault="00463DA8" w:rsidP="00802267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5.Aşağıdaki tarihlerin ingilizcelerini yazınız.</w:t>
                  </w:r>
                  <w:r w:rsidRPr="00162CC8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(4x5 = 20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463DA8" w:rsidRPr="00802267" w:rsidRDefault="00463DA8" w:rsidP="0080226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12/10/</w:t>
      </w:r>
      <w:r w:rsidRPr="00802267">
        <w:rPr>
          <w:b/>
          <w:bCs/>
          <w:i/>
          <w:iCs/>
          <w:sz w:val="28"/>
          <w:szCs w:val="28"/>
        </w:rPr>
        <w:t>2015:</w:t>
      </w:r>
      <w:r>
        <w:rPr>
          <w:b/>
          <w:bCs/>
          <w:i/>
          <w:iCs/>
          <w:sz w:val="28"/>
          <w:szCs w:val="28"/>
        </w:rPr>
        <w:t>………………………………………………………………………………………………………………….</w:t>
      </w:r>
    </w:p>
    <w:p w:rsidR="00463DA8" w:rsidRPr="00802267" w:rsidRDefault="00463DA8" w:rsidP="0080226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27/05/</w:t>
      </w:r>
      <w:r w:rsidRPr="00802267">
        <w:rPr>
          <w:b/>
          <w:bCs/>
          <w:i/>
          <w:iCs/>
          <w:sz w:val="28"/>
          <w:szCs w:val="28"/>
        </w:rPr>
        <w:t>1988:</w:t>
      </w:r>
      <w:r>
        <w:rPr>
          <w:b/>
          <w:bCs/>
          <w:i/>
          <w:iCs/>
          <w:sz w:val="28"/>
          <w:szCs w:val="28"/>
        </w:rPr>
        <w:t>………………………………………………………………………………………………………………….</w:t>
      </w:r>
    </w:p>
    <w:p w:rsidR="00463DA8" w:rsidRPr="00802267" w:rsidRDefault="00463DA8" w:rsidP="0080226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05/11/</w:t>
      </w:r>
      <w:r w:rsidRPr="00802267">
        <w:rPr>
          <w:b/>
          <w:bCs/>
          <w:i/>
          <w:iCs/>
          <w:sz w:val="28"/>
          <w:szCs w:val="28"/>
        </w:rPr>
        <w:t>1800:</w:t>
      </w:r>
      <w:r>
        <w:rPr>
          <w:b/>
          <w:bCs/>
          <w:i/>
          <w:iCs/>
          <w:sz w:val="28"/>
          <w:szCs w:val="28"/>
        </w:rPr>
        <w:t>………………………………………………………………………………………………………………….</w:t>
      </w:r>
    </w:p>
    <w:p w:rsidR="00463DA8" w:rsidRPr="00802267" w:rsidRDefault="00463DA8" w:rsidP="0080226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08/03/</w:t>
      </w:r>
      <w:r w:rsidRPr="00802267">
        <w:rPr>
          <w:b/>
          <w:bCs/>
          <w:i/>
          <w:iCs/>
          <w:sz w:val="28"/>
          <w:szCs w:val="28"/>
        </w:rPr>
        <w:t>1706:</w:t>
      </w:r>
      <w:r>
        <w:rPr>
          <w:b/>
          <w:bCs/>
          <w:i/>
          <w:iCs/>
          <w:sz w:val="28"/>
          <w:szCs w:val="28"/>
        </w:rPr>
        <w:t>………………………………………………………………………………………………………………….</w:t>
      </w:r>
    </w:p>
    <w:p w:rsidR="00463DA8" w:rsidRDefault="00463DA8" w:rsidP="00802267">
      <w:pPr>
        <w:rPr>
          <w:b/>
          <w:bCs/>
          <w:i/>
          <w:iCs/>
          <w:sz w:val="28"/>
          <w:szCs w:val="28"/>
        </w:rPr>
      </w:pPr>
      <w:r>
        <w:rPr>
          <w:noProof/>
          <w:lang w:eastAsia="tr-TR"/>
        </w:rPr>
        <w:pict>
          <v:shape id="_x0000_s1035" type="#_x0000_t61" style="position:absolute;margin-left:0;margin-top:26.95pt;width:498pt;height:27pt;z-index:251661312;visibility:visible" adj="14491,-360" fillcolor="#ffc000">
            <v:fill color2="#ffeebc" rotate="t" focus="50%" type="gradient"/>
            <v:textbox>
              <w:txbxContent>
                <w:p w:rsidR="00463DA8" w:rsidRPr="00E42AB5" w:rsidRDefault="00463DA8" w:rsidP="00802267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6.Aşağıdaki cümleleri eşleştiriniz.</w:t>
                  </w:r>
                  <w:r w:rsidRPr="00162CC8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(2x5 = 10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  <w:r>
        <w:rPr>
          <w:b/>
          <w:bCs/>
          <w:i/>
          <w:iCs/>
          <w:sz w:val="28"/>
          <w:szCs w:val="28"/>
        </w:rPr>
        <w:t>22/09/</w:t>
      </w:r>
      <w:r w:rsidRPr="00802267">
        <w:rPr>
          <w:b/>
          <w:bCs/>
          <w:i/>
          <w:iCs/>
          <w:sz w:val="28"/>
          <w:szCs w:val="28"/>
        </w:rPr>
        <w:t>1425:</w:t>
      </w:r>
      <w:r>
        <w:rPr>
          <w:b/>
          <w:bCs/>
          <w:i/>
          <w:iCs/>
          <w:sz w:val="28"/>
          <w:szCs w:val="28"/>
        </w:rPr>
        <w:t>………………………………………………………………………………………………………………….</w:t>
      </w:r>
    </w:p>
    <w:p w:rsidR="00463DA8" w:rsidRDefault="00463DA8" w:rsidP="00802267">
      <w:r>
        <w:pict>
          <v:shape id="_x0000_i1027" type="#_x0000_t75" style="width:464.25pt;height:183.75pt">
            <v:imagedata r:id="rId11" o:title=""/>
          </v:shape>
        </w:pict>
      </w:r>
    </w:p>
    <w:p w:rsidR="00463DA8" w:rsidRDefault="00463DA8" w:rsidP="00802267">
      <w:pPr>
        <w:rPr>
          <w:b/>
          <w:bCs/>
          <w:i/>
          <w:iCs/>
          <w:sz w:val="28"/>
          <w:szCs w:val="28"/>
        </w:rPr>
      </w:pPr>
      <w:r>
        <w:rPr>
          <w:noProof/>
          <w:lang w:eastAsia="tr-TR"/>
        </w:rPr>
        <w:pict>
          <v:shape id="_x0000_s1036" type="#_x0000_t61" style="position:absolute;margin-left:-5.5pt;margin-top:25.5pt;width:498pt;height:27pt;z-index:251662336;visibility:visible" adj="14491,-360" fillcolor="#ffc000">
            <v:fill color2="#ffeebc" rotate="t" focus="50%" type="gradient"/>
            <v:textbox>
              <w:txbxContent>
                <w:p w:rsidR="00463DA8" w:rsidRPr="00E42AB5" w:rsidRDefault="00463DA8" w:rsidP="00162CC8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7.Sorularla uygun cevapları eşleştirip,yanlarına rakamlarını yazınız.</w:t>
                  </w:r>
                  <w:r w:rsidRPr="00162CC8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(3x5 = 15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463DA8" w:rsidRPr="003F33A9" w:rsidRDefault="00463DA8" w:rsidP="00162CC8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0"/>
          <w:szCs w:val="20"/>
        </w:rPr>
      </w:pPr>
      <w:r w:rsidRPr="001F7A8E">
        <w:rPr>
          <w:rFonts w:ascii="Calibri Light" w:hAnsi="Calibri Light" w:cs="Calibri Light"/>
          <w:b/>
          <w:bCs/>
          <w:color w:val="000000"/>
          <w:sz w:val="20"/>
          <w:szCs w:val="20"/>
        </w:rPr>
        <w:t xml:space="preserve">C </w:t>
      </w:r>
      <w:r w:rsidRPr="003F33A9">
        <w:rPr>
          <w:rFonts w:ascii="Calibri Light" w:hAnsi="Calibri Light" w:cs="Calibri Light"/>
          <w:b/>
          <w:bCs/>
          <w:sz w:val="20"/>
          <w:szCs w:val="20"/>
        </w:rPr>
        <w:t>)Sorularla uygun cevapları eşleştirip, yanlarına rakamlarını yazınız.(5*2:10 pts.)</w:t>
      </w:r>
    </w:p>
    <w:p w:rsidR="00463DA8" w:rsidRPr="003F33A9" w:rsidRDefault="00463DA8" w:rsidP="00162CC8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 w:rsidR="00463DA8" w:rsidRPr="00162CC8" w:rsidRDefault="00463DA8" w:rsidP="00162CC8">
      <w:pPr>
        <w:pStyle w:val="NoSpacing"/>
        <w:rPr>
          <w:rFonts w:ascii="Calibri Light" w:hAnsi="Calibri Light" w:cs="Calibri Light"/>
          <w:sz w:val="28"/>
          <w:szCs w:val="28"/>
          <w:lang w:val="en-US"/>
        </w:rPr>
      </w:pPr>
      <w:r w:rsidRPr="00162CC8">
        <w:rPr>
          <w:rFonts w:ascii="Calibri Light" w:hAnsi="Calibri Light" w:cs="Calibri Light"/>
          <w:sz w:val="28"/>
          <w:szCs w:val="28"/>
          <w:lang w:val="en-US"/>
        </w:rPr>
        <w:t xml:space="preserve">1-What is Tarık like?                                             </w:t>
      </w:r>
      <w:r w:rsidRPr="00162CC8">
        <w:rPr>
          <w:rFonts w:ascii="Calibri Light" w:hAnsi="Calibri Light" w:cs="Calibri Light"/>
          <w:sz w:val="28"/>
          <w:szCs w:val="28"/>
          <w:lang w:val="en-US"/>
        </w:rPr>
        <w:tab/>
        <w:t xml:space="preserve">   ......... A- </w:t>
      </w:r>
      <w:r w:rsidRPr="00162CC8">
        <w:rPr>
          <w:rFonts w:ascii="Calibri Light" w:hAnsi="Calibri Light" w:cs="Calibri Light"/>
          <w:b/>
          <w:bCs/>
          <w:sz w:val="28"/>
          <w:szCs w:val="28"/>
          <w:lang w:val="en-US"/>
        </w:rPr>
        <w:t>No I wasn’t.</w:t>
      </w:r>
    </w:p>
    <w:p w:rsidR="00463DA8" w:rsidRPr="00162CC8" w:rsidRDefault="00463DA8" w:rsidP="00162CC8">
      <w:pPr>
        <w:pStyle w:val="NoSpacing"/>
        <w:rPr>
          <w:rFonts w:ascii="Calibri Light" w:hAnsi="Calibri Light" w:cs="Calibri Light"/>
          <w:sz w:val="28"/>
          <w:szCs w:val="28"/>
          <w:lang w:val="en-US"/>
        </w:rPr>
      </w:pPr>
      <w:r w:rsidRPr="00162CC8">
        <w:rPr>
          <w:rFonts w:ascii="Calibri Light" w:hAnsi="Calibri Light" w:cs="Calibri Light"/>
          <w:sz w:val="28"/>
          <w:szCs w:val="28"/>
          <w:lang w:val="en-US"/>
        </w:rPr>
        <w:t xml:space="preserve">2- What does Mesut look like?                                </w:t>
      </w:r>
      <w:r w:rsidRPr="00162CC8">
        <w:rPr>
          <w:rFonts w:ascii="Calibri Light" w:hAnsi="Calibri Light" w:cs="Calibri Light"/>
          <w:sz w:val="28"/>
          <w:szCs w:val="28"/>
          <w:lang w:val="en-US"/>
        </w:rPr>
        <w:tab/>
        <w:t xml:space="preserve">   ......... B- </w:t>
      </w:r>
      <w:r w:rsidRPr="00162CC8">
        <w:rPr>
          <w:rFonts w:ascii="Calibri Light" w:hAnsi="Calibri Light" w:cs="Calibri Light"/>
          <w:b/>
          <w:bCs/>
          <w:sz w:val="28"/>
          <w:szCs w:val="28"/>
          <w:lang w:val="en-US"/>
        </w:rPr>
        <w:t>In Turkey.</w:t>
      </w:r>
    </w:p>
    <w:p w:rsidR="00463DA8" w:rsidRPr="00162CC8" w:rsidRDefault="00463DA8" w:rsidP="00162CC8">
      <w:pPr>
        <w:pStyle w:val="NoSpacing"/>
        <w:rPr>
          <w:rFonts w:ascii="Calibri Light" w:hAnsi="Calibri Light" w:cs="Calibri Light"/>
          <w:b/>
          <w:bCs/>
          <w:sz w:val="28"/>
          <w:szCs w:val="28"/>
          <w:lang w:val="en-US"/>
        </w:rPr>
      </w:pPr>
      <w:r w:rsidRPr="00162CC8">
        <w:rPr>
          <w:rFonts w:ascii="Calibri Light" w:hAnsi="Calibri Light" w:cs="Calibri Light"/>
          <w:sz w:val="28"/>
          <w:szCs w:val="28"/>
          <w:lang w:val="en-US"/>
        </w:rPr>
        <w:t xml:space="preserve">3- When was Selin born?                                         </w:t>
      </w:r>
      <w:r w:rsidRPr="00162CC8">
        <w:rPr>
          <w:rFonts w:ascii="Calibri Light" w:hAnsi="Calibri Light" w:cs="Calibri Light"/>
          <w:sz w:val="28"/>
          <w:szCs w:val="28"/>
          <w:lang w:val="en-US"/>
        </w:rPr>
        <w:tab/>
        <w:t xml:space="preserve">   ......... C- </w:t>
      </w:r>
      <w:r w:rsidRPr="00162CC8">
        <w:rPr>
          <w:rFonts w:ascii="Calibri Light" w:hAnsi="Calibri Light" w:cs="Calibri Light"/>
          <w:b/>
          <w:bCs/>
          <w:sz w:val="28"/>
          <w:szCs w:val="28"/>
          <w:lang w:val="en-US"/>
        </w:rPr>
        <w:t>He is well-built and tall.</w:t>
      </w:r>
    </w:p>
    <w:p w:rsidR="00463DA8" w:rsidRPr="00162CC8" w:rsidRDefault="00463DA8" w:rsidP="00162CC8">
      <w:pPr>
        <w:pStyle w:val="NoSpacing"/>
        <w:rPr>
          <w:rFonts w:ascii="Calibri Light" w:hAnsi="Calibri Light" w:cs="Calibri Light"/>
          <w:sz w:val="28"/>
          <w:szCs w:val="28"/>
          <w:lang w:val="en-US"/>
        </w:rPr>
      </w:pPr>
      <w:r w:rsidRPr="00162CC8">
        <w:rPr>
          <w:rFonts w:ascii="Calibri Light" w:hAnsi="Calibri Light" w:cs="Calibri Light"/>
          <w:sz w:val="28"/>
          <w:szCs w:val="28"/>
          <w:lang w:val="en-US"/>
        </w:rPr>
        <w:t xml:space="preserve">4- Where was Selin born?                                        </w:t>
      </w:r>
      <w:r w:rsidRPr="00162CC8">
        <w:rPr>
          <w:rFonts w:ascii="Calibri Light" w:hAnsi="Calibri Light" w:cs="Calibri Light"/>
          <w:sz w:val="28"/>
          <w:szCs w:val="28"/>
          <w:lang w:val="en-US"/>
        </w:rPr>
        <w:tab/>
        <w:t xml:space="preserve">   ......... D- </w:t>
      </w:r>
      <w:r w:rsidRPr="00162CC8">
        <w:rPr>
          <w:rFonts w:ascii="Calibri Light" w:hAnsi="Calibri Light" w:cs="Calibri Light"/>
          <w:b/>
          <w:bCs/>
          <w:sz w:val="28"/>
          <w:szCs w:val="28"/>
          <w:lang w:val="en-US"/>
        </w:rPr>
        <w:t>He is lazy and clumsy</w:t>
      </w:r>
      <w:r w:rsidRPr="00162CC8">
        <w:rPr>
          <w:rFonts w:ascii="Calibri Light" w:hAnsi="Calibri Light" w:cs="Calibri Light"/>
          <w:sz w:val="28"/>
          <w:szCs w:val="28"/>
          <w:lang w:val="en-US"/>
        </w:rPr>
        <w:t>.</w:t>
      </w:r>
    </w:p>
    <w:p w:rsidR="00463DA8" w:rsidRPr="00162CC8" w:rsidRDefault="00463DA8" w:rsidP="00162CC8">
      <w:pPr>
        <w:pStyle w:val="NoSpacing"/>
        <w:rPr>
          <w:rFonts w:ascii="Calibri Light" w:hAnsi="Calibri Light" w:cs="Calibri Light"/>
          <w:sz w:val="28"/>
          <w:szCs w:val="28"/>
          <w:lang w:val="en-US"/>
        </w:rPr>
      </w:pPr>
      <w:r w:rsidRPr="00162CC8">
        <w:rPr>
          <w:rFonts w:ascii="Calibri Light" w:hAnsi="Calibri Light" w:cs="Calibri Light"/>
          <w:sz w:val="28"/>
          <w:szCs w:val="28"/>
          <w:lang w:val="en-US"/>
        </w:rPr>
        <w:t xml:space="preserve">5- Were you a good student at primary school? </w:t>
      </w:r>
      <w:r>
        <w:rPr>
          <w:rFonts w:ascii="Calibri Light" w:hAnsi="Calibri Light" w:cs="Calibri Light"/>
          <w:sz w:val="28"/>
          <w:szCs w:val="28"/>
          <w:lang w:val="en-US"/>
        </w:rPr>
        <w:t xml:space="preserve">      </w:t>
      </w:r>
      <w:r w:rsidRPr="00162CC8">
        <w:rPr>
          <w:rFonts w:ascii="Calibri Light" w:hAnsi="Calibri Light" w:cs="Calibri Light"/>
          <w:sz w:val="28"/>
          <w:szCs w:val="28"/>
          <w:lang w:val="en-US"/>
        </w:rPr>
        <w:t xml:space="preserve"> .........  E- </w:t>
      </w:r>
      <w:r w:rsidRPr="00162CC8">
        <w:rPr>
          <w:rFonts w:ascii="Calibri Light" w:hAnsi="Calibri Light" w:cs="Calibri Light"/>
          <w:b/>
          <w:bCs/>
          <w:sz w:val="28"/>
          <w:szCs w:val="28"/>
          <w:lang w:val="en-US"/>
        </w:rPr>
        <w:t>In</w:t>
      </w:r>
      <w:r w:rsidRPr="00162CC8">
        <w:rPr>
          <w:rFonts w:ascii="Calibri Light" w:hAnsi="Calibri Light" w:cs="Calibri Light"/>
          <w:sz w:val="28"/>
          <w:szCs w:val="28"/>
          <w:lang w:val="en-US"/>
        </w:rPr>
        <w:t xml:space="preserve"> </w:t>
      </w:r>
      <w:r w:rsidRPr="00162CC8">
        <w:rPr>
          <w:rFonts w:ascii="Calibri Light" w:hAnsi="Calibri Light" w:cs="Calibri Light"/>
          <w:b/>
          <w:bCs/>
          <w:sz w:val="28"/>
          <w:szCs w:val="28"/>
          <w:lang w:val="en-US"/>
        </w:rPr>
        <w:t>2001</w:t>
      </w:r>
      <w:r w:rsidRPr="00162CC8">
        <w:rPr>
          <w:rFonts w:ascii="Calibri Light" w:hAnsi="Calibri Light" w:cs="Calibri Light"/>
          <w:sz w:val="28"/>
          <w:szCs w:val="28"/>
          <w:lang w:val="en-US"/>
        </w:rPr>
        <w:t>.</w:t>
      </w:r>
    </w:p>
    <w:p w:rsidR="00463DA8" w:rsidRPr="00162CC8" w:rsidRDefault="00463DA8" w:rsidP="00162CC8">
      <w:pPr>
        <w:ind w:left="360"/>
        <w:rPr>
          <w:rFonts w:ascii="Calibri Light" w:hAnsi="Calibri Light" w:cs="Calibri Light"/>
          <w:sz w:val="28"/>
          <w:szCs w:val="28"/>
        </w:rPr>
      </w:pPr>
    </w:p>
    <w:p w:rsidR="00463DA8" w:rsidRPr="006B2226" w:rsidRDefault="00463DA8" w:rsidP="00162CC8">
      <w:pPr>
        <w:ind w:left="360"/>
        <w:rPr>
          <w:b/>
          <w:bCs/>
        </w:rPr>
      </w:pPr>
      <w:r>
        <w:rPr>
          <w:noProof/>
          <w:lang w:eastAsia="tr-TR"/>
        </w:rPr>
        <w:pict>
          <v:shape id="_x0000_s1037" type="#_x0000_t61" style="position:absolute;left:0;text-align:left;margin-left:-5.5pt;margin-top:11.5pt;width:498pt;height:27pt;z-index:251663360;visibility:visible" adj="14491,-360" fillcolor="#ffc000">
            <v:fill color2="#ffeebc" rotate="t" focus="50%" type="gradient"/>
            <v:textbox>
              <w:txbxContent>
                <w:p w:rsidR="00463DA8" w:rsidRPr="00E42AB5" w:rsidRDefault="00463DA8" w:rsidP="00162CC8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8.Aşağıdaki verilen fiillerin ikinci hallerini yazınız.</w:t>
                  </w:r>
                  <w:r w:rsidRPr="00162CC8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(1x10 = 10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  <w:r w:rsidRPr="001F7A8E">
        <w:rPr>
          <w:rFonts w:ascii="Calibri Light" w:hAnsi="Calibri Light" w:cs="Calibri Light"/>
          <w:sz w:val="20"/>
          <w:szCs w:val="20"/>
        </w:rPr>
        <w:t xml:space="preserve">   </w:t>
      </w:r>
    </w:p>
    <w:p w:rsidR="00463DA8" w:rsidRPr="00E21B79" w:rsidRDefault="00463DA8" w:rsidP="00162CC8">
      <w:pPr>
        <w:pStyle w:val="ListParagraph"/>
        <w:numPr>
          <w:ilvl w:val="0"/>
          <w:numId w:val="16"/>
        </w:numPr>
        <w:spacing w:after="0"/>
        <w:rPr>
          <w:b/>
          <w:bCs/>
          <w:lang w:val="en-GB"/>
        </w:rPr>
      </w:pPr>
      <w:r w:rsidRPr="00E21B79">
        <w:rPr>
          <w:b/>
          <w:bCs/>
          <w:lang w:val="en-GB"/>
        </w:rPr>
        <w:t>V1 şeklinde verilmiş fiillerin V2 hallerini yazınız. (10x2=20)</w:t>
      </w:r>
    </w:p>
    <w:tbl>
      <w:tblPr>
        <w:tblpPr w:leftFromText="141" w:rightFromText="141" w:vertAnchor="text" w:horzAnchor="margin" w:tblpY="134"/>
        <w:tblOverlap w:val="never"/>
        <w:tblW w:w="0" w:type="auto"/>
        <w:tblBorders>
          <w:top w:val="single" w:sz="4" w:space="0" w:color="FABF8F"/>
          <w:left w:val="single" w:sz="4" w:space="0" w:color="FABF8F"/>
          <w:bottom w:val="single" w:sz="4" w:space="0" w:color="FABF8F"/>
          <w:right w:val="single" w:sz="4" w:space="0" w:color="FABF8F"/>
          <w:insideH w:val="single" w:sz="4" w:space="0" w:color="FABF8F"/>
          <w:insideV w:val="single" w:sz="4" w:space="0" w:color="FABF8F"/>
        </w:tblBorders>
        <w:tblLook w:val="00A0"/>
      </w:tblPr>
      <w:tblGrid>
        <w:gridCol w:w="2402"/>
        <w:gridCol w:w="2258"/>
        <w:gridCol w:w="2258"/>
        <w:gridCol w:w="2447"/>
      </w:tblGrid>
      <w:tr w:rsidR="00463DA8" w:rsidRPr="000952FA">
        <w:trPr>
          <w:trHeight w:val="275"/>
        </w:trPr>
        <w:tc>
          <w:tcPr>
            <w:tcW w:w="466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F79646"/>
              <w:right w:val="single" w:sz="12" w:space="0" w:color="auto"/>
            </w:tcBorders>
            <w:shd w:val="clear" w:color="auto" w:fill="F79646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color w:val="FFFFFF"/>
                <w:lang w:val="en-GB"/>
              </w:rPr>
              <w:t>REGULAR VERBS</w:t>
            </w:r>
          </w:p>
        </w:tc>
        <w:tc>
          <w:tcPr>
            <w:tcW w:w="47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F79646"/>
              <w:right w:val="single" w:sz="12" w:space="0" w:color="auto"/>
            </w:tcBorders>
            <w:shd w:val="clear" w:color="auto" w:fill="F79646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color w:val="FFFFFF"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color w:val="FFFFFF"/>
                <w:lang w:val="en-GB"/>
              </w:rPr>
              <w:t>IRREGULAR VERBS</w:t>
            </w:r>
          </w:p>
        </w:tc>
      </w:tr>
      <w:tr w:rsidR="00463DA8" w:rsidRPr="000952FA">
        <w:trPr>
          <w:trHeight w:val="275"/>
        </w:trPr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u w:val="single"/>
                <w:lang w:val="en-GB"/>
              </w:rPr>
            </w:pPr>
            <w:r w:rsidRPr="000952FA">
              <w:rPr>
                <w:rFonts w:ascii="Calibri Light" w:hAnsi="Calibri Light" w:cs="Calibri Light"/>
                <w:u w:val="single"/>
                <w:lang w:val="en-GB"/>
              </w:rPr>
              <w:t>PRESENT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u w:val="single"/>
                <w:lang w:val="en-GB"/>
              </w:rPr>
            </w:pPr>
            <w:r w:rsidRPr="000952FA">
              <w:rPr>
                <w:rFonts w:ascii="Calibri Light" w:hAnsi="Calibri Light" w:cs="Calibri Light"/>
                <w:u w:val="single"/>
                <w:lang w:val="en-GB"/>
              </w:rPr>
              <w:t>PAST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u w:val="single"/>
                <w:lang w:val="en-GB"/>
              </w:rPr>
            </w:pPr>
            <w:r w:rsidRPr="000952FA">
              <w:rPr>
                <w:rFonts w:ascii="Calibri Light" w:hAnsi="Calibri Light" w:cs="Calibri Light"/>
                <w:u w:val="single"/>
                <w:lang w:val="en-GB"/>
              </w:rPr>
              <w:t>PRESENT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u w:val="single"/>
                <w:lang w:val="en-GB"/>
              </w:rPr>
            </w:pPr>
            <w:r w:rsidRPr="000952FA">
              <w:rPr>
                <w:rFonts w:ascii="Calibri Light" w:hAnsi="Calibri Light" w:cs="Calibri Light"/>
                <w:u w:val="single"/>
                <w:lang w:val="en-GB"/>
              </w:rPr>
              <w:t>PAST</w:t>
            </w:r>
          </w:p>
        </w:tc>
      </w:tr>
      <w:tr w:rsidR="00463DA8" w:rsidRPr="000952FA">
        <w:trPr>
          <w:trHeight w:val="550"/>
        </w:trPr>
        <w:tc>
          <w:tcPr>
            <w:tcW w:w="2402" w:type="dxa"/>
            <w:tcBorders>
              <w:top w:val="single" w:sz="12" w:space="0" w:color="auto"/>
              <w:lef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watch</w:t>
            </w:r>
          </w:p>
        </w:tc>
        <w:tc>
          <w:tcPr>
            <w:tcW w:w="2258" w:type="dxa"/>
            <w:tcBorders>
              <w:top w:val="single" w:sz="12" w:space="0" w:color="auto"/>
              <w:righ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i/>
                <w:iCs/>
                <w:u w:val="dotted"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i/>
                <w:iCs/>
                <w:u w:val="dotted"/>
                <w:lang w:val="en-GB"/>
              </w:rPr>
            </w:pPr>
          </w:p>
        </w:tc>
        <w:tc>
          <w:tcPr>
            <w:tcW w:w="2258" w:type="dxa"/>
            <w:tcBorders>
              <w:top w:val="single" w:sz="12" w:space="0" w:color="auto"/>
              <w:lef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see</w:t>
            </w:r>
          </w:p>
        </w:tc>
        <w:tc>
          <w:tcPr>
            <w:tcW w:w="2447" w:type="dxa"/>
            <w:tcBorders>
              <w:top w:val="single" w:sz="12" w:space="0" w:color="auto"/>
              <w:righ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</w:tr>
      <w:tr w:rsidR="00463DA8" w:rsidRPr="000952FA">
        <w:trPr>
          <w:trHeight w:val="534"/>
        </w:trPr>
        <w:tc>
          <w:tcPr>
            <w:tcW w:w="2402" w:type="dxa"/>
            <w:tcBorders>
              <w:lef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enjoy</w:t>
            </w:r>
          </w:p>
        </w:tc>
        <w:tc>
          <w:tcPr>
            <w:tcW w:w="2258" w:type="dxa"/>
            <w:tcBorders>
              <w:righ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  <w:tc>
          <w:tcPr>
            <w:tcW w:w="2258" w:type="dxa"/>
            <w:tcBorders>
              <w:lef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have</w:t>
            </w:r>
          </w:p>
        </w:tc>
        <w:tc>
          <w:tcPr>
            <w:tcW w:w="2447" w:type="dxa"/>
            <w:tcBorders>
              <w:righ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</w:tr>
      <w:tr w:rsidR="00463DA8" w:rsidRPr="000952FA">
        <w:trPr>
          <w:trHeight w:val="550"/>
        </w:trPr>
        <w:tc>
          <w:tcPr>
            <w:tcW w:w="2402" w:type="dxa"/>
            <w:tcBorders>
              <w:lef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paint</w:t>
            </w:r>
          </w:p>
        </w:tc>
        <w:tc>
          <w:tcPr>
            <w:tcW w:w="2258" w:type="dxa"/>
            <w:tcBorders>
              <w:righ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  <w:tc>
          <w:tcPr>
            <w:tcW w:w="2258" w:type="dxa"/>
            <w:tcBorders>
              <w:lef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take</w:t>
            </w:r>
          </w:p>
        </w:tc>
        <w:tc>
          <w:tcPr>
            <w:tcW w:w="2447" w:type="dxa"/>
            <w:tcBorders>
              <w:righ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</w:tr>
      <w:tr w:rsidR="00463DA8" w:rsidRPr="000952FA">
        <w:trPr>
          <w:trHeight w:val="534"/>
        </w:trPr>
        <w:tc>
          <w:tcPr>
            <w:tcW w:w="2402" w:type="dxa"/>
            <w:tcBorders>
              <w:lef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believe</w:t>
            </w:r>
          </w:p>
        </w:tc>
        <w:tc>
          <w:tcPr>
            <w:tcW w:w="2258" w:type="dxa"/>
            <w:tcBorders>
              <w:righ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  <w:tc>
          <w:tcPr>
            <w:tcW w:w="2258" w:type="dxa"/>
            <w:tcBorders>
              <w:lef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write</w:t>
            </w:r>
          </w:p>
        </w:tc>
        <w:tc>
          <w:tcPr>
            <w:tcW w:w="2447" w:type="dxa"/>
            <w:tcBorders>
              <w:right w:val="single" w:sz="12" w:space="0" w:color="auto"/>
            </w:tcBorders>
            <w:shd w:val="clear" w:color="auto" w:fill="FDE9D9"/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</w:tr>
      <w:tr w:rsidR="00463DA8" w:rsidRPr="000952FA">
        <w:trPr>
          <w:trHeight w:val="550"/>
        </w:trPr>
        <w:tc>
          <w:tcPr>
            <w:tcW w:w="2402" w:type="dxa"/>
            <w:tcBorders>
              <w:left w:val="single" w:sz="12" w:space="0" w:color="auto"/>
              <w:bottom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study</w:t>
            </w:r>
          </w:p>
        </w:tc>
        <w:tc>
          <w:tcPr>
            <w:tcW w:w="2258" w:type="dxa"/>
            <w:tcBorders>
              <w:bottom w:val="single" w:sz="12" w:space="0" w:color="auto"/>
              <w:righ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  <w:tc>
          <w:tcPr>
            <w:tcW w:w="2258" w:type="dxa"/>
            <w:tcBorders>
              <w:left w:val="single" w:sz="12" w:space="0" w:color="auto"/>
              <w:bottom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en-GB"/>
              </w:rPr>
            </w:pPr>
            <w:r w:rsidRPr="000952FA">
              <w:rPr>
                <w:rFonts w:ascii="Calibri Light" w:hAnsi="Calibri Light" w:cs="Calibri Light"/>
                <w:b/>
                <w:bCs/>
                <w:lang w:val="en-GB"/>
              </w:rPr>
              <w:t>- go</w:t>
            </w:r>
          </w:p>
        </w:tc>
        <w:tc>
          <w:tcPr>
            <w:tcW w:w="2447" w:type="dxa"/>
            <w:tcBorders>
              <w:bottom w:val="single" w:sz="12" w:space="0" w:color="auto"/>
              <w:right w:val="single" w:sz="12" w:space="0" w:color="auto"/>
            </w:tcBorders>
          </w:tcPr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  <w:p w:rsidR="00463DA8" w:rsidRPr="000952FA" w:rsidRDefault="00463DA8" w:rsidP="00162CC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en-GB"/>
              </w:rPr>
            </w:pPr>
          </w:p>
        </w:tc>
      </w:tr>
    </w:tbl>
    <w:p w:rsidR="00463DA8" w:rsidRDefault="00463DA8" w:rsidP="00162CC8">
      <w:pPr>
        <w:rPr>
          <w:sz w:val="28"/>
          <w:szCs w:val="28"/>
        </w:rPr>
      </w:pPr>
    </w:p>
    <w:p w:rsidR="00463DA8" w:rsidRPr="00162CC8" w:rsidRDefault="00463DA8" w:rsidP="00162CC8">
      <w:pPr>
        <w:rPr>
          <w:sz w:val="28"/>
          <w:szCs w:val="28"/>
        </w:rPr>
      </w:pPr>
    </w:p>
    <w:p w:rsidR="00463DA8" w:rsidRPr="00162CC8" w:rsidRDefault="00463DA8" w:rsidP="00162CC8">
      <w:pPr>
        <w:rPr>
          <w:sz w:val="28"/>
          <w:szCs w:val="28"/>
        </w:rPr>
      </w:pPr>
    </w:p>
    <w:p w:rsidR="00463DA8" w:rsidRPr="00162CC8" w:rsidRDefault="00463DA8" w:rsidP="00162CC8">
      <w:pPr>
        <w:rPr>
          <w:sz w:val="28"/>
          <w:szCs w:val="28"/>
        </w:rPr>
      </w:pPr>
    </w:p>
    <w:p w:rsidR="00463DA8" w:rsidRPr="00162CC8" w:rsidRDefault="00463DA8" w:rsidP="00162CC8">
      <w:pPr>
        <w:rPr>
          <w:sz w:val="28"/>
          <w:szCs w:val="28"/>
        </w:rPr>
      </w:pPr>
    </w:p>
    <w:p w:rsidR="00463DA8" w:rsidRDefault="00463DA8" w:rsidP="00162CC8">
      <w:pPr>
        <w:rPr>
          <w:sz w:val="28"/>
          <w:szCs w:val="28"/>
        </w:rPr>
      </w:pPr>
    </w:p>
    <w:p w:rsidR="00463DA8" w:rsidRPr="00162CC8" w:rsidRDefault="00463DA8" w:rsidP="00162CC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2" w:history="1">
        <w:r w:rsidRPr="004A1936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463DA8" w:rsidRPr="00162CC8" w:rsidSect="00162CC8">
      <w:pgSz w:w="11906" w:h="16838"/>
      <w:pgMar w:top="720" w:right="720" w:bottom="540" w:left="720" w:header="708" w:footer="708" w:gutter="0"/>
      <w:cols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DA8" w:rsidRDefault="00463DA8" w:rsidP="00753DFC">
      <w:pPr>
        <w:spacing w:after="0" w:line="240" w:lineRule="auto"/>
      </w:pPr>
      <w:r>
        <w:separator/>
      </w:r>
    </w:p>
  </w:endnote>
  <w:endnote w:type="continuationSeparator" w:id="1">
    <w:p w:rsidR="00463DA8" w:rsidRDefault="00463DA8" w:rsidP="0075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DA8" w:rsidRDefault="00463DA8" w:rsidP="00753DFC">
      <w:pPr>
        <w:spacing w:after="0" w:line="240" w:lineRule="auto"/>
      </w:pPr>
      <w:r>
        <w:separator/>
      </w:r>
    </w:p>
  </w:footnote>
  <w:footnote w:type="continuationSeparator" w:id="1">
    <w:p w:rsidR="00463DA8" w:rsidRDefault="00463DA8" w:rsidP="00753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17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">
    <w:nsid w:val="0DED7664"/>
    <w:multiLevelType w:val="hybridMultilevel"/>
    <w:tmpl w:val="043CE324"/>
    <w:lvl w:ilvl="0" w:tplc="44A2543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1AF0BA5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2771659"/>
    <w:multiLevelType w:val="hybridMultilevel"/>
    <w:tmpl w:val="F45C27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C4B3295"/>
    <w:multiLevelType w:val="hybridMultilevel"/>
    <w:tmpl w:val="68E6BB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0733F5"/>
    <w:multiLevelType w:val="hybridMultilevel"/>
    <w:tmpl w:val="EB56D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77797"/>
    <w:multiLevelType w:val="hybridMultilevel"/>
    <w:tmpl w:val="86A01E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585"/>
    <w:multiLevelType w:val="hybridMultilevel"/>
    <w:tmpl w:val="053C3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B47BA"/>
    <w:multiLevelType w:val="hybridMultilevel"/>
    <w:tmpl w:val="A10E122A"/>
    <w:lvl w:ilvl="0" w:tplc="041F0009">
      <w:start w:val="1"/>
      <w:numFmt w:val="bullet"/>
      <w:lvlText w:val=""/>
      <w:lvlJc w:val="left"/>
      <w:pPr>
        <w:ind w:left="1027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99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171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1243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1315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1387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1459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1531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6032" w:hanging="360"/>
      </w:pPr>
      <w:rPr>
        <w:rFonts w:ascii="Wingdings" w:hAnsi="Wingdings" w:cs="Wingdings" w:hint="default"/>
      </w:rPr>
    </w:lvl>
  </w:abstractNum>
  <w:abstractNum w:abstractNumId="9">
    <w:nsid w:val="2BAB79E5"/>
    <w:multiLevelType w:val="hybridMultilevel"/>
    <w:tmpl w:val="2EA49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62321EE"/>
    <w:multiLevelType w:val="hybridMultilevel"/>
    <w:tmpl w:val="F27050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451E2"/>
    <w:multiLevelType w:val="hybridMultilevel"/>
    <w:tmpl w:val="0B08B7DE"/>
    <w:lvl w:ilvl="0" w:tplc="21A4F8B6">
      <w:start w:val="6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5" w:hanging="360"/>
      </w:pPr>
    </w:lvl>
    <w:lvl w:ilvl="2" w:tplc="041F001B">
      <w:start w:val="1"/>
      <w:numFmt w:val="lowerRoman"/>
      <w:lvlText w:val="%3."/>
      <w:lvlJc w:val="right"/>
      <w:pPr>
        <w:ind w:left="2865" w:hanging="180"/>
      </w:pPr>
    </w:lvl>
    <w:lvl w:ilvl="3" w:tplc="041F000F">
      <w:start w:val="1"/>
      <w:numFmt w:val="decimal"/>
      <w:lvlText w:val="%4."/>
      <w:lvlJc w:val="left"/>
      <w:pPr>
        <w:ind w:left="3585" w:hanging="360"/>
      </w:pPr>
    </w:lvl>
    <w:lvl w:ilvl="4" w:tplc="041F0019">
      <w:start w:val="1"/>
      <w:numFmt w:val="lowerLetter"/>
      <w:lvlText w:val="%5."/>
      <w:lvlJc w:val="left"/>
      <w:pPr>
        <w:ind w:left="4305" w:hanging="360"/>
      </w:pPr>
    </w:lvl>
    <w:lvl w:ilvl="5" w:tplc="041F001B">
      <w:start w:val="1"/>
      <w:numFmt w:val="lowerRoman"/>
      <w:lvlText w:val="%6."/>
      <w:lvlJc w:val="right"/>
      <w:pPr>
        <w:ind w:left="5025" w:hanging="180"/>
      </w:pPr>
    </w:lvl>
    <w:lvl w:ilvl="6" w:tplc="041F000F">
      <w:start w:val="1"/>
      <w:numFmt w:val="decimal"/>
      <w:lvlText w:val="%7."/>
      <w:lvlJc w:val="left"/>
      <w:pPr>
        <w:ind w:left="5745" w:hanging="360"/>
      </w:pPr>
    </w:lvl>
    <w:lvl w:ilvl="7" w:tplc="041F0019">
      <w:start w:val="1"/>
      <w:numFmt w:val="lowerLetter"/>
      <w:lvlText w:val="%8."/>
      <w:lvlJc w:val="left"/>
      <w:pPr>
        <w:ind w:left="6465" w:hanging="360"/>
      </w:pPr>
    </w:lvl>
    <w:lvl w:ilvl="8" w:tplc="041F001B">
      <w:start w:val="1"/>
      <w:numFmt w:val="lowerRoman"/>
      <w:lvlText w:val="%9."/>
      <w:lvlJc w:val="right"/>
      <w:pPr>
        <w:ind w:left="7185" w:hanging="180"/>
      </w:pPr>
    </w:lvl>
  </w:abstractNum>
  <w:abstractNum w:abstractNumId="12">
    <w:nsid w:val="5DFF518F"/>
    <w:multiLevelType w:val="hybridMultilevel"/>
    <w:tmpl w:val="E7C6385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70DC"/>
    <w:multiLevelType w:val="hybridMultilevel"/>
    <w:tmpl w:val="E0607A06"/>
    <w:lvl w:ilvl="0" w:tplc="A3241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A2AE8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F1842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13A7C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A6832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FF87FA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DE853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82CAA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68EF41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>
    <w:nsid w:val="6B990EAD"/>
    <w:multiLevelType w:val="hybridMultilevel"/>
    <w:tmpl w:val="0E484C12"/>
    <w:lvl w:ilvl="0" w:tplc="BD86614A">
      <w:start w:val="1"/>
      <w:numFmt w:val="upperLetter"/>
      <w:lvlText w:val="%1)"/>
      <w:lvlJc w:val="left"/>
      <w:pPr>
        <w:ind w:left="21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72A45A2F"/>
    <w:multiLevelType w:val="hybridMultilevel"/>
    <w:tmpl w:val="FCF841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5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13"/>
  </w:num>
  <w:num w:numId="10">
    <w:abstractNumId w:val="0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656"/>
    <w:rsid w:val="0001287E"/>
    <w:rsid w:val="00036122"/>
    <w:rsid w:val="000548C5"/>
    <w:rsid w:val="00064F37"/>
    <w:rsid w:val="000676FF"/>
    <w:rsid w:val="0007025E"/>
    <w:rsid w:val="000761D5"/>
    <w:rsid w:val="000952FA"/>
    <w:rsid w:val="00117D81"/>
    <w:rsid w:val="0012028F"/>
    <w:rsid w:val="00120CCE"/>
    <w:rsid w:val="00131FB6"/>
    <w:rsid w:val="00136A4C"/>
    <w:rsid w:val="00162CC8"/>
    <w:rsid w:val="001D7655"/>
    <w:rsid w:val="001E378F"/>
    <w:rsid w:val="001F7A8E"/>
    <w:rsid w:val="002022C5"/>
    <w:rsid w:val="002559C4"/>
    <w:rsid w:val="0028770F"/>
    <w:rsid w:val="002E0A9D"/>
    <w:rsid w:val="002E60DD"/>
    <w:rsid w:val="002F4934"/>
    <w:rsid w:val="00341426"/>
    <w:rsid w:val="00396F6A"/>
    <w:rsid w:val="003A3CD6"/>
    <w:rsid w:val="003F0127"/>
    <w:rsid w:val="003F33A9"/>
    <w:rsid w:val="00415F8F"/>
    <w:rsid w:val="004276ED"/>
    <w:rsid w:val="004333DD"/>
    <w:rsid w:val="004370EF"/>
    <w:rsid w:val="00456EE2"/>
    <w:rsid w:val="00463DA8"/>
    <w:rsid w:val="00470945"/>
    <w:rsid w:val="0048354D"/>
    <w:rsid w:val="004A1936"/>
    <w:rsid w:val="004B196D"/>
    <w:rsid w:val="005442A6"/>
    <w:rsid w:val="005563F6"/>
    <w:rsid w:val="00565DAF"/>
    <w:rsid w:val="00567EFE"/>
    <w:rsid w:val="00597235"/>
    <w:rsid w:val="005D529C"/>
    <w:rsid w:val="005E76A4"/>
    <w:rsid w:val="006670A2"/>
    <w:rsid w:val="00675656"/>
    <w:rsid w:val="006B2226"/>
    <w:rsid w:val="006C1A89"/>
    <w:rsid w:val="0071472D"/>
    <w:rsid w:val="0071517B"/>
    <w:rsid w:val="00721900"/>
    <w:rsid w:val="00753DFC"/>
    <w:rsid w:val="00780439"/>
    <w:rsid w:val="007820A9"/>
    <w:rsid w:val="00796C34"/>
    <w:rsid w:val="007E2CEA"/>
    <w:rsid w:val="007F139C"/>
    <w:rsid w:val="00802267"/>
    <w:rsid w:val="00821758"/>
    <w:rsid w:val="00857407"/>
    <w:rsid w:val="00876F50"/>
    <w:rsid w:val="00894732"/>
    <w:rsid w:val="008A7205"/>
    <w:rsid w:val="00935CCE"/>
    <w:rsid w:val="00992327"/>
    <w:rsid w:val="009D632C"/>
    <w:rsid w:val="009E60FA"/>
    <w:rsid w:val="00A217A8"/>
    <w:rsid w:val="00A25136"/>
    <w:rsid w:val="00A5549E"/>
    <w:rsid w:val="00A863E7"/>
    <w:rsid w:val="00A94750"/>
    <w:rsid w:val="00A97A3B"/>
    <w:rsid w:val="00AB1EEA"/>
    <w:rsid w:val="00AE3A36"/>
    <w:rsid w:val="00B00B74"/>
    <w:rsid w:val="00B376D5"/>
    <w:rsid w:val="00B53B97"/>
    <w:rsid w:val="00B85049"/>
    <w:rsid w:val="00BC0DB9"/>
    <w:rsid w:val="00BE41BD"/>
    <w:rsid w:val="00C14BFD"/>
    <w:rsid w:val="00C57E92"/>
    <w:rsid w:val="00CC69FF"/>
    <w:rsid w:val="00D02DA8"/>
    <w:rsid w:val="00D34849"/>
    <w:rsid w:val="00D60106"/>
    <w:rsid w:val="00D60F2A"/>
    <w:rsid w:val="00D66236"/>
    <w:rsid w:val="00D86BB0"/>
    <w:rsid w:val="00D937D0"/>
    <w:rsid w:val="00D97A90"/>
    <w:rsid w:val="00E21B79"/>
    <w:rsid w:val="00E42AB5"/>
    <w:rsid w:val="00E67585"/>
    <w:rsid w:val="00E7537F"/>
    <w:rsid w:val="00E8052B"/>
    <w:rsid w:val="00ED29A8"/>
    <w:rsid w:val="00F54345"/>
    <w:rsid w:val="00F56F9C"/>
    <w:rsid w:val="00FB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656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76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7655"/>
    <w:rPr>
      <w:rFonts w:ascii="Times New Roman" w:hAnsi="Times New Roman" w:cs="Times New Roman"/>
      <w:b/>
      <w:bCs/>
      <w:noProof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67565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19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B196D"/>
    <w:pPr>
      <w:ind w:left="720"/>
    </w:pPr>
  </w:style>
  <w:style w:type="table" w:styleId="LightGrid-Accent4">
    <w:name w:val="Light Grid Accent 4"/>
    <w:basedOn w:val="TableNormal"/>
    <w:uiPriority w:val="99"/>
    <w:rsid w:val="001D7655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styleId="NoSpacing">
    <w:name w:val="No Spacing"/>
    <w:link w:val="NoSpacingChar"/>
    <w:uiPriority w:val="99"/>
    <w:qFormat/>
    <w:rsid w:val="001D7655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53DFC"/>
  </w:style>
  <w:style w:type="paragraph" w:styleId="Footer">
    <w:name w:val="footer"/>
    <w:basedOn w:val="Normal"/>
    <w:link w:val="FooterChar"/>
    <w:uiPriority w:val="99"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53DFC"/>
  </w:style>
  <w:style w:type="character" w:customStyle="1" w:styleId="st">
    <w:name w:val="st"/>
    <w:basedOn w:val="DefaultParagraphFont"/>
    <w:uiPriority w:val="99"/>
    <w:rsid w:val="00E8052B"/>
  </w:style>
  <w:style w:type="character" w:customStyle="1" w:styleId="NoSpacingChar">
    <w:name w:val="No Spacing Char"/>
    <w:basedOn w:val="DefaultParagraphFont"/>
    <w:link w:val="NoSpacing"/>
    <w:uiPriority w:val="99"/>
    <w:locked/>
    <w:rsid w:val="00162CC8"/>
    <w:rPr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rsid w:val="003F33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2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2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259</Words>
  <Characters>1477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2016 - 2017 ACADEMIC YEAR HARPUT EKREM UZEL SECONDARY SCHOOL</dc:title>
  <dc:subject/>
  <dc:creator>Omer</dc:creator>
  <cp:keywords/>
  <dc:description/>
  <cp:lastModifiedBy>edanur</cp:lastModifiedBy>
  <cp:revision>3</cp:revision>
  <cp:lastPrinted>2013-10-31T06:21:00Z</cp:lastPrinted>
  <dcterms:created xsi:type="dcterms:W3CDTF">2016-10-22T16:23:00Z</dcterms:created>
  <dcterms:modified xsi:type="dcterms:W3CDTF">2016-10-23T13:08:00Z</dcterms:modified>
</cp:coreProperties>
</file>