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BD" w:rsidRPr="006A662E" w:rsidRDefault="00BE0DBD" w:rsidP="00967EC2">
      <w:pPr>
        <w:pStyle w:val="Header"/>
        <w:jc w:val="center"/>
        <w:rPr>
          <w:rFonts w:ascii="Cambria" w:hAnsi="Cambria" w:cs="Cambria"/>
          <w:b/>
          <w:bCs/>
          <w:sz w:val="28"/>
          <w:szCs w:val="28"/>
        </w:rPr>
      </w:pPr>
      <w:r>
        <w:rPr>
          <w:rFonts w:ascii="Cambria" w:hAnsi="Cambria" w:cs="Cambria"/>
          <w:b/>
          <w:bCs/>
          <w:sz w:val="28"/>
          <w:szCs w:val="28"/>
        </w:rPr>
        <w:t>……</w:t>
      </w:r>
      <w:r w:rsidRPr="006A662E">
        <w:rPr>
          <w:rFonts w:ascii="Cambria" w:hAnsi="Cambria" w:cs="Cambria"/>
          <w:b/>
          <w:bCs/>
          <w:sz w:val="28"/>
          <w:szCs w:val="28"/>
        </w:rPr>
        <w:t xml:space="preserve"> SECONDARY SCHOOL </w:t>
      </w:r>
      <w:r>
        <w:rPr>
          <w:rFonts w:ascii="Cambria" w:hAnsi="Cambria" w:cs="Cambria"/>
          <w:b/>
          <w:bCs/>
          <w:sz w:val="28"/>
          <w:szCs w:val="28"/>
        </w:rPr>
        <w:t xml:space="preserve">2016-2017 </w:t>
      </w:r>
      <w:r w:rsidRPr="006A662E">
        <w:rPr>
          <w:rFonts w:ascii="Cambria" w:hAnsi="Cambria" w:cs="Cambria"/>
          <w:b/>
          <w:bCs/>
          <w:sz w:val="28"/>
          <w:szCs w:val="28"/>
        </w:rPr>
        <w:t xml:space="preserve">  7th GRADE </w:t>
      </w:r>
    </w:p>
    <w:p w:rsidR="00BE0DBD" w:rsidRPr="006A662E" w:rsidRDefault="00BE0DBD" w:rsidP="00967EC2">
      <w:pPr>
        <w:pStyle w:val="Header"/>
        <w:jc w:val="center"/>
        <w:rPr>
          <w:rFonts w:ascii="Cambria" w:hAnsi="Cambria" w:cs="Cambria"/>
          <w:b/>
          <w:bCs/>
          <w:sz w:val="28"/>
          <w:szCs w:val="28"/>
        </w:rPr>
      </w:pPr>
      <w:r w:rsidRPr="006A662E">
        <w:rPr>
          <w:rFonts w:ascii="Cambria" w:hAnsi="Cambria" w:cs="Cambria"/>
          <w:b/>
          <w:bCs/>
          <w:sz w:val="28"/>
          <w:szCs w:val="28"/>
        </w:rPr>
        <w:t>1st TERM 1st WRITTEN EXAM</w:t>
      </w:r>
    </w:p>
    <w:p w:rsidR="00BE0DBD" w:rsidRPr="004106B4" w:rsidRDefault="00BE0DBD" w:rsidP="009A6617"/>
    <w:p w:rsidR="00BE0DBD" w:rsidRPr="004106B4" w:rsidRDefault="00BE0DBD" w:rsidP="009A6617">
      <w:r w:rsidRPr="004106B4">
        <w:t xml:space="preserve"> NAME:                            SURNAME:                                 NUMBER:    </w:t>
      </w:r>
    </w:p>
    <w:p w:rsidR="00BE0DBD" w:rsidRPr="008A3F95" w:rsidRDefault="00BE0DBD" w:rsidP="004106B4">
      <w:r w:rsidRPr="004106B4">
        <w:t xml:space="preserve">              </w:t>
      </w:r>
    </w:p>
    <w:p w:rsidR="00BE0DBD" w:rsidRDefault="00BE0DBD" w:rsidP="003D3AAA">
      <w:pPr>
        <w:numPr>
          <w:ilvl w:val="0"/>
          <w:numId w:val="1"/>
        </w:numPr>
        <w:rPr>
          <w:b/>
          <w:bCs/>
        </w:rPr>
      </w:pPr>
      <w:r w:rsidRPr="004106B4">
        <w:rPr>
          <w:b/>
          <w:bCs/>
        </w:rPr>
        <w:t>Categorize the words .  2x10=20 pts</w:t>
      </w:r>
    </w:p>
    <w:p w:rsidR="00BE0DBD" w:rsidRPr="003D3AAA" w:rsidRDefault="00BE0DBD" w:rsidP="003D3AAA">
      <w:pPr>
        <w:ind w:left="360"/>
        <w:rPr>
          <w:b/>
          <w:bCs/>
        </w:rPr>
      </w:pPr>
    </w:p>
    <w:p w:rsidR="00BE0DBD" w:rsidRDefault="00BE0DBD" w:rsidP="003D3AAA">
      <w:pPr>
        <w:rPr>
          <w:b/>
          <w:bCs/>
        </w:rPr>
      </w:pPr>
      <w:r>
        <w:rPr>
          <w:noProof/>
        </w:rPr>
        <w:pict>
          <v:roundrect id="_x0000_s1026" style="position:absolute;margin-left:50.25pt;margin-top:3.65pt;width:420pt;height:56.25pt;z-index:251658240" arcsize="10923f">
            <v:textbox>
              <w:txbxContent>
                <w:p w:rsidR="00BE0DBD" w:rsidRPr="00A96389" w:rsidRDefault="00BE0DBD" w:rsidP="003D3AAA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/>
                    </w:rPr>
                  </w:pP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beautiful  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 punctual  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 medium height  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-</w:t>
                  </w:r>
                  <w:r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 selfish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 -  honest   - tall</w:t>
                  </w:r>
                </w:p>
                <w:p w:rsidR="00BE0DBD" w:rsidRPr="00A96389" w:rsidRDefault="00BE0DBD" w:rsidP="003D3AAA">
                  <w:pPr>
                    <w:jc w:val="center"/>
                    <w:rPr>
                      <w:rFonts w:ascii="Calibri" w:hAnsi="Calibri" w:cs="Calibri"/>
                      <w:b/>
                      <w:bCs/>
                      <w:lang w:val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short 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-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overweight  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-  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>forgetful  -</w:t>
                  </w:r>
                  <w:r w:rsidRPr="00A96389">
                    <w:rPr>
                      <w:b/>
                      <w:bCs/>
                      <w:lang w:val="en-US"/>
                    </w:rPr>
                    <w:t xml:space="preserve"> </w:t>
                  </w:r>
                  <w:r w:rsidRPr="00A96389">
                    <w:rPr>
                      <w:rFonts w:ascii="Calibri" w:hAnsi="Calibri" w:cs="Calibri"/>
                      <w:b/>
                      <w:bCs/>
                      <w:lang w:val="en-US"/>
                    </w:rPr>
                    <w:t xml:space="preserve"> stubborn</w:t>
                  </w:r>
                </w:p>
                <w:p w:rsidR="00BE0DBD" w:rsidRDefault="00BE0DBD" w:rsidP="003D3AAA"/>
              </w:txbxContent>
            </v:textbox>
          </v:roundrect>
        </w:pict>
      </w:r>
    </w:p>
    <w:p w:rsidR="00BE0DBD" w:rsidRPr="00A96389" w:rsidRDefault="00BE0DBD" w:rsidP="003D3AAA"/>
    <w:p w:rsidR="00BE0DBD" w:rsidRDefault="00BE0DBD" w:rsidP="003D3AAA"/>
    <w:p w:rsidR="00BE0DBD" w:rsidRDefault="00BE0DBD" w:rsidP="003D3AAA"/>
    <w:p w:rsidR="00BE0DBD" w:rsidRDefault="00BE0DBD" w:rsidP="003D3AAA"/>
    <w:p w:rsidR="00BE0DBD" w:rsidRPr="00A96389" w:rsidRDefault="00BE0DBD" w:rsidP="003D3AAA">
      <w:pPr>
        <w:tabs>
          <w:tab w:val="left" w:pos="6570"/>
        </w:tabs>
        <w:rPr>
          <w:i/>
          <w:iCs/>
        </w:rPr>
      </w:pPr>
      <w:r>
        <w:rPr>
          <w:noProof/>
        </w:rPr>
        <w:pict>
          <v:roundrect id="_x0000_s1027" style="position:absolute;margin-left:267pt;margin-top:19.9pt;width:257.25pt;height:66.05pt;z-index:251660288" arcsize="10923f">
            <v:textbox>
              <w:txbxContent>
                <w:p w:rsidR="00BE0DBD" w:rsidRDefault="00BE0DBD" w:rsidP="003D3AAA">
                  <w:r>
                    <w:t>1-                                2-                            3-</w:t>
                  </w:r>
                </w:p>
                <w:p w:rsidR="00BE0DBD" w:rsidRDefault="00BE0DBD" w:rsidP="003D3AAA">
                  <w:r>
                    <w:t xml:space="preserve">4-                                5-                            </w:t>
                  </w:r>
                </w:p>
                <w:p w:rsidR="00BE0DBD" w:rsidRDefault="00BE0DBD" w:rsidP="003D3AAA"/>
              </w:txbxContent>
            </v:textbox>
          </v:roundrect>
        </w:pict>
      </w:r>
      <w:r>
        <w:rPr>
          <w:noProof/>
        </w:rPr>
        <w:pict>
          <v:roundrect id="_x0000_s1028" style="position:absolute;margin-left:4.5pt;margin-top:19.9pt;width:255.75pt;height:66.05pt;z-index:251659264" arcsize="10923f">
            <v:textbox>
              <w:txbxContent>
                <w:p w:rsidR="00BE0DBD" w:rsidRDefault="00BE0DBD" w:rsidP="003D3AAA">
                  <w:r>
                    <w:t>1-                                2-                            3-</w:t>
                  </w:r>
                </w:p>
                <w:p w:rsidR="00BE0DBD" w:rsidRDefault="00BE0DBD" w:rsidP="003D3AAA">
                  <w:r>
                    <w:t xml:space="preserve">4-                                5-                            </w:t>
                  </w:r>
                </w:p>
              </w:txbxContent>
            </v:textbox>
          </v:roundrect>
        </w:pict>
      </w:r>
      <w:r w:rsidRPr="00A96389">
        <w:rPr>
          <w:i/>
          <w:iCs/>
        </w:rPr>
        <w:t xml:space="preserve">                                 PERSONALITY</w:t>
      </w:r>
      <w:r w:rsidRPr="00A96389">
        <w:rPr>
          <w:i/>
          <w:iCs/>
        </w:rPr>
        <w:tab/>
        <w:t xml:space="preserve">   PHYSICAL APPEARENCE</w:t>
      </w:r>
    </w:p>
    <w:p w:rsidR="00BE0DBD" w:rsidRDefault="00BE0DBD" w:rsidP="003D3AAA">
      <w:pPr>
        <w:tabs>
          <w:tab w:val="left" w:pos="6045"/>
        </w:tabs>
      </w:pPr>
      <w:r>
        <w:tab/>
      </w:r>
    </w:p>
    <w:p w:rsidR="00BE0DBD" w:rsidRPr="00A96389" w:rsidRDefault="00BE0DBD" w:rsidP="003D3AAA"/>
    <w:p w:rsidR="00BE0DBD" w:rsidRPr="004106B4" w:rsidRDefault="00BE0DBD" w:rsidP="00017A7C">
      <w:pPr>
        <w:rPr>
          <w:b/>
          <w:bCs/>
        </w:rPr>
      </w:pPr>
    </w:p>
    <w:p w:rsidR="00BE0DBD" w:rsidRPr="004106B4" w:rsidRDefault="00BE0DBD" w:rsidP="00881E2A">
      <w:pPr>
        <w:spacing w:line="360" w:lineRule="auto"/>
        <w:rPr>
          <w:color w:val="333333"/>
        </w:rPr>
      </w:pPr>
    </w:p>
    <w:p w:rsidR="00BE0DBD" w:rsidRPr="004106B4" w:rsidRDefault="00BE0DBD"/>
    <w:p w:rsidR="00BE0DBD" w:rsidRPr="004106B4" w:rsidRDefault="00BE0DBD" w:rsidP="002F282B">
      <w:pPr>
        <w:rPr>
          <w:b/>
          <w:bCs/>
        </w:rPr>
      </w:pPr>
    </w:p>
    <w:p w:rsidR="00BE0DBD" w:rsidRPr="004106B4" w:rsidRDefault="00BE0DBD" w:rsidP="002F282B">
      <w:pPr>
        <w:rPr>
          <w:b/>
          <w:bCs/>
        </w:rPr>
      </w:pPr>
      <w:r w:rsidRPr="004106B4">
        <w:rPr>
          <w:b/>
          <w:bCs/>
        </w:rPr>
        <w:t xml:space="preserve">B) Match the sentences to the pictures.  </w:t>
      </w:r>
      <w:r>
        <w:rPr>
          <w:b/>
          <w:bCs/>
        </w:rPr>
        <w:t>2x5=1</w:t>
      </w:r>
      <w:r w:rsidRPr="004106B4">
        <w:rPr>
          <w:b/>
          <w:bCs/>
        </w:rPr>
        <w:t>0</w:t>
      </w:r>
    </w:p>
    <w:p w:rsidR="00BE0DBD" w:rsidRPr="004106B4" w:rsidRDefault="00BE0DBD" w:rsidP="00AF6CBA">
      <w:pPr>
        <w:rPr>
          <w:b/>
          <w:bCs/>
        </w:rPr>
      </w:pPr>
      <w:r w:rsidRPr="004106B4">
        <w:rPr>
          <w:b/>
          <w:bCs/>
        </w:rPr>
        <w:t>1-</w:t>
      </w:r>
      <w:r w:rsidRPr="003F676B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indir" style="width:78pt;height:69pt;visibility:visible">
            <v:imagedata r:id="rId7" o:title=""/>
          </v:shape>
        </w:pict>
      </w:r>
      <w:r w:rsidRPr="004106B4">
        <w:rPr>
          <w:b/>
          <w:bCs/>
        </w:rPr>
        <w:t xml:space="preserve"> 2-</w:t>
      </w:r>
      <w:r w:rsidRPr="003F676B">
        <w:rPr>
          <w:b/>
          <w:bCs/>
          <w:noProof/>
        </w:rPr>
        <w:pict>
          <v:shape id="Resim 2" o:spid="_x0000_i1026" type="#_x0000_t75" alt="indir (4)" style="width:48.75pt;height:106.5pt;visibility:visible">
            <v:imagedata r:id="rId8" o:title=""/>
          </v:shape>
        </w:pict>
      </w:r>
      <w:r w:rsidRPr="004106B4">
        <w:rPr>
          <w:b/>
          <w:bCs/>
        </w:rPr>
        <w:t xml:space="preserve">  3-</w:t>
      </w:r>
      <w:r w:rsidRPr="003F676B">
        <w:rPr>
          <w:b/>
          <w:bCs/>
          <w:noProof/>
        </w:rPr>
        <w:pict>
          <v:shape id="Resim 3" o:spid="_x0000_i1027" type="#_x0000_t75" alt="indir (3)" style="width:78pt;height:90pt;visibility:visible">
            <v:imagedata r:id="rId9" o:title=""/>
          </v:shape>
        </w:pict>
      </w:r>
      <w:r w:rsidRPr="004106B4">
        <w:rPr>
          <w:b/>
          <w:bCs/>
        </w:rPr>
        <w:t xml:space="preserve">  4-</w:t>
      </w:r>
      <w:r w:rsidRPr="003F676B">
        <w:rPr>
          <w:b/>
          <w:bCs/>
          <w:noProof/>
        </w:rPr>
        <w:pict>
          <v:shape id="Resim 4" o:spid="_x0000_i1028" type="#_x0000_t75" alt="11971025761145913554johnny_automatic_short_haircut_combed_forward" style="width:65.25pt;height:88.5pt;visibility:visible">
            <v:imagedata r:id="rId10" o:title=""/>
          </v:shape>
        </w:pict>
      </w:r>
      <w:r w:rsidRPr="004106B4">
        <w:rPr>
          <w:b/>
          <w:bCs/>
        </w:rPr>
        <w:t xml:space="preserve">  5- </w:t>
      </w:r>
      <w:r w:rsidRPr="003F676B">
        <w:rPr>
          <w:b/>
          <w:bCs/>
          <w:noProof/>
        </w:rPr>
        <w:pict>
          <v:shape id="Resim 5" o:spid="_x0000_i1029" type="#_x0000_t75" alt="indir (2)" style="width:89.25pt;height:84pt;visibility:visible">
            <v:imagedata r:id="rId11" o:title=""/>
          </v:shape>
        </w:pict>
      </w:r>
      <w:r w:rsidRPr="004106B4">
        <w:rPr>
          <w:b/>
          <w:bCs/>
        </w:rPr>
        <w:t xml:space="preserve">    </w:t>
      </w:r>
    </w:p>
    <w:p w:rsidR="00BE0DBD" w:rsidRPr="004106B4" w:rsidRDefault="00BE0DBD" w:rsidP="00AF6CBA">
      <w:pPr>
        <w:rPr>
          <w:b/>
          <w:bCs/>
        </w:rPr>
      </w:pPr>
    </w:p>
    <w:p w:rsidR="00BE0DBD" w:rsidRPr="004106B4" w:rsidRDefault="00BE0DBD" w:rsidP="00AF6CBA">
      <w:r w:rsidRPr="004106B4">
        <w:rPr>
          <w:b/>
          <w:bCs/>
        </w:rPr>
        <w:t xml:space="preserve">     a- </w:t>
      </w:r>
      <w:r w:rsidRPr="004106B4">
        <w:t>Mr. Smith likes to eat. He is overweight…………….</w:t>
      </w:r>
    </w:p>
    <w:p w:rsidR="00BE0DBD" w:rsidRPr="004106B4" w:rsidRDefault="00BE0DBD" w:rsidP="00AF6CBA">
      <w:r w:rsidRPr="004106B4">
        <w:rPr>
          <w:b/>
          <w:bCs/>
        </w:rPr>
        <w:t xml:space="preserve">     b- </w:t>
      </w:r>
      <w:r w:rsidRPr="004106B4">
        <w:t>Kate is a student. She has got blonde and long hair……………</w:t>
      </w:r>
    </w:p>
    <w:p w:rsidR="00BE0DBD" w:rsidRPr="004106B4" w:rsidRDefault="00BE0DBD" w:rsidP="00AF6CBA">
      <w:r w:rsidRPr="004106B4">
        <w:rPr>
          <w:b/>
          <w:bCs/>
        </w:rPr>
        <w:t xml:space="preserve">     c- </w:t>
      </w:r>
      <w:r w:rsidRPr="004106B4">
        <w:t>Ahmet changed his style.He has got short hair…………..</w:t>
      </w:r>
    </w:p>
    <w:p w:rsidR="00BE0DBD" w:rsidRPr="004106B4" w:rsidRDefault="00BE0DBD" w:rsidP="00AF6CBA">
      <w:r w:rsidRPr="004106B4">
        <w:rPr>
          <w:b/>
          <w:bCs/>
        </w:rPr>
        <w:t xml:space="preserve">     d- </w:t>
      </w:r>
      <w:r w:rsidRPr="004106B4">
        <w:t>Büşra has got curly hair………………..</w:t>
      </w:r>
    </w:p>
    <w:p w:rsidR="00BE0DBD" w:rsidRPr="00552631" w:rsidRDefault="00BE0DBD" w:rsidP="005F4BAF">
      <w:pPr>
        <w:sectPr w:rsidR="00BE0DBD" w:rsidRPr="00552631" w:rsidSect="008A3F95">
          <w:footerReference w:type="default" r:id="rId12"/>
          <w:pgSz w:w="11906" w:h="16838"/>
          <w:pgMar w:top="426" w:right="1417" w:bottom="284" w:left="709" w:header="708" w:footer="708" w:gutter="0"/>
          <w:cols w:space="708"/>
          <w:docGrid w:linePitch="360"/>
        </w:sectPr>
      </w:pPr>
      <w:r w:rsidRPr="004106B4">
        <w:rPr>
          <w:b/>
          <w:bCs/>
        </w:rPr>
        <w:t xml:space="preserve">     e- </w:t>
      </w:r>
      <w:r w:rsidRPr="004106B4">
        <w:t>Ajda wants to be a model. She is slim and tall………….</w:t>
      </w:r>
    </w:p>
    <w:p w:rsidR="00BE0DBD" w:rsidRDefault="00BE0DBD" w:rsidP="008A3F95">
      <w:pPr>
        <w:pStyle w:val="ListParagraph"/>
        <w:spacing w:after="0" w:afterAutospacing="0"/>
        <w:rPr>
          <w:b/>
          <w:bCs/>
        </w:rPr>
        <w:sectPr w:rsidR="00BE0DBD" w:rsidSect="008A3F95">
          <w:type w:val="continuous"/>
          <w:pgSz w:w="11906" w:h="16838"/>
          <w:pgMar w:top="709" w:right="1417" w:bottom="1417" w:left="709" w:header="708" w:footer="708" w:gutter="0"/>
          <w:cols w:space="708"/>
          <w:docGrid w:linePitch="360"/>
        </w:sectPr>
      </w:pPr>
    </w:p>
    <w:p w:rsidR="00BE0DBD" w:rsidRPr="004106B4" w:rsidRDefault="00BE0DBD" w:rsidP="004106B4">
      <w:pPr>
        <w:ind w:right="-828"/>
        <w:rPr>
          <w:b/>
          <w:bCs/>
          <w:lang w:val="en-US"/>
        </w:rPr>
      </w:pPr>
      <w:r>
        <w:rPr>
          <w:noProof/>
        </w:rPr>
        <w:pict>
          <v:roundrect id="_x0000_s1029" style="position:absolute;margin-left:315.75pt;margin-top:8.4pt;width:198pt;height:90pt;flip:y;z-index:251648000" arcsize="10923f" strokecolor="#9bbb59" strokeweight="5pt">
            <v:stroke linestyle="thickThin"/>
            <v:shadow color="#868686"/>
            <v:textbox style="mso-next-textbox:#_x0000_s1029">
              <w:txbxContent>
                <w:p w:rsidR="00BE0DBD" w:rsidRDefault="00BE0DBD" w:rsidP="003070C4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* young           *ugly</w:t>
                  </w:r>
                </w:p>
                <w:p w:rsidR="00BE0DBD" w:rsidRDefault="00BE0DBD" w:rsidP="003070C4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  *short</w:t>
                  </w:r>
                </w:p>
                <w:p w:rsidR="00BE0DBD" w:rsidRDefault="00BE0DBD" w:rsidP="003070C4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*cheap</w:t>
                  </w:r>
                </w:p>
                <w:p w:rsidR="00BE0DBD" w:rsidRPr="004276ED" w:rsidRDefault="00BE0DBD" w:rsidP="003070C4">
                  <w:pPr>
                    <w:tabs>
                      <w:tab w:val="left" w:pos="426"/>
                    </w:tabs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             *slow</w:t>
                  </w:r>
                </w:p>
              </w:txbxContent>
            </v:textbox>
          </v:roundrect>
        </w:pict>
      </w:r>
      <w:r>
        <w:rPr>
          <w:b/>
          <w:bCs/>
        </w:rPr>
        <w:t>C</w:t>
      </w:r>
      <w:r w:rsidRPr="004106B4">
        <w:rPr>
          <w:b/>
          <w:bCs/>
        </w:rPr>
        <w:t>)</w:t>
      </w:r>
      <w:r w:rsidRPr="004106B4">
        <w:rPr>
          <w:b/>
          <w:bCs/>
          <w:lang w:val="en-US"/>
        </w:rPr>
        <w:t xml:space="preserve"> Match the adjectives with their opposites. 2x5=10</w:t>
      </w:r>
    </w:p>
    <w:p w:rsidR="00BE0DBD" w:rsidRPr="004106B4" w:rsidRDefault="00BE0DBD" w:rsidP="003070C4">
      <w:pPr>
        <w:ind w:left="-720" w:right="-828"/>
        <w:rPr>
          <w:lang w:val="en-US"/>
        </w:rPr>
      </w:pPr>
      <w:r w:rsidRPr="004106B4">
        <w:rPr>
          <w:lang w:val="en-US"/>
        </w:rPr>
        <w:t xml:space="preserve">                     1.old……………….</w:t>
      </w:r>
    </w:p>
    <w:p w:rsidR="00BE0DBD" w:rsidRPr="004106B4" w:rsidRDefault="00BE0DBD" w:rsidP="003070C4">
      <w:pPr>
        <w:ind w:left="-720" w:right="-828"/>
        <w:rPr>
          <w:lang w:val="en-US"/>
        </w:rPr>
      </w:pPr>
      <w:r w:rsidRPr="004106B4">
        <w:rPr>
          <w:lang w:val="en-US"/>
        </w:rPr>
        <w:t xml:space="preserve">                     2.tall…………………..</w:t>
      </w:r>
    </w:p>
    <w:p w:rsidR="00BE0DBD" w:rsidRPr="004106B4" w:rsidRDefault="00BE0DBD" w:rsidP="003070C4">
      <w:pPr>
        <w:ind w:left="-720" w:right="-828"/>
        <w:rPr>
          <w:lang w:val="en-US"/>
        </w:rPr>
      </w:pPr>
      <w:r w:rsidRPr="004106B4">
        <w:rPr>
          <w:lang w:val="en-US"/>
        </w:rPr>
        <w:t xml:space="preserve">                     3.fast…………………….</w:t>
      </w:r>
    </w:p>
    <w:p w:rsidR="00BE0DBD" w:rsidRPr="004106B4" w:rsidRDefault="00BE0DBD" w:rsidP="003070C4">
      <w:pPr>
        <w:ind w:left="-720" w:right="-828"/>
        <w:rPr>
          <w:lang w:val="en-US"/>
        </w:rPr>
      </w:pPr>
      <w:r w:rsidRPr="004106B4">
        <w:rPr>
          <w:lang w:val="en-US"/>
        </w:rPr>
        <w:t xml:space="preserve">                     4.expensive……………….</w:t>
      </w:r>
    </w:p>
    <w:p w:rsidR="00BE0DBD" w:rsidRPr="004106B4" w:rsidRDefault="00BE0DBD" w:rsidP="003070C4">
      <w:pPr>
        <w:ind w:left="-720" w:right="-828"/>
        <w:rPr>
          <w:lang w:val="en-US"/>
        </w:rPr>
      </w:pPr>
      <w:r w:rsidRPr="004106B4">
        <w:rPr>
          <w:lang w:val="en-US"/>
        </w:rPr>
        <w:t xml:space="preserve">                     5.handsome………………</w:t>
      </w:r>
    </w:p>
    <w:p w:rsidR="00BE0DBD" w:rsidRDefault="00BE0DBD" w:rsidP="003D3AAA">
      <w:pPr>
        <w:rPr>
          <w:b/>
          <w:bCs/>
        </w:rPr>
      </w:pPr>
    </w:p>
    <w:p w:rsidR="00BE0DBD" w:rsidRPr="008A3F95" w:rsidRDefault="00BE0DBD" w:rsidP="003D3AAA">
      <w:r>
        <w:rPr>
          <w:b/>
          <w:bCs/>
        </w:rPr>
        <w:t>D</w:t>
      </w:r>
      <w:r w:rsidRPr="003D3AAA">
        <w:rPr>
          <w:b/>
          <w:bCs/>
        </w:rPr>
        <w:t xml:space="preserve">) </w:t>
      </w:r>
      <w:r w:rsidRPr="003D3AAA">
        <w:rPr>
          <w:b/>
          <w:bCs/>
          <w:color w:val="000000"/>
        </w:rPr>
        <w:t xml:space="preserve">Compare. </w:t>
      </w:r>
      <w:r>
        <w:rPr>
          <w:b/>
          <w:bCs/>
          <w:color w:val="000000"/>
        </w:rPr>
        <w:t xml:space="preserve"> </w:t>
      </w:r>
      <w:r w:rsidRPr="003D3AAA">
        <w:rPr>
          <w:b/>
          <w:bCs/>
          <w:color w:val="000000"/>
        </w:rPr>
        <w:t>4x5 = 20</w:t>
      </w:r>
    </w:p>
    <w:p w:rsidR="00BE0DBD" w:rsidRDefault="00BE0DBD" w:rsidP="003D3AAA">
      <w:pPr>
        <w:ind w:left="-720"/>
        <w:rPr>
          <w:rFonts w:ascii="Calibri" w:hAnsi="Calibri" w:cs="Calibri"/>
          <w:b/>
          <w:bCs/>
          <w:color w:val="333300"/>
        </w:rPr>
      </w:pPr>
      <w:r>
        <w:rPr>
          <w:noProof/>
        </w:rPr>
        <w:pict>
          <v:roundrect id="_x0000_s1030" style="position:absolute;left:0;text-align:left;margin-left:100.5pt;margin-top:8.15pt;width:291pt;height:33pt;z-index:251655168" arcsize="10923f">
            <v:textbox style="mso-next-textbox:#_x0000_s1030">
              <w:txbxContent>
                <w:p w:rsidR="00BE0DBD" w:rsidRPr="00F16E30" w:rsidRDefault="00BE0DBD" w:rsidP="003D3AAA">
                  <w:pPr>
                    <w:jc w:val="center"/>
                  </w:pPr>
                  <w:r w:rsidRPr="00F16E30">
                    <w:rPr>
                      <w:rFonts w:ascii="Calibri" w:eastAsia="SimSun" w:hAnsi="Calibri" w:cs="Calibri"/>
                      <w:b/>
                      <w:bCs/>
                      <w:color w:val="000000"/>
                    </w:rPr>
                    <w:t>fast   /   expensive    /   beautiful   /  hot</w:t>
                  </w:r>
                </w:p>
              </w:txbxContent>
            </v:textbox>
          </v:roundrect>
        </w:pict>
      </w:r>
      <w:r>
        <w:rPr>
          <w:rFonts w:ascii="Calibri" w:hAnsi="Calibri" w:cs="Calibri"/>
          <w:b/>
          <w:bCs/>
          <w:color w:val="333300"/>
        </w:rPr>
        <w:t xml:space="preserve">                   </w:t>
      </w:r>
    </w:p>
    <w:p w:rsidR="00BE0DBD" w:rsidRDefault="00BE0DBD" w:rsidP="003D3AAA">
      <w:pPr>
        <w:ind w:left="-720"/>
        <w:rPr>
          <w:rFonts w:ascii="Calibri" w:hAnsi="Calibri" w:cs="Calibri"/>
          <w:b/>
          <w:bCs/>
          <w:color w:val="333300"/>
        </w:rPr>
      </w:pPr>
    </w:p>
    <w:p w:rsidR="00BE0DBD" w:rsidRDefault="00BE0DBD" w:rsidP="003D3AAA">
      <w:pPr>
        <w:ind w:left="-720"/>
        <w:rPr>
          <w:rFonts w:ascii="Calibri" w:hAnsi="Calibri" w:cs="Calibri"/>
          <w:b/>
          <w:bCs/>
          <w:color w:val="333300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left:0;text-align:left;margin-left:197.25pt;margin-top:23.15pt;width:63pt;height:45pt;z-index:251650048" adj="25474,14448">
            <v:textbox style="mso-next-textbox:#_x0000_s1031">
              <w:txbxContent>
                <w:p w:rsidR="00BE0DBD" w:rsidRDefault="00BE0DBD" w:rsidP="003D3AAA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15.000</w:t>
                  </w:r>
                </w:p>
                <w:p w:rsidR="00BE0DBD" w:rsidRDefault="00BE0DBD" w:rsidP="003D3AAA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    TL</w:t>
                  </w:r>
                </w:p>
              </w:txbxContent>
            </v:textbox>
          </v:shape>
        </w:pict>
      </w:r>
    </w:p>
    <w:p w:rsidR="00BE0DBD" w:rsidRDefault="00BE0DBD" w:rsidP="003D3AAA">
      <w:pPr>
        <w:rPr>
          <w:rFonts w:ascii="Calibri" w:hAnsi="Calibri" w:cs="Calibri"/>
          <w:b/>
          <w:bCs/>
          <w:color w:val="333300"/>
        </w:rPr>
      </w:pPr>
      <w:r>
        <w:rPr>
          <w:noProof/>
        </w:rPr>
        <w:pict>
          <v:shape id="_x0000_s1032" type="#_x0000_t63" style="position:absolute;margin-left:457.5pt;margin-top:4.05pt;width:53.9pt;height:44.65pt;z-index:251649024" adj="-7153,15093">
            <v:textbox style="mso-next-textbox:#_x0000_s1032">
              <w:txbxContent>
                <w:p w:rsidR="00BE0DBD" w:rsidRDefault="00BE0DBD" w:rsidP="003D3AAA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5.000 </w:t>
                  </w:r>
                </w:p>
                <w:p w:rsidR="00BE0DBD" w:rsidRDefault="00BE0DBD" w:rsidP="003D3AAA">
                  <w:pP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   TL   </w:t>
                  </w:r>
                </w:p>
              </w:txbxContent>
            </v:textbox>
          </v:shape>
        </w:pict>
      </w:r>
      <w:r>
        <w:rPr>
          <w:noProof/>
        </w:rPr>
        <w:pict>
          <v:shape id="Resim 6" o:spid="_x0000_s1033" type="#_x0000_t75" style="position:absolute;margin-left:381.75pt;margin-top:21.75pt;width:1in;height:53.25pt;z-index:-251664384;visibility:visible">
            <v:imagedata r:id="rId13" o:title=""/>
          </v:shape>
        </w:pict>
      </w:r>
      <w:r>
        <w:rPr>
          <w:rFonts w:ascii="Calibri" w:hAnsi="Calibri" w:cs="Calibri"/>
          <w:b/>
          <w:bCs/>
          <w:color w:val="333300"/>
        </w:rPr>
        <w:t xml:space="preserve">   </w:t>
      </w:r>
    </w:p>
    <w:p w:rsidR="00BE0DBD" w:rsidRDefault="00BE0DBD" w:rsidP="003D3AAA">
      <w:pPr>
        <w:rPr>
          <w:rFonts w:ascii="Calibri" w:hAnsi="Calibri" w:cs="Calibri"/>
          <w:b/>
          <w:bCs/>
          <w:color w:val="333300"/>
        </w:rPr>
      </w:pPr>
      <w:r>
        <w:rPr>
          <w:noProof/>
        </w:rPr>
        <w:pict>
          <v:shape id="Resim 7" o:spid="_x0000_s1034" type="#_x0000_t75" alt="http://static.arttoday.com/thm/thm11/CL/5433_2005010014/000803_1061_63/20651970.thm.jpg?000803_1061_6351_v__v" href="http://www.clipart.com/en/close-up?o=3802490&amp;memlevel=A&amp;a=a&amp;q=expensive car&amp;k_mode=all&amp;s=1&amp;e=13&amp;show=&amp;c=&amp;cid=&amp;findincat=&amp;g=&amp;cc=&amp;page=&amp;k_exc=bee&amp;pubi" style="position:absolute;margin-left:243pt;margin-top:8.3pt;width:1in;height:36pt;z-index:-251663360;visibility:visible" o:button="t">
            <v:fill o:detectmouseclick="t"/>
            <v:imagedata r:id="rId14" r:href="rId15"/>
          </v:shape>
        </w:pict>
      </w:r>
      <w:r>
        <w:rPr>
          <w:rFonts w:ascii="Calibri" w:hAnsi="Calibri" w:cs="Calibri"/>
          <w:color w:val="333300"/>
        </w:rPr>
        <w:t xml:space="preserve">        </w:t>
      </w:r>
      <w:r w:rsidRPr="003F676B">
        <w:rPr>
          <w:rFonts w:ascii="Calibri" w:hAnsi="Calibri" w:cs="Calibri"/>
          <w:noProof/>
          <w:color w:val="333300"/>
        </w:rPr>
        <w:pict>
          <v:shape id="_x0000_i1030" type="#_x0000_t75" alt="vs1" style="width:159.75pt;height:63pt;visibility:visible">
            <v:imagedata r:id="rId16" o:title=""/>
          </v:shape>
        </w:pict>
      </w:r>
      <w:r>
        <w:rPr>
          <w:rFonts w:ascii="Calibri" w:hAnsi="Calibri" w:cs="Calibri"/>
          <w:color w:val="333300"/>
        </w:rPr>
        <w:t xml:space="preserve">                              </w:t>
      </w:r>
      <w:r>
        <w:rPr>
          <w:rFonts w:ascii="Calibri" w:hAnsi="Calibri" w:cs="Calibri"/>
          <w:b/>
          <w:bCs/>
          <w:color w:val="333300"/>
        </w:rPr>
        <w:t>Cemil’s car                                      Osman’s car</w:t>
      </w:r>
    </w:p>
    <w:p w:rsidR="00BE0DBD" w:rsidRDefault="00BE0DBD" w:rsidP="003D3AAA">
      <w:pPr>
        <w:rPr>
          <w:rFonts w:ascii="Calibri" w:hAnsi="Calibri" w:cs="Calibri"/>
          <w:color w:val="333300"/>
        </w:rPr>
      </w:pPr>
      <w:r>
        <w:rPr>
          <w:rFonts w:ascii="Calibri" w:hAnsi="Calibri" w:cs="Calibri"/>
          <w:b/>
          <w:bCs/>
          <w:color w:val="333300"/>
        </w:rPr>
        <w:t xml:space="preserve">   </w:t>
      </w:r>
      <w:r w:rsidRPr="00F16E30">
        <w:rPr>
          <w:rFonts w:ascii="Calibri" w:hAnsi="Calibri" w:cs="Calibri"/>
          <w:b/>
          <w:bCs/>
          <w:color w:val="333300"/>
        </w:rPr>
        <w:t>1)</w:t>
      </w:r>
      <w:r w:rsidRPr="00F16E30">
        <w:rPr>
          <w:rFonts w:ascii="Calibri" w:hAnsi="Calibri" w:cs="Calibri"/>
          <w:color w:val="333300"/>
        </w:rPr>
        <w:t xml:space="preserve">  A car is _______________</w:t>
      </w:r>
      <w:r>
        <w:rPr>
          <w:rFonts w:ascii="Calibri" w:hAnsi="Calibri" w:cs="Calibri"/>
          <w:color w:val="333300"/>
        </w:rPr>
        <w:t xml:space="preserve">___ a train.              </w:t>
      </w:r>
      <w:r w:rsidRPr="00F16E30">
        <w:rPr>
          <w:rFonts w:ascii="Calibri" w:hAnsi="Calibri" w:cs="Calibri"/>
          <w:b/>
          <w:bCs/>
          <w:color w:val="333300"/>
        </w:rPr>
        <w:t>2)</w:t>
      </w:r>
      <w:r w:rsidRPr="00F16E30">
        <w:rPr>
          <w:rFonts w:ascii="Calibri" w:hAnsi="Calibri" w:cs="Calibri"/>
          <w:color w:val="333300"/>
        </w:rPr>
        <w:t xml:space="preserve"> Cemil’s car is _________________ Osman’s car.</w:t>
      </w:r>
    </w:p>
    <w:p w:rsidR="00BE0DBD" w:rsidRDefault="00BE0DBD" w:rsidP="003D3AAA">
      <w:pPr>
        <w:rPr>
          <w:rFonts w:ascii="Calibri" w:hAnsi="Calibri" w:cs="Calibri"/>
          <w:color w:val="333300"/>
        </w:rPr>
      </w:pPr>
    </w:p>
    <w:p w:rsidR="00BE0DBD" w:rsidRPr="00F16E30" w:rsidRDefault="00BE0DBD" w:rsidP="003D3AAA">
      <w:pPr>
        <w:rPr>
          <w:rFonts w:ascii="Calibri" w:hAnsi="Calibri" w:cs="Calibri"/>
          <w:b/>
          <w:bCs/>
          <w:color w:val="333300"/>
        </w:rPr>
      </w:pPr>
    </w:p>
    <w:p w:rsidR="00BE0DBD" w:rsidRPr="00F16E30" w:rsidRDefault="00BE0DBD" w:rsidP="003D3AAA">
      <w:pPr>
        <w:rPr>
          <w:rFonts w:ascii="Calibri" w:hAnsi="Calibri" w:cs="Calibri"/>
          <w:b/>
          <w:bCs/>
          <w:color w:val="333300"/>
        </w:rPr>
      </w:pPr>
      <w:r>
        <w:rPr>
          <w:noProof/>
        </w:rPr>
        <w:pict>
          <v:shape id="Resim 3" o:spid="_x0000_s1035" type="#_x0000_t75" style="position:absolute;margin-left:120.75pt;margin-top:7pt;width:42.75pt;height:44.25pt;z-index:-251660288;visibility:visible" filled="t">
            <v:imagedata r:id="rId17" o:title=""/>
          </v:shape>
        </w:pict>
      </w:r>
      <w:r>
        <w:rPr>
          <w:noProof/>
        </w:rPr>
        <w:pict>
          <v:shape id="Resim 2" o:spid="_x0000_s1036" type="#_x0000_t75" style="position:absolute;margin-left:15.75pt;margin-top:9.25pt;width:42.75pt;height:42pt;z-index:-251659264;visibility:visible" filled="t">
            <v:imagedata r:id="rId18" o:title="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98.3pt;margin-top:4pt;width:74.65pt;height:48.75pt;z-index:-251665408;mso-wrap-style:none">
            <v:textbox style="mso-next-textbox:#_x0000_s1037">
              <w:txbxContent>
                <w:p w:rsidR="00BE0DBD" w:rsidRDefault="00BE0DBD" w:rsidP="003D3AAA">
                  <w:hyperlink r:id="rId19" w:history="1">
                    <w:r w:rsidRPr="003F676B">
                      <w:rPr>
                        <w:noProof/>
                        <w:sz w:val="20"/>
                        <w:szCs w:val="20"/>
                      </w:rPr>
                      <w:pict>
                        <v:shape id="_x0000_i1032" type="#_x0000_t75" alt="http://tbn0.google.com/images?q=tbn:8JRQFVyxTLaxhM:http://www.dreamstime.com/ugly-netty-young-woman-smiling-thumb2926107.jpg" href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" style="width:59.25pt;height:52.5pt;visibility:visible" o:button="t">
                          <v:fill o:detectmouseclick="t"/>
                          <v:imagedata r:id="rId20" o:title=""/>
                        </v:shape>
                      </w:pict>
                    </w:r>
                  </w:hyperlink>
                </w:p>
              </w:txbxContent>
            </v:textbox>
          </v:shape>
        </w:pict>
      </w:r>
      <w:r>
        <w:rPr>
          <w:noProof/>
        </w:rPr>
        <w:pict>
          <v:shape id="Resim 5" o:spid="_x0000_s1038" type="#_x0000_t75" style="position:absolute;margin-left:416.25pt;margin-top:9.25pt;width:63pt;height:44.25pt;z-index:-251662336;visibility:visible">
            <v:imagedata r:id="rId21" o:title=""/>
          </v:shape>
        </w:pict>
      </w:r>
    </w:p>
    <w:p w:rsidR="00BE0DBD" w:rsidRDefault="00BE0DBD" w:rsidP="003D3AAA">
      <w:pPr>
        <w:rPr>
          <w:rFonts w:ascii="Calibri" w:hAnsi="Calibri" w:cs="Calibri"/>
          <w:b/>
          <w:bCs/>
          <w:color w:val="333300"/>
        </w:rPr>
      </w:pPr>
      <w:r w:rsidRPr="00F16E30">
        <w:rPr>
          <w:rFonts w:ascii="Calibri" w:hAnsi="Calibri" w:cs="Calibri"/>
          <w:b/>
          <w:bCs/>
          <w:color w:val="333300"/>
        </w:rPr>
        <w:t xml:space="preserve">       </w:t>
      </w:r>
    </w:p>
    <w:p w:rsidR="00BE0DBD" w:rsidRDefault="00BE0DBD" w:rsidP="003D3AAA">
      <w:pPr>
        <w:rPr>
          <w:rFonts w:ascii="Calibri" w:hAnsi="Calibri" w:cs="Calibri"/>
          <w:b/>
          <w:bCs/>
          <w:color w:val="333300"/>
        </w:rPr>
      </w:pPr>
    </w:p>
    <w:p w:rsidR="00BE0DBD" w:rsidRDefault="00BE0DBD" w:rsidP="003D3AAA">
      <w:pPr>
        <w:rPr>
          <w:rFonts w:ascii="Calibri" w:hAnsi="Calibri" w:cs="Calibri"/>
          <w:b/>
          <w:bCs/>
          <w:color w:val="333300"/>
        </w:rPr>
      </w:pPr>
    </w:p>
    <w:p w:rsidR="00BE0DBD" w:rsidRPr="00F16E30" w:rsidRDefault="00BE0DBD" w:rsidP="003D3AAA">
      <w:pPr>
        <w:rPr>
          <w:rFonts w:ascii="Calibri" w:hAnsi="Calibri" w:cs="Calibri"/>
          <w:color w:val="333300"/>
        </w:rPr>
      </w:pPr>
      <w:r>
        <w:rPr>
          <w:rFonts w:ascii="Calibri" w:hAnsi="Calibri" w:cs="Calibri"/>
          <w:b/>
          <w:bCs/>
          <w:color w:val="333300"/>
        </w:rPr>
        <w:t xml:space="preserve">    </w:t>
      </w:r>
      <w:r w:rsidRPr="00F16E30">
        <w:rPr>
          <w:rFonts w:ascii="Calibri" w:hAnsi="Calibri" w:cs="Calibri"/>
          <w:b/>
          <w:bCs/>
          <w:color w:val="333300"/>
        </w:rPr>
        <w:t xml:space="preserve"> </w:t>
      </w:r>
      <w:r w:rsidRPr="00F16E30">
        <w:rPr>
          <w:rFonts w:ascii="Calibri" w:hAnsi="Calibri" w:cs="Calibri"/>
          <w:b/>
          <w:bCs/>
          <w:color w:val="333300"/>
          <w:lang w:eastAsia="ar-SA"/>
        </w:rPr>
        <w:t>Antalya</w:t>
      </w:r>
      <w:r>
        <w:rPr>
          <w:rFonts w:ascii="Calibri" w:hAnsi="Calibri" w:cs="Calibri"/>
          <w:b/>
          <w:bCs/>
          <w:color w:val="333300"/>
          <w:lang w:eastAsia="ar-SA"/>
        </w:rPr>
        <w:t xml:space="preserve">                         </w:t>
      </w:r>
      <w:r w:rsidRPr="00F16E30">
        <w:rPr>
          <w:rFonts w:ascii="Calibri" w:hAnsi="Calibri" w:cs="Calibri"/>
          <w:b/>
          <w:bCs/>
          <w:color w:val="333300"/>
          <w:lang w:eastAsia="ar-SA"/>
        </w:rPr>
        <w:t xml:space="preserve">Hakkari            </w:t>
      </w:r>
      <w:r>
        <w:rPr>
          <w:rFonts w:ascii="Calibri" w:hAnsi="Calibri" w:cs="Calibri"/>
          <w:b/>
          <w:bCs/>
          <w:color w:val="333300"/>
          <w:lang w:eastAsia="ar-SA"/>
        </w:rPr>
        <w:t xml:space="preserve">       </w:t>
      </w:r>
      <w:r w:rsidRPr="00F16E30">
        <w:rPr>
          <w:rFonts w:ascii="Calibri" w:hAnsi="Calibri" w:cs="Calibri"/>
          <w:b/>
          <w:bCs/>
          <w:color w:val="333300"/>
          <w:lang w:eastAsia="ar-SA"/>
        </w:rPr>
        <w:t xml:space="preserve">         </w:t>
      </w:r>
      <w:r>
        <w:rPr>
          <w:rFonts w:ascii="Calibri" w:hAnsi="Calibri" w:cs="Calibri"/>
          <w:b/>
          <w:bCs/>
          <w:color w:val="333300"/>
          <w:lang w:eastAsia="ar-SA"/>
        </w:rPr>
        <w:t xml:space="preserve">                           </w:t>
      </w:r>
      <w:r w:rsidRPr="00F16E30">
        <w:rPr>
          <w:rFonts w:ascii="Calibri" w:hAnsi="Calibri" w:cs="Calibri"/>
          <w:b/>
          <w:bCs/>
          <w:color w:val="333300"/>
          <w:lang w:eastAsia="ar-SA"/>
        </w:rPr>
        <w:t xml:space="preserve"> </w:t>
      </w:r>
      <w:r w:rsidRPr="00F16E30">
        <w:rPr>
          <w:rFonts w:ascii="Calibri" w:hAnsi="Calibri" w:cs="Calibri"/>
          <w:b/>
          <w:bCs/>
          <w:color w:val="333300"/>
        </w:rPr>
        <w:t xml:space="preserve">Gloria              </w:t>
      </w:r>
      <w:r>
        <w:rPr>
          <w:rFonts w:ascii="Calibri" w:hAnsi="Calibri" w:cs="Calibri"/>
          <w:b/>
          <w:bCs/>
          <w:color w:val="333300"/>
        </w:rPr>
        <w:t xml:space="preserve">     </w:t>
      </w:r>
      <w:r w:rsidRPr="00F16E30">
        <w:rPr>
          <w:rFonts w:ascii="Calibri" w:hAnsi="Calibri" w:cs="Calibri"/>
          <w:b/>
          <w:bCs/>
          <w:color w:val="333300"/>
        </w:rPr>
        <w:t xml:space="preserve">          Elizabeth  </w:t>
      </w:r>
    </w:p>
    <w:p w:rsidR="00BE0DBD" w:rsidRPr="00F16E30" w:rsidRDefault="00BE0DBD" w:rsidP="003D3AAA">
      <w:pPr>
        <w:tabs>
          <w:tab w:val="center" w:pos="4176"/>
        </w:tabs>
        <w:ind w:right="-568"/>
        <w:rPr>
          <w:rFonts w:ascii="Calibri" w:hAnsi="Calibri" w:cs="Calibri"/>
          <w:b/>
          <w:bCs/>
          <w:color w:val="333300"/>
          <w:lang w:eastAsia="ar-SA"/>
        </w:rPr>
      </w:pPr>
      <w:r w:rsidRPr="00F16E30">
        <w:rPr>
          <w:rFonts w:ascii="Calibri" w:hAnsi="Calibri" w:cs="Calibri"/>
          <w:b/>
          <w:bCs/>
          <w:color w:val="333300"/>
          <w:lang w:eastAsia="ar-SA"/>
        </w:rPr>
        <w:t xml:space="preserve">   3) </w:t>
      </w:r>
      <w:r w:rsidRPr="00F16E30">
        <w:rPr>
          <w:rFonts w:ascii="Calibri" w:hAnsi="Calibri" w:cs="Calibri"/>
          <w:color w:val="333300"/>
          <w:lang w:eastAsia="ar-SA"/>
        </w:rPr>
        <w:t xml:space="preserve">Antalya is _________________ Hakkari.            </w:t>
      </w:r>
      <w:r w:rsidRPr="00F16E30">
        <w:rPr>
          <w:rFonts w:ascii="Calibri" w:hAnsi="Calibri" w:cs="Calibri"/>
          <w:b/>
          <w:bCs/>
          <w:color w:val="333300"/>
          <w:lang w:eastAsia="ar-SA"/>
        </w:rPr>
        <w:t>4)</w:t>
      </w:r>
      <w:r w:rsidRPr="00F16E30">
        <w:rPr>
          <w:rFonts w:ascii="Calibri" w:hAnsi="Calibri" w:cs="Calibri"/>
          <w:color w:val="333300"/>
          <w:lang w:eastAsia="ar-SA"/>
        </w:rPr>
        <w:t xml:space="preserve"> Elizabeth is ______________________ Gloria.</w:t>
      </w:r>
    </w:p>
    <w:p w:rsidR="00BE0DBD" w:rsidRDefault="00BE0D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E0DBD" w:rsidRDefault="00BE0DBD" w:rsidP="006849A0"/>
    <w:p w:rsidR="00BE0DBD" w:rsidRDefault="00BE0DBD" w:rsidP="006849A0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E) Metni okuyup metne göre cümleler doğruysa</w:t>
      </w:r>
      <w:r w:rsidRPr="0072525F">
        <w:rPr>
          <w:rFonts w:ascii="Comic Sans MS" w:hAnsi="Comic Sans MS" w:cs="Comic Sans MS"/>
          <w:b/>
          <w:bCs/>
          <w:u w:val="single"/>
        </w:rPr>
        <w:t xml:space="preserve"> TRUE</w:t>
      </w:r>
      <w:r>
        <w:rPr>
          <w:rFonts w:ascii="Comic Sans MS" w:hAnsi="Comic Sans MS" w:cs="Comic Sans MS"/>
          <w:b/>
          <w:bCs/>
        </w:rPr>
        <w:t xml:space="preserve"> yanlışsa </w:t>
      </w:r>
      <w:r w:rsidRPr="0072525F">
        <w:rPr>
          <w:rFonts w:ascii="Comic Sans MS" w:hAnsi="Comic Sans MS" w:cs="Comic Sans MS"/>
          <w:b/>
          <w:bCs/>
          <w:u w:val="single"/>
        </w:rPr>
        <w:t>FALSE</w:t>
      </w:r>
      <w:r>
        <w:rPr>
          <w:rFonts w:ascii="Comic Sans MS" w:hAnsi="Comic Sans MS" w:cs="Comic Sans MS"/>
          <w:b/>
          <w:bCs/>
        </w:rPr>
        <w:t xml:space="preserve"> yazınız. 20p.</w:t>
      </w:r>
    </w:p>
    <w:p w:rsidR="00BE0DBD" w:rsidRPr="0072525F" w:rsidRDefault="00BE0DBD" w:rsidP="006849A0">
      <w:pPr>
        <w:rPr>
          <w:color w:val="000000"/>
        </w:rPr>
      </w:pPr>
      <w:r w:rsidRPr="0072525F">
        <w:rPr>
          <w:color w:val="000000"/>
        </w:rPr>
        <w:t xml:space="preserve">         Hi! I’m Tom.  Look at my family photo. This is my father, Jack. He is tall and well-built. He is a doctor. He is very polite. He is taller than my mother. My mother, Emma is a teacher. She is beautiful with long wavy hair. She is shorter than my father. My sister, Kim is a student.  She has got straight dark hair. She is very shy. Kim is more hardworking than me. Her marks are better than mine. She is a bookworm and she loves reading very much.</w:t>
      </w:r>
    </w:p>
    <w:p w:rsidR="00BE0DBD" w:rsidRPr="0072525F" w:rsidRDefault="00BE0DBD" w:rsidP="006849A0">
      <w:pPr>
        <w:tabs>
          <w:tab w:val="center" w:pos="4176"/>
        </w:tabs>
        <w:rPr>
          <w:color w:val="333300"/>
          <w:lang w:eastAsia="ar-SA"/>
        </w:rPr>
      </w:pPr>
      <w:r w:rsidRPr="0072525F">
        <w:rPr>
          <w:b/>
          <w:bCs/>
        </w:rPr>
        <w:t xml:space="preserve">1. </w:t>
      </w:r>
      <w:r w:rsidRPr="0072525F">
        <w:rPr>
          <w:color w:val="333300"/>
          <w:lang w:eastAsia="ar-SA"/>
        </w:rPr>
        <w:t xml:space="preserve">Tom’s father is a teacher.   _____________                      </w:t>
      </w:r>
    </w:p>
    <w:p w:rsidR="00BE0DBD" w:rsidRPr="0072525F" w:rsidRDefault="00BE0DBD" w:rsidP="006849A0">
      <w:pPr>
        <w:rPr>
          <w:color w:val="333300"/>
          <w:lang w:eastAsia="ar-SA"/>
        </w:rPr>
      </w:pPr>
      <w:r w:rsidRPr="0072525F">
        <w:rPr>
          <w:b/>
          <w:bCs/>
        </w:rPr>
        <w:t xml:space="preserve">2. </w:t>
      </w:r>
      <w:r w:rsidRPr="0072525F">
        <w:rPr>
          <w:color w:val="333300"/>
          <w:lang w:eastAsia="ar-SA"/>
        </w:rPr>
        <w:t>Emm</w:t>
      </w:r>
      <w:r>
        <w:rPr>
          <w:color w:val="333300"/>
          <w:lang w:eastAsia="ar-SA"/>
        </w:rPr>
        <w:t>a is a beautiful woman with short curly</w:t>
      </w:r>
      <w:r w:rsidRPr="0072525F">
        <w:rPr>
          <w:color w:val="333300"/>
          <w:lang w:eastAsia="ar-SA"/>
        </w:rPr>
        <w:t xml:space="preserve"> hair. ________    </w:t>
      </w:r>
    </w:p>
    <w:p w:rsidR="00BE0DBD" w:rsidRPr="0072525F" w:rsidRDefault="00BE0DBD" w:rsidP="006849A0">
      <w:pPr>
        <w:rPr>
          <w:b/>
          <w:bCs/>
        </w:rPr>
      </w:pPr>
      <w:r w:rsidRPr="0072525F">
        <w:rPr>
          <w:b/>
          <w:bCs/>
        </w:rPr>
        <w:t xml:space="preserve">3. </w:t>
      </w:r>
      <w:r w:rsidRPr="0072525F">
        <w:rPr>
          <w:color w:val="333300"/>
          <w:lang w:eastAsia="ar-SA"/>
        </w:rPr>
        <w:t>Jack is taller than Emma. ____________</w:t>
      </w:r>
    </w:p>
    <w:p w:rsidR="00BE0DBD" w:rsidRPr="0072525F" w:rsidRDefault="00BE0DBD" w:rsidP="006849A0">
      <w:r w:rsidRPr="0072525F">
        <w:rPr>
          <w:b/>
          <w:bCs/>
          <w:color w:val="333300"/>
          <w:lang w:eastAsia="ar-SA"/>
        </w:rPr>
        <w:t xml:space="preserve">4. </w:t>
      </w:r>
      <w:r w:rsidRPr="0072525F">
        <w:rPr>
          <w:color w:val="333300"/>
          <w:lang w:eastAsia="ar-SA"/>
        </w:rPr>
        <w:t>Kim is more hardworking than Tom.</w:t>
      </w:r>
      <w:r>
        <w:rPr>
          <w:color w:val="333300"/>
          <w:lang w:eastAsia="ar-SA"/>
        </w:rPr>
        <w:t xml:space="preserve"> ____________</w:t>
      </w:r>
    </w:p>
    <w:p w:rsidR="00BE0DBD" w:rsidRPr="0072525F" w:rsidRDefault="00BE0DBD" w:rsidP="006849A0">
      <w:r w:rsidRPr="0072525F">
        <w:rPr>
          <w:b/>
          <w:bCs/>
          <w:color w:val="333300"/>
          <w:lang w:eastAsia="ar-SA"/>
        </w:rPr>
        <w:t xml:space="preserve">5. </w:t>
      </w:r>
      <w:r w:rsidRPr="0072525F">
        <w:rPr>
          <w:color w:val="333300"/>
          <w:lang w:eastAsia="ar-SA"/>
        </w:rPr>
        <w:t>Kim doesn’t read books.</w:t>
      </w:r>
      <w:r>
        <w:rPr>
          <w:color w:val="333300"/>
          <w:lang w:eastAsia="ar-SA"/>
        </w:rPr>
        <w:t xml:space="preserve">  ______________</w:t>
      </w: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3" w:right="-648"/>
        <w:rPr>
          <w:b/>
          <w:bCs/>
        </w:rPr>
      </w:pP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3" w:right="-648"/>
        <w:rPr>
          <w:b/>
          <w:bCs/>
        </w:rPr>
      </w:pP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4" o:spid="_x0000_s1039" type="#_x0000_t61" style="position:absolute;left:0;text-align:left;margin-left:-7.75pt;margin-top:3.75pt;width:487pt;height:27pt;z-index:251666432;visibility:visible" adj="14331,-360" fillcolor="#ffc000">
            <v:fill color2="#ffeebc" rotate="t" focus="50%" type="gradient"/>
            <v:textbox>
              <w:txbxContent>
                <w:p w:rsidR="00BE0DBD" w:rsidRPr="00E42AB5" w:rsidRDefault="00BE0DBD" w:rsidP="00552631">
                  <w:pPr>
                    <w:rPr>
                      <w:b/>
                      <w:bCs/>
                      <w:i/>
                      <w:iCs/>
                      <w:lang w:val="en-US"/>
                    </w:rPr>
                  </w:pPr>
                  <w:r>
                    <w:rPr>
                      <w:b/>
                      <w:bCs/>
                      <w:i/>
                      <w:iCs/>
                      <w:lang w:val="en-US"/>
                    </w:rPr>
                    <w:t>F</w:t>
                  </w:r>
                  <w:r w:rsidRPr="00E42AB5">
                    <w:rPr>
                      <w:b/>
                      <w:bCs/>
                      <w:i/>
                      <w:iCs/>
                      <w:lang w:val="en-US"/>
                    </w:rPr>
                    <w:t xml:space="preserve">. </w:t>
                  </w:r>
                  <w:r>
                    <w:rPr>
                      <w:b/>
                      <w:bCs/>
                      <w:i/>
                      <w:iCs/>
                      <w:lang w:val="en-US"/>
                    </w:rPr>
                    <w:t>Testte doğru olan cevabı yuvarlak içine alınız ( 20 pts )</w:t>
                  </w:r>
                </w:p>
              </w:txbxContent>
            </v:textbox>
          </v:shape>
        </w:pict>
      </w: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3" w:right="-648"/>
        <w:rPr>
          <w:b/>
          <w:bCs/>
        </w:rPr>
      </w:pP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3" w:right="-648"/>
        <w:rPr>
          <w:b/>
          <w:bCs/>
        </w:rPr>
      </w:pPr>
    </w:p>
    <w:p w:rsidR="00BE0DBD" w:rsidRPr="00E67585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3" w:right="-648"/>
        <w:rPr>
          <w:b/>
          <w:bCs/>
          <w:noProof/>
          <w:color w:val="000000"/>
        </w:rPr>
      </w:pPr>
      <w:r>
        <w:rPr>
          <w:b/>
          <w:bCs/>
        </w:rPr>
        <w:t>1) S</w:t>
      </w:r>
      <w:r w:rsidRPr="0048354D">
        <w:rPr>
          <w:b/>
          <w:bCs/>
        </w:rPr>
        <w:t>oruyu verilen resme göre cevaplayınız.</w:t>
      </w:r>
      <w:r>
        <w:rPr>
          <w:b/>
          <w:bCs/>
        </w:rPr>
        <w:t xml:space="preserve">                                    4) </w:t>
      </w:r>
      <w:r w:rsidRPr="00E67585">
        <w:rPr>
          <w:b/>
          <w:bCs/>
          <w:noProof/>
          <w:color w:val="000000"/>
        </w:rPr>
        <w:t>What does he look like?</w:t>
      </w:r>
    </w:p>
    <w:p w:rsidR="00BE0DBD" w:rsidRPr="00E67585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284" w:right="-648"/>
        <w:rPr>
          <w:noProof/>
          <w:color w:val="000000"/>
        </w:rPr>
      </w:pPr>
      <w:r>
        <w:rPr>
          <w:rFonts w:ascii="Calibri" w:hAnsi="Calibri" w:cs="Calibri"/>
          <w:b/>
          <w:bCs/>
        </w:rPr>
        <w:t xml:space="preserve">            </w:t>
      </w:r>
      <w:r w:rsidRPr="00120CCE">
        <w:rPr>
          <w:rFonts w:ascii="Calibri" w:hAnsi="Calibri" w:cs="Calibri"/>
          <w:b/>
          <w:bCs/>
        </w:rPr>
        <w:t>Turtle is …………….. rabbit</w:t>
      </w:r>
      <w:r w:rsidRPr="00E67585">
        <w:rPr>
          <w:b/>
          <w:bCs/>
        </w:rPr>
        <w:t xml:space="preserve">.                                                         </w:t>
      </w:r>
      <w:r w:rsidRPr="00E67585">
        <w:rPr>
          <w:b/>
          <w:bCs/>
          <w:noProof/>
          <w:color w:val="000000"/>
        </w:rPr>
        <w:t>a)</w:t>
      </w:r>
      <w:r w:rsidRPr="00E67585">
        <w:rPr>
          <w:noProof/>
          <w:color w:val="000000"/>
        </w:rPr>
        <w:t xml:space="preserve"> He is tall and well-built               </w:t>
      </w:r>
    </w:p>
    <w:p w:rsidR="00BE0DBD" w:rsidRPr="00E67585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left="-340" w:right="-648"/>
        <w:rPr>
          <w:noProof/>
          <w:color w:val="000000"/>
        </w:rPr>
      </w:pPr>
      <w:r>
        <w:rPr>
          <w:noProof/>
        </w:rPr>
        <w:pict>
          <v:shape id="Resim 57" o:spid="_x0000_s1040" type="#_x0000_t75" alt="http://www.fotosearch.com/thumb/CSP/CSP071/k0718198.jpg" style="position:absolute;left:0;text-align:left;margin-left:155.25pt;margin-top:5.25pt;width:37.5pt;height:60.75pt;z-index:251662336;visibility:visible">
            <v:imagedata r:id="rId22" r:href="rId23"/>
          </v:shape>
        </w:pict>
      </w:r>
      <w:r w:rsidRPr="00E67585">
        <w:rPr>
          <w:noProof/>
          <w:color w:val="000000"/>
        </w:rPr>
        <w:t xml:space="preserve">   </w:t>
      </w:r>
      <w:r>
        <w:rPr>
          <w:noProof/>
          <w:color w:val="000000"/>
        </w:rPr>
        <w:t xml:space="preserve">                                                                                                             </w:t>
      </w:r>
      <w:r w:rsidRPr="00E67585">
        <w:rPr>
          <w:b/>
          <w:bCs/>
          <w:noProof/>
          <w:color w:val="000000"/>
        </w:rPr>
        <w:t>b)</w:t>
      </w:r>
      <w:r w:rsidRPr="00E67585">
        <w:rPr>
          <w:noProof/>
          <w:color w:val="000000"/>
        </w:rPr>
        <w:t xml:space="preserve"> He is quiet and shy</w:t>
      </w:r>
    </w:p>
    <w:p w:rsidR="00BE0DBD" w:rsidRPr="00E67585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left="-340" w:right="-648"/>
        <w:rPr>
          <w:noProof/>
          <w:color w:val="000000"/>
        </w:rPr>
      </w:pPr>
      <w:r w:rsidRPr="00E67585">
        <w:rPr>
          <w:noProof/>
          <w:color w:val="000000"/>
        </w:rPr>
        <w:t xml:space="preserve">  </w:t>
      </w:r>
      <w:r>
        <w:rPr>
          <w:noProof/>
          <w:color w:val="000000"/>
        </w:rPr>
        <w:t xml:space="preserve">        </w:t>
      </w:r>
      <w:r w:rsidRPr="00120CCE">
        <w:rPr>
          <w:rFonts w:ascii="Calibri" w:hAnsi="Calibri" w:cs="Calibri"/>
          <w:b/>
          <w:bCs/>
        </w:rPr>
        <w:t>a)</w:t>
      </w:r>
      <w:r w:rsidRPr="00120CCE">
        <w:rPr>
          <w:rFonts w:ascii="Calibri" w:hAnsi="Calibri" w:cs="Calibri"/>
        </w:rPr>
        <w:t>slow than</w:t>
      </w:r>
      <w:r>
        <w:rPr>
          <w:noProof/>
          <w:color w:val="000000"/>
        </w:rPr>
        <w:t xml:space="preserve">                                                                                  </w:t>
      </w:r>
      <w:r w:rsidRPr="00E67585">
        <w:rPr>
          <w:b/>
          <w:bCs/>
          <w:noProof/>
          <w:color w:val="000000"/>
        </w:rPr>
        <w:t>c)</w:t>
      </w:r>
      <w:r w:rsidRPr="00E67585">
        <w:rPr>
          <w:noProof/>
          <w:color w:val="000000"/>
        </w:rPr>
        <w:t xml:space="preserve"> He is clumsy and energetic       </w:t>
      </w:r>
    </w:p>
    <w:p w:rsidR="00BE0DBD" w:rsidRPr="00E67585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ind w:right="-648"/>
        <w:rPr>
          <w:noProof/>
          <w:color w:val="000000"/>
        </w:rPr>
      </w:pPr>
      <w:r>
        <w:rPr>
          <w:noProof/>
        </w:rPr>
        <w:pict>
          <v:shape id="Resim 56" o:spid="_x0000_s1041" type="#_x0000_t75" alt="http://www.fotosearch.com/thumb/IMZ/IMZ007/pix0180.jpg" style="position:absolute;margin-left:90pt;margin-top:1.95pt;width:57pt;height:44.25pt;z-index:251661312;visibility:visible">
            <v:imagedata r:id="rId24" r:href="rId25"/>
          </v:shape>
        </w:pict>
      </w:r>
      <w:r>
        <w:rPr>
          <w:rFonts w:ascii="Calibri" w:hAnsi="Calibri" w:cs="Calibri"/>
          <w:b/>
          <w:bCs/>
        </w:rPr>
        <w:t xml:space="preserve">     </w:t>
      </w:r>
      <w:r w:rsidRPr="00120CCE">
        <w:rPr>
          <w:rFonts w:ascii="Calibri" w:hAnsi="Calibri" w:cs="Calibri"/>
          <w:b/>
          <w:bCs/>
        </w:rPr>
        <w:t>b)</w:t>
      </w:r>
      <w:r w:rsidRPr="00120CCE">
        <w:rPr>
          <w:rFonts w:ascii="Calibri" w:hAnsi="Calibri" w:cs="Calibri"/>
        </w:rPr>
        <w:t>slower than</w:t>
      </w:r>
      <w:r>
        <w:rPr>
          <w:noProof/>
          <w:color w:val="000000"/>
        </w:rPr>
        <w:t xml:space="preserve">                                                                              </w:t>
      </w:r>
      <w:r w:rsidRPr="00E67585">
        <w:rPr>
          <w:b/>
          <w:bCs/>
          <w:noProof/>
          <w:color w:val="000000"/>
        </w:rPr>
        <w:t>d)</w:t>
      </w:r>
      <w:r w:rsidRPr="00E67585">
        <w:rPr>
          <w:noProof/>
          <w:color w:val="000000"/>
        </w:rPr>
        <w:t xml:space="preserve"> He is selfish and calm</w:t>
      </w:r>
    </w:p>
    <w:p w:rsidR="00BE0DBD" w:rsidRPr="00120CCE" w:rsidRDefault="00BE0DBD" w:rsidP="00552631">
      <w:pPr>
        <w:tabs>
          <w:tab w:val="left" w:pos="5670"/>
          <w:tab w:val="left" w:pos="6255"/>
          <w:tab w:val="left" w:pos="6765"/>
        </w:tabs>
        <w:ind w:left="-142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 xml:space="preserve">       </w:t>
      </w:r>
      <w:r w:rsidRPr="00120CCE">
        <w:rPr>
          <w:rFonts w:ascii="Calibri" w:hAnsi="Calibri" w:cs="Calibri"/>
          <w:b/>
          <w:bCs/>
        </w:rPr>
        <w:t>c)</w:t>
      </w:r>
      <w:r w:rsidRPr="00120CCE">
        <w:rPr>
          <w:rFonts w:ascii="Calibri" w:hAnsi="Calibri" w:cs="Calibri"/>
        </w:rPr>
        <w:t>fast than</w:t>
      </w:r>
      <w:r>
        <w:rPr>
          <w:rFonts w:ascii="Calibri" w:hAnsi="Calibri" w:cs="Calibri"/>
        </w:rPr>
        <w:tab/>
      </w:r>
      <w:r w:rsidRPr="00396F6A">
        <w:rPr>
          <w:rFonts w:ascii="Calibri" w:hAnsi="Calibri" w:cs="Calibri"/>
        </w:rPr>
        <w:t xml:space="preserve"> </w:t>
      </w:r>
    </w:p>
    <w:p w:rsidR="00BE0DBD" w:rsidRDefault="00BE0DBD" w:rsidP="00552631">
      <w:pPr>
        <w:tabs>
          <w:tab w:val="left" w:pos="6330"/>
        </w:tabs>
        <w:ind w:left="-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  <w:b/>
          <w:bCs/>
        </w:rPr>
        <w:t xml:space="preserve"> </w:t>
      </w:r>
      <w:r w:rsidRPr="00120CCE">
        <w:rPr>
          <w:rFonts w:ascii="Calibri" w:hAnsi="Calibri" w:cs="Calibri"/>
          <w:b/>
          <w:bCs/>
        </w:rPr>
        <w:t>d)</w:t>
      </w:r>
      <w:r w:rsidRPr="00120CCE">
        <w:rPr>
          <w:rFonts w:ascii="Calibri" w:hAnsi="Calibri" w:cs="Calibri"/>
        </w:rPr>
        <w:t>faster than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</w:p>
    <w:p w:rsidR="00BE0DBD" w:rsidRDefault="00BE0DBD" w:rsidP="00552631">
      <w:pPr>
        <w:tabs>
          <w:tab w:val="left" w:pos="6330"/>
        </w:tabs>
        <w:ind w:left="-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</w:t>
      </w:r>
    </w:p>
    <w:p w:rsidR="00BE0DBD" w:rsidRDefault="00BE0DBD" w:rsidP="00552631">
      <w:pPr>
        <w:tabs>
          <w:tab w:val="left" w:pos="6330"/>
        </w:tabs>
        <w:ind w:left="-284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</w:t>
      </w: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b/>
          <w:bCs/>
          <w:noProof/>
          <w:color w:val="000000"/>
        </w:rPr>
      </w:pPr>
      <w:r>
        <w:rPr>
          <w:b/>
          <w:bCs/>
          <w:noProof/>
          <w:color w:val="000000"/>
        </w:rPr>
        <w:t xml:space="preserve">  2) </w:t>
      </w:r>
      <w:r>
        <w:rPr>
          <w:b/>
          <w:bCs/>
          <w:i/>
          <w:iCs/>
          <w:noProof/>
          <w:color w:val="000000"/>
        </w:rPr>
        <w:t xml:space="preserve">  </w:t>
      </w:r>
      <w:r w:rsidRPr="00BE41BD">
        <w:rPr>
          <w:b/>
          <w:bCs/>
          <w:noProof/>
          <w:color w:val="000000"/>
        </w:rPr>
        <w:t>What is Jane like?</w:t>
      </w:r>
      <w:r w:rsidRPr="003A7C24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                                                           </w:t>
      </w:r>
      <w:r w:rsidRPr="00396F6A">
        <w:rPr>
          <w:rFonts w:ascii="Calibri" w:hAnsi="Calibri" w:cs="Calibri"/>
          <w:b/>
          <w:bCs/>
        </w:rPr>
        <w:t>5) Math is ……………………….than Turkish</w:t>
      </w:r>
    </w:p>
    <w:p w:rsidR="00BE0DBD" w:rsidRDefault="00BE0DBD" w:rsidP="005526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ind w:right="-648"/>
        <w:rPr>
          <w:b/>
          <w:bCs/>
          <w:noProof/>
          <w:color w:val="000000"/>
        </w:rPr>
      </w:pPr>
    </w:p>
    <w:p w:rsidR="00BE0DBD" w:rsidRDefault="00BE0DBD" w:rsidP="00552631">
      <w:pPr>
        <w:tabs>
          <w:tab w:val="left" w:pos="5387"/>
          <w:tab w:val="left" w:pos="6330"/>
        </w:tabs>
        <w:spacing w:after="480"/>
        <w:ind w:right="-591"/>
        <w:rPr>
          <w:rFonts w:ascii="Calibri" w:hAnsi="Calibri" w:cs="Calibri"/>
          <w:b/>
          <w:bCs/>
        </w:rPr>
      </w:pPr>
      <w:r>
        <w:rPr>
          <w:b/>
          <w:bCs/>
          <w:noProof/>
          <w:color w:val="000000"/>
        </w:rPr>
        <w:t xml:space="preserve">  </w:t>
      </w:r>
      <w:r w:rsidRPr="007E2CEA">
        <w:rPr>
          <w:b/>
          <w:bCs/>
          <w:noProof/>
          <w:color w:val="000000"/>
        </w:rPr>
        <w:t>a)</w:t>
      </w:r>
      <w:r w:rsidRPr="00BE41BD">
        <w:rPr>
          <w:noProof/>
          <w:color w:val="000000"/>
        </w:rPr>
        <w:t>outgoing</w:t>
      </w:r>
      <w:r>
        <w:rPr>
          <w:noProof/>
          <w:color w:val="000000"/>
        </w:rPr>
        <w:t xml:space="preserve">      </w:t>
      </w:r>
      <w:r w:rsidRPr="007E2CEA">
        <w:rPr>
          <w:b/>
          <w:bCs/>
          <w:noProof/>
          <w:color w:val="000000"/>
        </w:rPr>
        <w:t>b)</w:t>
      </w:r>
      <w:r w:rsidRPr="00BE41BD">
        <w:rPr>
          <w:noProof/>
          <w:color w:val="000000"/>
        </w:rPr>
        <w:t>beautiful</w:t>
      </w:r>
      <w:r w:rsidRPr="00BE41BD">
        <w:rPr>
          <w:b/>
          <w:bCs/>
          <w:noProof/>
          <w:color w:val="000000"/>
        </w:rPr>
        <w:t xml:space="preserve"> </w:t>
      </w:r>
      <w:r>
        <w:rPr>
          <w:b/>
          <w:bCs/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BE41BD">
        <w:rPr>
          <w:rFonts w:ascii="Calibri" w:hAnsi="Calibri" w:cs="Calibri"/>
        </w:rPr>
        <w:t xml:space="preserve">   </w:t>
      </w:r>
      <w:r>
        <w:rPr>
          <w:b/>
          <w:bCs/>
          <w:i/>
          <w:iCs/>
          <w:noProof/>
          <w:color w:val="000000"/>
        </w:rPr>
        <w:t xml:space="preserve">                                            </w:t>
      </w:r>
      <w:r w:rsidRPr="00396F6A">
        <w:rPr>
          <w:rFonts w:ascii="Calibri" w:hAnsi="Calibri" w:cs="Calibri"/>
          <w:b/>
          <w:bCs/>
        </w:rPr>
        <w:t>a)</w:t>
      </w:r>
      <w:r w:rsidRPr="00396F6A">
        <w:rPr>
          <w:rFonts w:ascii="Calibri" w:hAnsi="Calibri" w:cs="Calibri"/>
        </w:rPr>
        <w:t xml:space="preserve">difficult </w:t>
      </w:r>
      <w:r w:rsidRPr="00396F6A">
        <w:rPr>
          <w:rFonts w:ascii="Calibri" w:hAnsi="Calibri" w:cs="Calibri"/>
          <w:b/>
          <w:bCs/>
        </w:rPr>
        <w:t xml:space="preserve">   </w:t>
      </w:r>
      <w:r>
        <w:rPr>
          <w:rFonts w:ascii="Calibri" w:hAnsi="Calibri" w:cs="Calibri"/>
          <w:b/>
          <w:bCs/>
        </w:rPr>
        <w:t xml:space="preserve">              </w:t>
      </w:r>
      <w:r w:rsidRPr="00396F6A">
        <w:rPr>
          <w:rFonts w:ascii="Calibri" w:hAnsi="Calibri" w:cs="Calibri"/>
          <w:b/>
          <w:bCs/>
        </w:rPr>
        <w:t>b)</w:t>
      </w:r>
      <w:r w:rsidRPr="00396F6A">
        <w:rPr>
          <w:rFonts w:ascii="Calibri" w:hAnsi="Calibri" w:cs="Calibri"/>
        </w:rPr>
        <w:t>difficultier</w:t>
      </w:r>
      <w:r w:rsidRPr="00396F6A">
        <w:rPr>
          <w:rFonts w:ascii="Calibri" w:hAnsi="Calibri" w:cs="Calibri"/>
          <w:b/>
          <w:bCs/>
        </w:rPr>
        <w:t xml:space="preserve">   </w:t>
      </w:r>
      <w:r>
        <w:rPr>
          <w:rFonts w:ascii="Calibri" w:hAnsi="Calibri" w:cs="Calibri"/>
          <w:b/>
          <w:bCs/>
        </w:rPr>
        <w:t xml:space="preserve">   </w:t>
      </w:r>
    </w:p>
    <w:p w:rsidR="00BE0DBD" w:rsidRPr="00552631" w:rsidRDefault="00BE0DBD" w:rsidP="00552631">
      <w:pPr>
        <w:tabs>
          <w:tab w:val="left" w:pos="5387"/>
          <w:tab w:val="left" w:pos="6330"/>
        </w:tabs>
        <w:spacing w:after="480"/>
        <w:ind w:right="-591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 </w:t>
      </w:r>
      <w:r w:rsidRPr="007E2CEA">
        <w:rPr>
          <w:b/>
          <w:bCs/>
          <w:noProof/>
          <w:color w:val="000000"/>
        </w:rPr>
        <w:t>c)</w:t>
      </w:r>
      <w:r w:rsidRPr="00BE41BD">
        <w:rPr>
          <w:noProof/>
          <w:color w:val="000000"/>
        </w:rPr>
        <w:t>curly hair</w:t>
      </w:r>
      <w:r>
        <w:rPr>
          <w:b/>
          <w:bCs/>
          <w:noProof/>
          <w:color w:val="000000"/>
        </w:rPr>
        <w:t xml:space="preserve"> </w:t>
      </w:r>
      <w:r w:rsidRPr="00ED29A8">
        <w:rPr>
          <w:noProof/>
          <w:color w:val="000000"/>
        </w:rPr>
        <w:t xml:space="preserve"> </w:t>
      </w:r>
      <w:r w:rsidRPr="00D97A90">
        <w:rPr>
          <w:noProof/>
          <w:color w:val="000000"/>
        </w:rPr>
        <w:t xml:space="preserve">   </w:t>
      </w:r>
      <w:r w:rsidRPr="007E2CEA">
        <w:rPr>
          <w:b/>
          <w:bCs/>
          <w:noProof/>
          <w:color w:val="000000"/>
        </w:rPr>
        <w:t>d)</w:t>
      </w:r>
      <w:r w:rsidRPr="00BE41BD">
        <w:rPr>
          <w:noProof/>
          <w:color w:val="000000"/>
        </w:rPr>
        <w:t>fat</w:t>
      </w:r>
      <w:r>
        <w:rPr>
          <w:noProof/>
          <w:color w:val="000000"/>
        </w:rPr>
        <w:t xml:space="preserve">                                                             </w:t>
      </w:r>
      <w:r>
        <w:rPr>
          <w:rFonts w:ascii="Calibri" w:hAnsi="Calibri" w:cs="Calibri"/>
          <w:b/>
          <w:bCs/>
        </w:rPr>
        <w:t xml:space="preserve"> </w:t>
      </w:r>
      <w:r w:rsidRPr="00396F6A">
        <w:rPr>
          <w:rFonts w:ascii="Calibri" w:hAnsi="Calibri" w:cs="Calibri"/>
          <w:b/>
          <w:bCs/>
        </w:rPr>
        <w:t>c)</w:t>
      </w:r>
      <w:r w:rsidRPr="00396F6A">
        <w:rPr>
          <w:rFonts w:ascii="Calibri" w:hAnsi="Calibri" w:cs="Calibri"/>
        </w:rPr>
        <w:t>more difficult</w:t>
      </w:r>
      <w:r w:rsidRPr="00396F6A">
        <w:rPr>
          <w:rFonts w:ascii="Calibri" w:hAnsi="Calibri" w:cs="Calibri"/>
          <w:b/>
          <w:bCs/>
        </w:rPr>
        <w:t xml:space="preserve">   </w:t>
      </w:r>
      <w:r>
        <w:rPr>
          <w:rFonts w:ascii="Calibri" w:hAnsi="Calibri" w:cs="Calibri"/>
          <w:b/>
          <w:bCs/>
        </w:rPr>
        <w:t xml:space="preserve">      </w:t>
      </w:r>
      <w:r w:rsidRPr="00396F6A">
        <w:rPr>
          <w:rFonts w:ascii="Calibri" w:hAnsi="Calibri" w:cs="Calibri"/>
          <w:b/>
          <w:bCs/>
        </w:rPr>
        <w:t>d)</w:t>
      </w:r>
      <w:r w:rsidRPr="00396F6A">
        <w:rPr>
          <w:rFonts w:ascii="Calibri" w:hAnsi="Calibri" w:cs="Calibri"/>
        </w:rPr>
        <w:t>easy</w:t>
      </w:r>
    </w:p>
    <w:p w:rsidR="00BE0DBD" w:rsidRDefault="00BE0DBD" w:rsidP="00552631">
      <w:pPr>
        <w:tabs>
          <w:tab w:val="left" w:pos="5760"/>
          <w:tab w:val="left" w:pos="6330"/>
        </w:tabs>
        <w:spacing w:after="120"/>
        <w:rPr>
          <w:b/>
          <w:b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0" o:spid="_x0000_s1042" type="#_x0000_t32" style="position:absolute;margin-left:417pt;margin-top:9.8pt;width:33.75pt;height:13.5pt;z-index:251664384;visibility:visible">
            <v:stroke endarrow="block"/>
          </v:shape>
        </w:pict>
      </w:r>
      <w:r>
        <w:rPr>
          <w:noProof/>
        </w:rPr>
        <w:pict>
          <v:shape id="Resim 58" o:spid="_x0000_s1043" type="#_x0000_t75" alt="http://www.fotosearch.com/thumb/CSP/CSP059/k0599077.jpg" style="position:absolute;margin-left:455.25pt;margin-top:2.3pt;width:58.3pt;height:72.75pt;z-index:251663360;visibility:visible">
            <v:imagedata r:id="rId26" r:href="rId27"/>
          </v:shape>
        </w:pict>
      </w:r>
      <w:r>
        <w:rPr>
          <w:b/>
          <w:bCs/>
        </w:rPr>
        <w:t xml:space="preserve">  3) Aşağıdaki eşleştirmelerden hangisi                          6) </w:t>
      </w:r>
      <w:r w:rsidRPr="00A94750">
        <w:rPr>
          <w:rFonts w:ascii="Calibri" w:hAnsi="Calibri" w:cs="Calibri"/>
          <w:b/>
          <w:bCs/>
        </w:rPr>
        <w:t>Tom is ……………….. John.</w:t>
      </w:r>
    </w:p>
    <w:p w:rsidR="00BE0DBD" w:rsidRDefault="00BE0DBD" w:rsidP="00552631">
      <w:pPr>
        <w:tabs>
          <w:tab w:val="left" w:pos="5670"/>
        </w:tabs>
        <w:spacing w:after="120"/>
        <w:rPr>
          <w:b/>
          <w:bCs/>
        </w:rPr>
      </w:pPr>
      <w:r>
        <w:rPr>
          <w:b/>
          <w:bCs/>
        </w:rPr>
        <w:t xml:space="preserve">   </w:t>
      </w:r>
      <w:r w:rsidRPr="00F56F9C">
        <w:rPr>
          <w:b/>
          <w:bCs/>
          <w:u w:val="single"/>
        </w:rPr>
        <w:t>YANLIŞ</w:t>
      </w:r>
      <w:r>
        <w:rPr>
          <w:b/>
          <w:bCs/>
        </w:rPr>
        <w:t xml:space="preserve"> yazılmıştır?</w:t>
      </w:r>
      <w:r>
        <w:rPr>
          <w:b/>
          <w:bCs/>
        </w:rPr>
        <w:tab/>
      </w:r>
      <w:r>
        <w:rPr>
          <w:rFonts w:ascii="Calibri" w:hAnsi="Calibri" w:cs="Calibri"/>
          <w:b/>
          <w:bCs/>
        </w:rPr>
        <w:t xml:space="preserve">a) </w:t>
      </w:r>
      <w:r w:rsidRPr="00D86BB0">
        <w:rPr>
          <w:rFonts w:ascii="Calibri" w:hAnsi="Calibri" w:cs="Calibri"/>
        </w:rPr>
        <w:t xml:space="preserve">taller than </w:t>
      </w:r>
      <w:r>
        <w:rPr>
          <w:rFonts w:ascii="Calibri" w:hAnsi="Calibri" w:cs="Calibri"/>
        </w:rPr>
        <w:t xml:space="preserve">      </w:t>
      </w:r>
      <w:r w:rsidRPr="00753DFC">
        <w:rPr>
          <w:rFonts w:ascii="Calibri" w:hAnsi="Calibri" w:cs="Calibri"/>
          <w:b/>
          <w:bCs/>
        </w:rPr>
        <w:t>b)</w:t>
      </w:r>
      <w:r>
        <w:rPr>
          <w:rFonts w:ascii="Calibri" w:hAnsi="Calibri" w:cs="Calibri"/>
        </w:rPr>
        <w:t xml:space="preserve"> tall                                                                     </w:t>
      </w:r>
    </w:p>
    <w:p w:rsidR="00BE0DBD" w:rsidRPr="00F56F9C" w:rsidRDefault="00BE0DBD" w:rsidP="00552631">
      <w:pPr>
        <w:spacing w:after="120"/>
      </w:pPr>
      <w:r>
        <w:rPr>
          <w:b/>
          <w:bCs/>
        </w:rPr>
        <w:t xml:space="preserve"> a) </w:t>
      </w:r>
      <w:r w:rsidRPr="00F56F9C">
        <w:rPr>
          <w:b/>
          <w:bCs/>
        </w:rPr>
        <w:t>well-built:</w:t>
      </w:r>
      <w:r>
        <w:t xml:space="preserve"> </w:t>
      </w:r>
      <w:r w:rsidRPr="00F56F9C">
        <w:t xml:space="preserve"> iri yapılı</w:t>
      </w:r>
      <w:r>
        <w:rPr>
          <w:noProof/>
          <w:color w:val="000000"/>
        </w:rPr>
        <w:t xml:space="preserve">                                                       </w:t>
      </w:r>
      <w:r>
        <w:rPr>
          <w:b/>
          <w:bCs/>
          <w:noProof/>
          <w:color w:val="000000"/>
        </w:rPr>
        <w:t xml:space="preserve">c) </w:t>
      </w:r>
      <w:r w:rsidRPr="00753DFC">
        <w:rPr>
          <w:noProof/>
          <w:color w:val="000000"/>
        </w:rPr>
        <w:t>tall than</w:t>
      </w:r>
      <w:r>
        <w:rPr>
          <w:noProof/>
          <w:color w:val="000000"/>
        </w:rPr>
        <w:t xml:space="preserve">              </w:t>
      </w:r>
      <w:r w:rsidRPr="00753DFC">
        <w:rPr>
          <w:b/>
          <w:bCs/>
          <w:noProof/>
          <w:color w:val="000000"/>
        </w:rPr>
        <w:t>d)</w:t>
      </w:r>
      <w:r>
        <w:rPr>
          <w:noProof/>
          <w:color w:val="000000"/>
        </w:rPr>
        <w:t xml:space="preserve"> more tall than       </w:t>
      </w:r>
    </w:p>
    <w:p w:rsidR="00BE0DBD" w:rsidRPr="0001287E" w:rsidRDefault="00BE0DBD" w:rsidP="00552631">
      <w:pPr>
        <w:spacing w:after="120"/>
      </w:pPr>
      <w:r>
        <w:rPr>
          <w:b/>
          <w:bCs/>
        </w:rPr>
        <w:t xml:space="preserve"> b) slim: </w:t>
      </w:r>
      <w:r>
        <w:t>zayıf, incecik</w:t>
      </w:r>
    </w:p>
    <w:p w:rsidR="00BE0DBD" w:rsidRDefault="00BE0DBD" w:rsidP="00552631">
      <w:pPr>
        <w:tabs>
          <w:tab w:val="left" w:pos="7740"/>
        </w:tabs>
        <w:spacing w:after="120"/>
        <w:ind w:right="-852"/>
      </w:pPr>
      <w:r>
        <w:rPr>
          <w:b/>
          <w:bCs/>
        </w:rPr>
        <w:t xml:space="preserve"> c) short: </w:t>
      </w:r>
      <w:r>
        <w:t>kısa boylu</w:t>
      </w:r>
      <w:r w:rsidRPr="00552631">
        <w:rPr>
          <w:b/>
          <w:bCs/>
          <w:noProof/>
          <w:color w:val="000000"/>
        </w:rPr>
        <w:t xml:space="preserve"> </w:t>
      </w:r>
      <w:r>
        <w:rPr>
          <w:b/>
          <w:bCs/>
          <w:noProof/>
          <w:color w:val="000000"/>
        </w:rPr>
        <w:t xml:space="preserve">                                                                                                                    </w:t>
      </w:r>
      <w:r w:rsidRPr="00753DFC">
        <w:rPr>
          <w:b/>
          <w:bCs/>
          <w:noProof/>
          <w:color w:val="000000"/>
        </w:rPr>
        <w:t>TOM</w:t>
      </w:r>
      <w:r>
        <w:rPr>
          <w:b/>
          <w:bCs/>
          <w:noProof/>
          <w:color w:val="000000"/>
        </w:rPr>
        <w:t xml:space="preserve">      JOHN</w:t>
      </w:r>
    </w:p>
    <w:p w:rsidR="00BE0DBD" w:rsidRDefault="00BE0DBD" w:rsidP="00552631">
      <w:pPr>
        <w:tabs>
          <w:tab w:val="left" w:pos="7740"/>
        </w:tabs>
        <w:spacing w:after="120"/>
      </w:pPr>
      <w:r>
        <w:rPr>
          <w:noProof/>
        </w:rPr>
        <w:pict>
          <v:shape id="_x0000_s1044" type="#_x0000_t202" style="position:absolute;margin-left:-1.7pt;margin-top:20.65pt;width:128.25pt;height:43.5pt;z-index:251667456;visibility:visible" stroked="f">
            <v:textbox>
              <w:txbxContent>
                <w:p w:rsidR="00BE0DBD" w:rsidRPr="006A662E" w:rsidRDefault="00BE0DBD" w:rsidP="006A662E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Duration: 40’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4" o:spid="_x0000_s1045" type="#_x0000_t202" style="position:absolute;margin-left:385.3pt;margin-top:7.9pt;width:128.25pt;height:43.5pt;z-index:251665408;visibility:visible" stroked="f">
            <v:textbox>
              <w:txbxContent>
                <w:p w:rsidR="00BE0DBD" w:rsidRPr="00597235" w:rsidRDefault="00BE0DBD" w:rsidP="0055263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</w:rPr>
                    <w:t xml:space="preserve">   Duygu BAKAR</w:t>
                  </w:r>
                </w:p>
                <w:p w:rsidR="00BE0DBD" w:rsidRPr="006A662E" w:rsidRDefault="00BE0DBD" w:rsidP="006A662E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6A662E">
                    <w:rPr>
                      <w:rFonts w:ascii="Comic Sans MS" w:hAnsi="Comic Sans MS" w:cs="Comic Sans MS"/>
                      <w:b/>
                      <w:bCs/>
                    </w:rPr>
                    <w:t>ELT</w:t>
                  </w:r>
                </w:p>
              </w:txbxContent>
            </v:textbox>
          </v:shape>
        </w:pict>
      </w:r>
      <w:r>
        <w:rPr>
          <w:b/>
          <w:bCs/>
        </w:rPr>
        <w:t xml:space="preserve">d) overweight: </w:t>
      </w:r>
      <w:r>
        <w:t>güzel, alımlı</w:t>
      </w:r>
      <w:r>
        <w:tab/>
        <w:t xml:space="preserve">                                                           </w:t>
      </w:r>
      <w:r>
        <w:rPr>
          <w:b/>
          <w:bCs/>
          <w:i/>
          <w:iCs/>
          <w:noProof/>
          <w:color w:val="000000"/>
        </w:rPr>
        <w:t xml:space="preserve">        </w:t>
      </w:r>
      <w:r>
        <w:rPr>
          <w:rFonts w:ascii="Calibri" w:hAnsi="Calibri" w:cs="Calibri"/>
        </w:rPr>
        <w:t xml:space="preserve">                                            </w:t>
      </w:r>
    </w:p>
    <w:sectPr w:rsidR="00BE0DBD" w:rsidSect="008A3F95">
      <w:type w:val="continuous"/>
      <w:pgSz w:w="11906" w:h="16838"/>
      <w:pgMar w:top="709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DBD" w:rsidRDefault="00BE0DBD" w:rsidP="005B6E56">
      <w:r>
        <w:separator/>
      </w:r>
    </w:p>
  </w:endnote>
  <w:endnote w:type="continuationSeparator" w:id="1">
    <w:p w:rsidR="00BE0DBD" w:rsidRDefault="00BE0DBD" w:rsidP="005B6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BD" w:rsidRDefault="00BE0DBD">
    <w:pPr>
      <w:pStyle w:val="Footer"/>
      <w:jc w:val="right"/>
    </w:pPr>
    <w:fldSimple w:instr=" PAGE   \* MERGEFORMAT ">
      <w:r>
        <w:rPr>
          <w:noProof/>
        </w:rPr>
        <w:t>2</w:t>
      </w:r>
    </w:fldSimple>
  </w:p>
  <w:p w:rsidR="00BE0DBD" w:rsidRDefault="00BE0D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DBD" w:rsidRDefault="00BE0DBD" w:rsidP="005B6E56">
      <w:r>
        <w:separator/>
      </w:r>
    </w:p>
  </w:footnote>
  <w:footnote w:type="continuationSeparator" w:id="1">
    <w:p w:rsidR="00BE0DBD" w:rsidRDefault="00BE0DBD" w:rsidP="005B6E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663"/>
    <w:multiLevelType w:val="multilevel"/>
    <w:tmpl w:val="03A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41423762"/>
    <w:multiLevelType w:val="multilevel"/>
    <w:tmpl w:val="B11AB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CA02C0"/>
    <w:multiLevelType w:val="hybridMultilevel"/>
    <w:tmpl w:val="CEBCC1B8"/>
    <w:lvl w:ilvl="0" w:tplc="92FC4B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6472066"/>
    <w:multiLevelType w:val="hybridMultilevel"/>
    <w:tmpl w:val="878CA316"/>
    <w:lvl w:ilvl="0" w:tplc="EEB057F6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582B3C76"/>
    <w:multiLevelType w:val="hybridMultilevel"/>
    <w:tmpl w:val="F1B8A558"/>
    <w:lvl w:ilvl="0" w:tplc="F0C435C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E2A"/>
    <w:rsid w:val="0001287E"/>
    <w:rsid w:val="00017A7C"/>
    <w:rsid w:val="000801C0"/>
    <w:rsid w:val="00090311"/>
    <w:rsid w:val="000F0329"/>
    <w:rsid w:val="00120CCE"/>
    <w:rsid w:val="00125238"/>
    <w:rsid w:val="00180685"/>
    <w:rsid w:val="001B32BF"/>
    <w:rsid w:val="00201FAB"/>
    <w:rsid w:val="002519E7"/>
    <w:rsid w:val="00257358"/>
    <w:rsid w:val="002F2214"/>
    <w:rsid w:val="002F282B"/>
    <w:rsid w:val="003070C4"/>
    <w:rsid w:val="00396F6A"/>
    <w:rsid w:val="003A7C24"/>
    <w:rsid w:val="003B3AAF"/>
    <w:rsid w:val="003D3AAA"/>
    <w:rsid w:val="003F2A55"/>
    <w:rsid w:val="003F676B"/>
    <w:rsid w:val="004102C6"/>
    <w:rsid w:val="004106B4"/>
    <w:rsid w:val="004276ED"/>
    <w:rsid w:val="00467AE2"/>
    <w:rsid w:val="0048354D"/>
    <w:rsid w:val="00496021"/>
    <w:rsid w:val="004B3BC1"/>
    <w:rsid w:val="004D3D42"/>
    <w:rsid w:val="00510FF8"/>
    <w:rsid w:val="00552631"/>
    <w:rsid w:val="00597235"/>
    <w:rsid w:val="00597F2E"/>
    <w:rsid w:val="005B6E56"/>
    <w:rsid w:val="005F4BAF"/>
    <w:rsid w:val="00647F06"/>
    <w:rsid w:val="006849A0"/>
    <w:rsid w:val="006A662E"/>
    <w:rsid w:val="006E4554"/>
    <w:rsid w:val="0072525F"/>
    <w:rsid w:val="00753DFC"/>
    <w:rsid w:val="0079167B"/>
    <w:rsid w:val="007A1E0F"/>
    <w:rsid w:val="007B0F39"/>
    <w:rsid w:val="007C06EB"/>
    <w:rsid w:val="007D7F56"/>
    <w:rsid w:val="007E2CEA"/>
    <w:rsid w:val="007E46CD"/>
    <w:rsid w:val="0085561A"/>
    <w:rsid w:val="00881E2A"/>
    <w:rsid w:val="008A3F95"/>
    <w:rsid w:val="008C77ED"/>
    <w:rsid w:val="00967EC2"/>
    <w:rsid w:val="009A6617"/>
    <w:rsid w:val="009C57FD"/>
    <w:rsid w:val="00A4508C"/>
    <w:rsid w:val="00A94750"/>
    <w:rsid w:val="00A96389"/>
    <w:rsid w:val="00AB2F08"/>
    <w:rsid w:val="00AB4542"/>
    <w:rsid w:val="00AF6CBA"/>
    <w:rsid w:val="00B262DB"/>
    <w:rsid w:val="00B55BCD"/>
    <w:rsid w:val="00B76CA2"/>
    <w:rsid w:val="00BB6271"/>
    <w:rsid w:val="00BE0DBD"/>
    <w:rsid w:val="00BE41BD"/>
    <w:rsid w:val="00C1144D"/>
    <w:rsid w:val="00C40292"/>
    <w:rsid w:val="00C40438"/>
    <w:rsid w:val="00C93615"/>
    <w:rsid w:val="00CA3D42"/>
    <w:rsid w:val="00D86BB0"/>
    <w:rsid w:val="00D97A90"/>
    <w:rsid w:val="00DF4480"/>
    <w:rsid w:val="00E42AB5"/>
    <w:rsid w:val="00E62434"/>
    <w:rsid w:val="00E67585"/>
    <w:rsid w:val="00E72018"/>
    <w:rsid w:val="00E91376"/>
    <w:rsid w:val="00EB0C41"/>
    <w:rsid w:val="00ED26AA"/>
    <w:rsid w:val="00ED29A8"/>
    <w:rsid w:val="00ED59E4"/>
    <w:rsid w:val="00EF212D"/>
    <w:rsid w:val="00EF416F"/>
    <w:rsid w:val="00F16E30"/>
    <w:rsid w:val="00F5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E2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81E2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E91376"/>
  </w:style>
  <w:style w:type="character" w:styleId="Strong">
    <w:name w:val="Strong"/>
    <w:basedOn w:val="DefaultParagraphFont"/>
    <w:uiPriority w:val="99"/>
    <w:qFormat/>
    <w:rsid w:val="00E91376"/>
    <w:rPr>
      <w:b/>
      <w:bCs/>
    </w:rPr>
  </w:style>
  <w:style w:type="paragraph" w:styleId="ListParagraph">
    <w:name w:val="List Paragraph"/>
    <w:basedOn w:val="Normal"/>
    <w:uiPriority w:val="99"/>
    <w:qFormat/>
    <w:rsid w:val="004106B4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4106B4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106B4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5B6E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B6E5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6E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B6E56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D3A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3D3A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6491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image" Target="media/image9.jpeg"/><Relationship Id="rId25" Type="http://schemas.openxmlformats.org/officeDocument/2006/relationships/image" Target="http://www.fotosearch.com/thumb/IMZ/IMZ007/pix0180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5" Type="http://schemas.openxmlformats.org/officeDocument/2006/relationships/footnotes" Target="footnotes.xml"/><Relationship Id="rId15" Type="http://schemas.openxmlformats.org/officeDocument/2006/relationships/image" Target="http://static.arttoday.com/thm/thm11/CL/5433_2005010014/000803_1061_63/20651970.thm.jpg?000803_1061_6351_v__v" TargetMode="External"/><Relationship Id="rId23" Type="http://schemas.openxmlformats.org/officeDocument/2006/relationships/image" Target="http://www.fotosearch.com/thumb/CSP/CSP071/k0718198.jpg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hyperlink" Target="http://images.google.com.tr/imgres?imgurl=http://www.dreamstime.com/ugly-netty-young-woman-smiling-thumb2926107.jpg&amp;imgrefurl=http://www.dreamstime.com/ugly-netty-young-woman-smiling-image2926107&amp;usg=__MF0L7WoeL2unkzqnkc_EsKhjRQI=&amp;h=300&amp;w=300&amp;sz=46&amp;hl=tr&amp;start=2&amp;sig2=fnWzf074PTHZCAAd9fi1oA&amp;tbnid=8JRQFVyxTLaxhM:&amp;tbnh=116&amp;tbnw=116&amp;ei=UbRCSbf_FYWo0gWP_cW_Bg&amp;prev=/images?q=ugly+clipart&amp;gbv=2&amp;hl=tr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http://www.fotosearch.com/thumb/CSP/CSP059/k0599077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622</Words>
  <Characters>3549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sorubak.com; www.sorubak.com</dc:creator>
  <cp:keywords>sorubak.com; www.sorubak.com</cp:keywords>
  <dc:description>www.sorubak.com</dc:description>
  <cp:lastModifiedBy>edanur</cp:lastModifiedBy>
  <cp:revision>3</cp:revision>
  <dcterms:created xsi:type="dcterms:W3CDTF">2016-03-17T16:23:00Z</dcterms:created>
  <dcterms:modified xsi:type="dcterms:W3CDTF">2016-11-06T14:26:00Z</dcterms:modified>
  <cp:category>sorubak.com; www.sorubak.com</cp:category>
</cp:coreProperties>
</file>