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A5D" w:rsidRDefault="009D5A5D" w:rsidP="00D220CC">
      <w:pPr>
        <w:ind w:left="-709" w:right="-851"/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-30.35pt;margin-top:-23.2pt;width:574.5pt;height:54pt;z-index:251643904;visibility:visible" arcsize="10923f">
            <v:textbox>
              <w:txbxContent>
                <w:p w:rsidR="009D5A5D" w:rsidRPr="001050A1" w:rsidRDefault="009D5A5D" w:rsidP="00F50950">
                  <w:pP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5-2016 </w:t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EDUCATION YEAR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TEKİRSİN  SECONDARY </w:t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SCHOOL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2nd TERM 1st ENGLISH EXAM </w:t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GRADE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: 7</w:t>
                  </w:r>
                </w:p>
                <w:p w:rsidR="009D5A5D" w:rsidRPr="001050A1" w:rsidRDefault="009D5A5D" w:rsidP="00F50950">
                  <w:pP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Name/Surname:</w:t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  <w:t>Number:</w:t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  <w:t>Class: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7/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MARK:</w:t>
                  </w:r>
                </w:p>
              </w:txbxContent>
            </v:textbox>
          </v:roundrect>
        </w:pict>
      </w:r>
    </w:p>
    <w:p w:rsidR="009D5A5D" w:rsidRDefault="009D5A5D" w:rsidP="000F1BD7"/>
    <w:p w:rsidR="009D5A5D" w:rsidRPr="00890662" w:rsidRDefault="009D5A5D" w:rsidP="003C18BD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890662">
        <w:rPr>
          <w:rFonts w:ascii="Comic Sans MS" w:hAnsi="Comic Sans MS" w:cs="Comic Sans MS"/>
          <w:b/>
          <w:bCs/>
          <w:sz w:val="18"/>
          <w:szCs w:val="18"/>
        </w:rPr>
        <w:t>A.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MATCH </w:t>
      </w:r>
      <w:r w:rsidRPr="00890662">
        <w:rPr>
          <w:rFonts w:ascii="Comic Sans MS" w:hAnsi="Comic Sans MS" w:cs="Comic Sans MS"/>
          <w:b/>
          <w:bCs/>
          <w:sz w:val="18"/>
          <w:szCs w:val="18"/>
        </w:rPr>
        <w:t>THE TYPES OF PARTY: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A.fancy-dress    B. pyjamas   C. beachD.weddingE.birthday 5*2=10  </w:t>
      </w:r>
    </w:p>
    <w:p w:rsidR="009D5A5D" w:rsidRPr="000F1BD7" w:rsidRDefault="009D5A5D" w:rsidP="004F4D58">
      <w:pPr>
        <w:spacing w:after="0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7" o:spid="_x0000_s1027" type="#_x0000_t75" alt="Beschreibung: may08_kid10" style="position:absolute;margin-left:226.85pt;margin-top:5.05pt;width:45.05pt;height:65.3pt;z-index:251644928;visibility:visible;mso-wrap-distance-left:2.88pt;mso-wrap-distance-top:2.88pt;mso-wrap-distance-right:2.88pt;mso-wrap-distance-bottom:2.88pt">
            <v:imagedata r:id="rId5" o:title=""/>
          </v:shape>
        </w:pict>
      </w:r>
      <w:r>
        <w:rPr>
          <w:noProof/>
          <w:lang w:eastAsia="tr-TR"/>
        </w:rPr>
        <w:pict>
          <v:shape id="Resim 9" o:spid="_x0000_s1028" type="#_x0000_t75" alt="aa_pirate1" style="position:absolute;margin-left:307.25pt;margin-top:2.55pt;width:50.9pt;height:67.8pt;z-index:251645952;visibility:visible">
            <v:imagedata r:id="rId6" o:title=""/>
          </v:shape>
        </w:pict>
      </w:r>
      <w:r>
        <w:rPr>
          <w:noProof/>
          <w:lang w:eastAsia="tr-TR"/>
        </w:rPr>
        <w:pict>
          <v:shape id="Resim 8" o:spid="_x0000_s1029" type="#_x0000_t75" alt="sep09_north1" style="position:absolute;margin-left:354.95pt;margin-top:0;width:42.45pt;height:69.45pt;z-index:251646976;visibility:visible">
            <v:imagedata r:id="rId7" o:title=""/>
          </v:shape>
        </w:pict>
      </w:r>
      <w:r>
        <w:rPr>
          <w:noProof/>
          <w:lang w:eastAsia="tr-TR"/>
        </w:rPr>
        <w:pict>
          <v:shape id="Resim 2" o:spid="_x0000_s1030" type="#_x0000_t75" alt="kigae" style="position:absolute;margin-left:473.85pt;margin-top:0;width:70.3pt;height:70.15pt;z-index:251648000;visibility:visible">
            <v:imagedata r:id="rId8" o:title="" chromakey="white"/>
            <w10:wrap type="square"/>
          </v:shape>
        </w:pict>
      </w:r>
      <w:r>
        <w:rPr>
          <w:noProof/>
          <w:lang w:eastAsia="tr-TR"/>
        </w:rPr>
        <w:pict>
          <v:shape id="Resim 7" o:spid="_x0000_s1031" type="#_x0000_t75" alt="NEBİHAN AKÇA" style="position:absolute;margin-left:436.5pt;margin-top:-.2pt;width:37.5pt;height:68.85pt;z-index:251649024;visibility:visible">
            <v:imagedata r:id="rId9" o:title=""/>
          </v:shape>
        </w:pict>
      </w:r>
      <w:r>
        <w:rPr>
          <w:noProof/>
          <w:lang w:eastAsia="tr-TR"/>
        </w:rPr>
        <w:pict>
          <v:shape id="Resim 42" o:spid="_x0000_s1032" type="#_x0000_t75" alt="boys-at-beach" style="position:absolute;margin-left:100.5pt;margin-top:4.95pt;width:86.25pt;height:57pt;z-index:251650048;visibility:visible">
            <v:imagedata r:id="rId10" o:title=""/>
          </v:shape>
        </w:pict>
      </w:r>
      <w:r w:rsidRPr="00FA4D7B">
        <w:rPr>
          <w:noProof/>
          <w:lang w:eastAsia="tr-TR"/>
        </w:rPr>
        <w:pict>
          <v:shape id="Resim 29" o:spid="_x0000_i1025" type="#_x0000_t75" style="width:76.5pt;height:70.5pt;visibility:visible">
            <v:imagedata r:id="rId11" o:title=""/>
          </v:shape>
        </w:pict>
      </w:r>
    </w:p>
    <w:p w:rsidR="009D5A5D" w:rsidRPr="00703F16" w:rsidRDefault="009D5A5D" w:rsidP="00703F16">
      <w:pPr>
        <w:spacing w:after="0"/>
      </w:pPr>
      <w:r>
        <w:t>………………………….………………………………………………………..……………………….…..……………………………</w:t>
      </w:r>
    </w:p>
    <w:p w:rsidR="009D5A5D" w:rsidRPr="00962FDC" w:rsidRDefault="009D5A5D" w:rsidP="009754FD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Pr="00ED7642" w:rsidRDefault="009D5A5D" w:rsidP="009754FD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30" o:spid="_x0000_s1033" type="#_x0000_t59" style="position:absolute;left:0;text-align:left;margin-left:258.75pt;margin-top:15.75pt;width:31.85pt;height:24.05pt;z-index:251654144;visibility:visible"/>
        </w:pict>
      </w:r>
      <w:r>
        <w:rPr>
          <w:noProof/>
          <w:lang w:eastAsia="tr-TR"/>
        </w:rPr>
        <w:pict>
          <v:shape id="16-Nokta Yıldız 32" o:spid="_x0000_s1034" type="#_x0000_t59" style="position:absolute;left:0;text-align:left;margin-left:318.75pt;margin-top:15.75pt;width:36pt;height:24.05pt;z-index:251652096;visibility:visible"/>
        </w:pict>
      </w:r>
      <w:r>
        <w:rPr>
          <w:noProof/>
          <w:lang w:eastAsia="tr-TR"/>
        </w:rPr>
        <w:pict>
          <v:shape id="16-Nokta Yıldız 35" o:spid="_x0000_s1035" type="#_x0000_t59" style="position:absolute;left:0;text-align:left;margin-left:376.5pt;margin-top:15.75pt;width:30pt;height:24.3pt;z-index:251655168;visibility:visible"/>
        </w:pict>
      </w:r>
      <w:r>
        <w:rPr>
          <w:noProof/>
          <w:lang w:eastAsia="tr-TR"/>
        </w:rPr>
        <w:pict>
          <v:shape id="16-Nokta Yıldız 33" o:spid="_x0000_s1036" type="#_x0000_t59" style="position:absolute;left:0;text-align:left;margin-left:420pt;margin-top:15.75pt;width:37.5pt;height:21.1pt;z-index:251653120;visibility:visible"/>
        </w:pict>
      </w:r>
      <w:r>
        <w:rPr>
          <w:noProof/>
          <w:lang w:eastAsia="tr-TR"/>
        </w:rPr>
        <w:pict>
          <v:shape id="16-Nokta Yıldız 34" o:spid="_x0000_s1037" type="#_x0000_t59" style="position:absolute;left:0;text-align:left;margin-left:467.2pt;margin-top:15.75pt;width:39.75pt;height:24.3pt;z-index:251656192;visibility:visible"/>
        </w:pict>
      </w:r>
      <w:r w:rsidRPr="00962FDC">
        <w:rPr>
          <w:rFonts w:ascii="Comic Sans MS" w:hAnsi="Comic Sans MS" w:cs="Comic Sans MS"/>
          <w:b/>
          <w:bCs/>
          <w:sz w:val="18"/>
          <w:szCs w:val="18"/>
          <w:highlight w:val="lightGray"/>
        </w:rPr>
        <w:t>B) İfadeleri GOOD LUCK veya BAD LUCK şeklindebelirtinizvesonra</w:t>
      </w:r>
      <w:r w:rsidRPr="00ED7642">
        <w:rPr>
          <w:rFonts w:ascii="Comic Sans MS" w:hAnsi="Comic Sans MS" w:cs="Comic Sans MS"/>
          <w:b/>
          <w:bCs/>
          <w:sz w:val="18"/>
          <w:szCs w:val="18"/>
          <w:highlight w:val="lightGray"/>
        </w:rPr>
        <w:t>yandaki</w:t>
      </w:r>
      <w:r w:rsidRPr="00962FDC">
        <w:rPr>
          <w:rFonts w:ascii="Comic Sans MS" w:hAnsi="Comic Sans MS" w:cs="Comic Sans MS"/>
          <w:b/>
          <w:bCs/>
          <w:sz w:val="18"/>
          <w:szCs w:val="18"/>
          <w:highlight w:val="lightGray"/>
        </w:rPr>
        <w:t>resimlerileeşleştiriniz.</w:t>
      </w:r>
      <w:r w:rsidRPr="00962FDC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20pts.</w:t>
      </w:r>
    </w:p>
    <w:p w:rsidR="009D5A5D" w:rsidRPr="00B71ECD" w:rsidRDefault="009D5A5D" w:rsidP="00ED7642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27" o:spid="_x0000_s1038" type="#_x0000_t75" alt="http://t1.gstatic.com/images?q=tbn:yP_dLDVd2sP7TM:http://www.johnston.k12.ia.us/schools/ElemLMC/images/ladder.jpg" href="http://images.google.com.tr/imgres?imgurl=http://www.johnston.k12.ia.us/schools/ElemLMC/images/ladder.jpg&amp;imgrefurl=http://www.johnston.k12.ia.us/schools/ElemLMC/research.htm&amp;usg=__MgDFDlaswM-q7tWW4gef6JwI1Js=&amp;h=720&amp;w=509&amp;sz=74&amp;hl=tr&amp;start=27&amp;tbnid=yP_dLDVd2sP7TM:&amp;tbnh=140&amp;tbnw=99&amp;prev=/images?q=ladder+clipart&amp;gbv=2&amp;ndsp=18&amp;hl=tr&amp;sa=N&amp;start=" style="position:absolute;left:0;text-align:left;margin-left:258.75pt;margin-top:13.85pt;width:34.25pt;height:56.25pt;z-index:-251659264;visibility:visible" o:button="t">
            <v:fill o:detectmouseclick="t"/>
            <v:imagedata r:id="rId12" o:title=""/>
          </v:shape>
        </w:pict>
      </w:r>
      <w:r>
        <w:rPr>
          <w:noProof/>
          <w:lang w:eastAsia="tr-TR"/>
        </w:rPr>
        <w:pict>
          <v:shape id="Resim 26" o:spid="_x0000_s1039" type="#_x0000_t75" alt="http://static.arttoday.com/thm/thm11//CL/5433_2005010014/000803_1054_85/20439283.thm.jpg?000803_1054_8584_v__v" style="position:absolute;left:0;text-align:left;margin-left:301.25pt;margin-top:781.65pt;width:45.25pt;height:49.9pt;z-index:251651072;visibility:visible">
            <v:imagedata r:id="rId13" r:href="rId14"/>
          </v:shape>
        </w:pict>
      </w:r>
      <w:r w:rsidRPr="00B71ECD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See a black cat.   _________________ </w:t>
      </w:r>
    </w:p>
    <w:tbl>
      <w:tblPr>
        <w:tblpPr w:leftFromText="141" w:rightFromText="141" w:vertAnchor="text" w:horzAnchor="margin" w:tblpXSpec="right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2"/>
      </w:tblGrid>
      <w:tr w:rsidR="009D5A5D" w:rsidRPr="00460FA4">
        <w:trPr>
          <w:trHeight w:val="853"/>
        </w:trPr>
        <w:tc>
          <w:tcPr>
            <w:tcW w:w="812" w:type="dxa"/>
          </w:tcPr>
          <w:p w:rsidR="009D5A5D" w:rsidRPr="00460FA4" w:rsidRDefault="009D5A5D" w:rsidP="00460FA4">
            <w:pPr>
              <w:spacing w:after="0" w:line="240" w:lineRule="auto"/>
              <w:rPr>
                <w:b/>
                <w:bCs/>
              </w:rPr>
            </w:pPr>
            <w:r w:rsidRPr="00460FA4">
              <w:rPr>
                <w:b/>
                <w:bCs/>
                <w:noProof/>
                <w:lang w:eastAsia="tr-TR"/>
              </w:rPr>
              <w:pict>
                <v:shape id="Resim 7" o:spid="_x0000_i1026" type="#_x0000_t75" style="width:28.5pt;height:40.5pt;visibility:visible">
                  <v:imagedata r:id="rId15" o:title=""/>
                </v:shape>
              </w:pict>
            </w:r>
          </w:p>
        </w:tc>
      </w:tr>
    </w:tbl>
    <w:p w:rsidR="009D5A5D" w:rsidRPr="00B71ECD" w:rsidRDefault="009D5A5D" w:rsidP="00ED7642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24" o:spid="_x0000_s1040" type="#_x0000_t75" alt="lilblkcatani2.gif image by snowiecats" style="position:absolute;left:0;text-align:left;margin-left:314.25pt;margin-top:7.75pt;width:41.25pt;height:50.25pt;z-index:251658240;visibility:visible;mso-position-horizontal-relative:text;mso-position-vertical-relative:text">
            <v:imagedata r:id="rId16" o:title=""/>
            <w10:wrap type="square"/>
          </v:shape>
        </w:pict>
      </w:r>
      <w:r>
        <w:rPr>
          <w:noProof/>
          <w:lang w:eastAsia="tr-TR"/>
        </w:rPr>
        <w:pict>
          <v:shape id="Resim 25" o:spid="_x0000_s1041" type="#_x0000_t75" alt="four-leaf-clover" style="position:absolute;left:0;text-align:left;margin-left:422.25pt;margin-top:7.8pt;width:24pt;height:43.5pt;z-index:251660288;visibility:visible;mso-position-horizontal-relative:text;mso-position-vertical-relative:text">
            <v:imagedata r:id="rId17" o:title=""/>
            <w10:wrap type="square"/>
          </v:shape>
        </w:pict>
      </w:r>
      <w:r>
        <w:rPr>
          <w:noProof/>
          <w:lang w:eastAsia="tr-TR"/>
        </w:rPr>
        <w:pict>
          <v:shape id="Resim 28" o:spid="_x0000_s1042" type="#_x0000_t75" style="position:absolute;left:0;text-align:left;margin-left:368.25pt;margin-top:4.8pt;width:38.25pt;height:46.5pt;z-index:251659264;visibility:visible;mso-position-horizontal-relative:text;mso-position-vertical-relative:text">
            <v:imagedata r:id="rId18" o:title=""/>
            <w10:wrap type="square"/>
          </v:shape>
        </w:pict>
      </w:r>
      <w:r w:rsidRPr="00B71ECD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Walk under a ladder.    __________________ </w:t>
      </w:r>
    </w:p>
    <w:p w:rsidR="009D5A5D" w:rsidRPr="00B71ECD" w:rsidRDefault="009D5A5D" w:rsidP="00ED7642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B71ECD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Find a four-leaf clover. _________________ </w:t>
      </w:r>
    </w:p>
    <w:p w:rsidR="009D5A5D" w:rsidRDefault="009D5A5D" w:rsidP="000F1BD7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B71ECD">
        <w:rPr>
          <w:rFonts w:ascii="Comic Sans MS" w:hAnsi="Comic Sans MS" w:cs="Comic Sans MS"/>
          <w:b/>
          <w:bCs/>
          <w:sz w:val="18"/>
          <w:szCs w:val="18"/>
          <w:lang w:val="en-US"/>
        </w:rPr>
        <w:t>Break a mirror.   ___________________</w:t>
      </w:r>
    </w:p>
    <w:p w:rsidR="009D5A5D" w:rsidRPr="008B5DC3" w:rsidRDefault="009D5A5D" w:rsidP="008B5DC3">
      <w:pPr>
        <w:spacing w:line="360" w:lineRule="auto"/>
        <w:ind w:left="357"/>
        <w:jc w:val="both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51" o:spid="_x0000_s1043" type="#_x0000_t75" alt="115792" style="position:absolute;left:0;text-align:left;margin-left:440.35pt;margin-top:16.35pt;width:87.55pt;height:92.1pt;z-index:251661312;visibility:visible">
            <v:imagedata r:id="rId19" o:title="" chromakey="white"/>
          </v:shape>
        </w:pict>
      </w:r>
      <w:r w:rsidRPr="008B5DC3">
        <w:rPr>
          <w:rFonts w:ascii="Comic Sans MS" w:hAnsi="Comic Sans MS" w:cs="Comic Sans MS"/>
          <w:b/>
          <w:bCs/>
          <w:sz w:val="18"/>
          <w:szCs w:val="18"/>
        </w:rPr>
        <w:t>5.Put a horseshoeoutsideyourhouse</w:t>
      </w:r>
      <w:r w:rsidRPr="00B71ECD">
        <w:rPr>
          <w:rFonts w:ascii="Comic Sans MS" w:hAnsi="Comic Sans MS" w:cs="Comic Sans MS"/>
          <w:b/>
          <w:bCs/>
          <w:sz w:val="18"/>
          <w:szCs w:val="18"/>
          <w:lang w:val="en-US"/>
        </w:rPr>
        <w:t>___________________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</w:t>
      </w:r>
      <w:r w:rsidRPr="0070272E">
        <w:rPr>
          <w:rFonts w:ascii="Comic Sans MS" w:hAnsi="Comic Sans MS" w:cs="Comic Sans MS"/>
          <w:b/>
          <w:bCs/>
          <w:sz w:val="18"/>
          <w:szCs w:val="18"/>
        </w:rPr>
        <w:t>.</w:t>
      </w:r>
      <w:r>
        <w:rPr>
          <w:rFonts w:ascii="Comic Sans MS" w:hAnsi="Comic Sans MS" w:cs="Comic Sans MS"/>
          <w:b/>
          <w:bCs/>
          <w:sz w:val="18"/>
          <w:szCs w:val="18"/>
        </w:rPr>
        <w:t>MAKE TRUE OR FALSE:4*2=8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I willreadyourpalm.Ifyouhave a clearhandline,youareoptimisticandhappy.Youwill be 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veryhappy.Ifyouhavestrongheartline, youarewarmandfriendly.Ifyouhave a long life line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,youwillhave a healthylife.Ifyoursaturnline is clear, youare a verysuccessfulperson.</w:t>
      </w:r>
    </w:p>
    <w:p w:rsidR="009D5A5D" w:rsidRDefault="009D5A5D" w:rsidP="00711C91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1.Long life line is abouthealthy life.   T  /  F3.You arefriendlyifyouhave a strongheartline.T  /  F</w:t>
      </w:r>
    </w:p>
    <w:p w:rsidR="009D5A5D" w:rsidRDefault="009D5A5D" w:rsidP="008A75BA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2.Clear handlinesmeanyouaresuccessful. T  /  F  4.You arehappyifyouhave a clearsaturnline. T  /  F</w:t>
      </w:r>
    </w:p>
    <w:p w:rsidR="009D5A5D" w:rsidRDefault="009D5A5D" w:rsidP="00747FF4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47FF4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D.USE THESE WORDS AND COMPLETE THE DIALOGUE.THEN,PREPARE SHOPPING LIST:5*2=10 AND 5*2=10</w:t>
      </w:r>
    </w:p>
    <w:p w:rsidR="009D5A5D" w:rsidRDefault="009D5A5D" w:rsidP="00747FF4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96"/>
      </w:tblGrid>
      <w:tr w:rsidR="009D5A5D" w:rsidRPr="00460FA4">
        <w:trPr>
          <w:trHeight w:val="524"/>
        </w:trPr>
        <w:tc>
          <w:tcPr>
            <w:tcW w:w="4096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Some  / A lot of  / a few  / any  / a little</w:t>
            </w:r>
          </w:p>
        </w:tc>
      </w:tr>
    </w:tbl>
    <w:tbl>
      <w:tblPr>
        <w:tblpPr w:leftFromText="141" w:rightFromText="141" w:vertAnchor="text" w:horzAnchor="margin" w:tblpXSpec="right" w:tblpY="-5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5"/>
      </w:tblGrid>
      <w:tr w:rsidR="009D5A5D" w:rsidRPr="00460FA4">
        <w:trPr>
          <w:trHeight w:val="3139"/>
        </w:trPr>
        <w:tc>
          <w:tcPr>
            <w:tcW w:w="6525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Selim:I am at thesupermarket.What do weneedforparty?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Zeynep:Wedon’thave…………………….………………..……….eggs.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Buy ……………………………………………..….Eggs.Two is enough.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There is ……………………..…………milk.Buy …………..……………………milk.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Selim:Ok.What else?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Zeynep:Oh,Wehavecandles.Buy…………………………..………………...…..balloons.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Twentyballoonsareenough.Ilikeballoons.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Selim:OK.Iwill be at home in an hour. </w:t>
            </w:r>
          </w:p>
        </w:tc>
      </w:tr>
    </w:tbl>
    <w:p w:rsidR="009D5A5D" w:rsidRDefault="009D5A5D" w:rsidP="007A3F1E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FA4D7B">
        <w:rPr>
          <w:noProof/>
          <w:lang w:eastAsia="tr-TR"/>
        </w:rPr>
        <w:pict>
          <v:shape id="Resim 16" o:spid="_x0000_i1027" type="#_x0000_t75" alt="shopping-list.jpg" style="width:194.25pt;height:127.5pt;visibility:visible">
            <v:imagedata r:id="rId20" o:title=""/>
          </v:shape>
        </w:pict>
      </w:r>
      <w:r>
        <w:rPr>
          <w:rFonts w:ascii="Comic Sans MS" w:hAnsi="Comic Sans MS" w:cs="Comic Sans MS"/>
          <w:b/>
          <w:bCs/>
          <w:sz w:val="18"/>
          <w:szCs w:val="18"/>
        </w:rPr>
        <w:t>E.FILL IN THE TABLE:4*2=8</w:t>
      </w:r>
    </w:p>
    <w:tbl>
      <w:tblPr>
        <w:tblpPr w:leftFromText="141" w:rightFromText="141" w:vertAnchor="text" w:horzAnchor="margin" w:tblpXSpec="right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3"/>
        <w:gridCol w:w="2343"/>
      </w:tblGrid>
      <w:tr w:rsidR="009D5A5D" w:rsidRPr="00460FA4">
        <w:trPr>
          <w:trHeight w:val="392"/>
        </w:trPr>
        <w:tc>
          <w:tcPr>
            <w:tcW w:w="2343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Date:</w:t>
            </w:r>
          </w:p>
        </w:tc>
        <w:tc>
          <w:tcPr>
            <w:tcW w:w="2343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9D5A5D" w:rsidRPr="00460FA4">
        <w:trPr>
          <w:trHeight w:val="417"/>
        </w:trPr>
        <w:tc>
          <w:tcPr>
            <w:tcW w:w="2343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Place:</w:t>
            </w:r>
          </w:p>
        </w:tc>
        <w:tc>
          <w:tcPr>
            <w:tcW w:w="2343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9D5A5D" w:rsidRPr="00460FA4">
        <w:trPr>
          <w:trHeight w:val="392"/>
        </w:trPr>
        <w:tc>
          <w:tcPr>
            <w:tcW w:w="2343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Time:</w:t>
            </w:r>
          </w:p>
        </w:tc>
        <w:tc>
          <w:tcPr>
            <w:tcW w:w="2343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9D5A5D" w:rsidRPr="00460FA4">
        <w:trPr>
          <w:trHeight w:val="417"/>
        </w:trPr>
        <w:tc>
          <w:tcPr>
            <w:tcW w:w="2343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Partytype:</w:t>
            </w:r>
          </w:p>
        </w:tc>
        <w:tc>
          <w:tcPr>
            <w:tcW w:w="2343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page" w:horzAnchor="margin" w:tblpY="14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4"/>
      </w:tblGrid>
      <w:tr w:rsidR="009D5A5D" w:rsidRPr="00460FA4">
        <w:trPr>
          <w:trHeight w:val="1839"/>
        </w:trPr>
        <w:tc>
          <w:tcPr>
            <w:tcW w:w="4508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DearFatih; 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_x0000_s1044" type="#_x0000_t75" alt="aa_pirate1" style="position:absolute;margin-left:174pt;margin-top:17.7pt;width:41.25pt;height:59.25pt;z-index:251663360;visibility:visible">
                  <v:imagedata r:id="rId6" o:title=""/>
                </v:shape>
              </w:pict>
            </w: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Wearinterestingcostumesandcometomy…..….party.It is on 18</w:t>
            </w: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  <w:vertAlign w:val="superscript"/>
              </w:rPr>
              <w:t>th</w:t>
            </w: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of December on Wednesday at 6 o’clock at Star Café.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You can bringsomeCDs.Seeyouthere</w:t>
            </w:r>
            <w:r w:rsidRPr="00460FA4">
              <w:rPr>
                <w:rFonts w:ascii="Comic Sans MS" w:hAnsi="Comic Sans MS" w:cs="Comic Sans MS"/>
                <w:b/>
                <w:bCs/>
              </w:rPr>
              <w:t>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Love  Mustafa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</w:tr>
    </w:tbl>
    <w:p w:rsidR="009D5A5D" w:rsidRDefault="009D5A5D" w:rsidP="00FE3AA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B613EC">
      <w:pPr>
        <w:spacing w:after="0"/>
        <w:rPr>
          <w:rFonts w:ascii="Comic Sans MS" w:hAnsi="Comic Sans MS" w:cs="Comic Sans MS"/>
          <w:b/>
          <w:bCs/>
          <w:sz w:val="18"/>
          <w:szCs w:val="18"/>
        </w:rPr>
        <w:sectPr w:rsidR="009D5A5D" w:rsidSect="00D220C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D5A5D" w:rsidRDefault="009D5A5D" w:rsidP="007410B3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410B3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line id="Düz Bağlayıcı 43" o:spid="_x0000_s1045" style="position:absolute;z-index:251671552;visibility:visible" from="253.65pt,-36pt" to="258.65pt,818.8pt" strokecolor="#4579b8"/>
        </w:pict>
      </w:r>
      <w:r w:rsidRPr="00562EBE">
        <w:rPr>
          <w:rFonts w:ascii="Comic Sans MS" w:hAnsi="Comic Sans MS" w:cs="Comic Sans MS"/>
          <w:b/>
          <w:bCs/>
          <w:sz w:val="18"/>
          <w:szCs w:val="18"/>
        </w:rPr>
        <w:t>F</w:t>
      </w:r>
      <w:r>
        <w:rPr>
          <w:rFonts w:ascii="Comic Sans MS" w:hAnsi="Comic Sans MS" w:cs="Comic Sans MS"/>
          <w:b/>
          <w:bCs/>
          <w:sz w:val="18"/>
          <w:szCs w:val="18"/>
        </w:rPr>
        <w:t>.COMPLETE TO DO LIST:6*2=12</w:t>
      </w:r>
    </w:p>
    <w:p w:rsidR="009D5A5D" w:rsidRDefault="009D5A5D" w:rsidP="005F2BFB">
      <w:pPr>
        <w:spacing w:after="0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roundrect id="Yuvarlatılmış Dikdörtgen 47" o:spid="_x0000_s1046" style="position:absolute;margin-left:-10.9pt;margin-top:4pt;width:246.15pt;height:37.65pt;z-index:251665408;visibility:visible" arcsize=".5" strokeweight="2pt">
            <v:textbox>
              <w:txbxContent>
                <w:p w:rsidR="009D5A5D" w:rsidRPr="007410B3" w:rsidRDefault="009D5A5D" w:rsidP="007410B3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7410B3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Buy / call /order / do /decorate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/arrange</w:t>
                  </w:r>
                </w:p>
              </w:txbxContent>
            </v:textbox>
          </v:roundrect>
        </w:pic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Bild 13" o:spid="_x0000_s1047" type="#_x0000_t75" alt="Beschreibung: dec10_boy1" style="position:absolute;margin-left:194.2pt;margin-top:11.2pt;width:41pt;height:81.2pt;z-index:251664384;visibility:visible;mso-wrap-distance-left:2.88pt;mso-wrap-distance-top:2.88pt;mso-wrap-distance-right:2.88pt;mso-wrap-distance-bottom:2.88pt">
            <v:imagedata r:id="rId21" o:title=""/>
          </v:shape>
        </w:pic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*…………………………………………….……………friends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*…………………………………………...someshopping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*…………………………………………………...theplace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*…………………………………………….…….somefood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*………………………………………………………..presents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*…………………………………………………………..…music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G.CHOOSE THE CORRECT ANSWER:2*11=22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1.Doğru seçeneği işaretleyiniz.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tbl>
      <w:tblPr>
        <w:tblW w:w="51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5"/>
      </w:tblGrid>
      <w:tr w:rsidR="009D5A5D" w:rsidRPr="00460FA4">
        <w:trPr>
          <w:trHeight w:val="1329"/>
        </w:trPr>
        <w:tc>
          <w:tcPr>
            <w:tcW w:w="5105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Resim 69" o:spid="_x0000_s1048" type="#_x0000_t75" alt="Cancer 3" href="http://www.myfreegraphics.com/View/Horoscope_Signs/Cancer/Cancer" style="position:absolute;margin-left:-.85pt;margin-top:3.75pt;width:50.55pt;height:35.15pt;z-index:251662336;visibility:visible" o:button="t">
                  <v:fill o:detectmouseclick="t"/>
                  <v:imagedata r:id="rId22" r:href="rId23"/>
                </v:shape>
              </w:pict>
            </w:r>
          </w:p>
          <w:p w:rsidR="009D5A5D" w:rsidRPr="00460FA4" w:rsidRDefault="009D5A5D" w:rsidP="00460FA4">
            <w:pPr>
              <w:framePr w:hSpace="141" w:wrap="auto" w:vAnchor="text" w:hAnchor="page" w:x="1166" w:y="23"/>
              <w:tabs>
                <w:tab w:val="left" w:pos="519"/>
                <w:tab w:val="center" w:pos="4536"/>
              </w:tabs>
              <w:spacing w:after="0" w:line="240" w:lineRule="auto"/>
              <w:suppressOverlap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  <w:lang w:eastAsia="tr-TR"/>
              </w:rPr>
              <w:t>Cancer  (June 22 – July 22)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  <w:lang w:eastAsia="tr-TR"/>
              </w:rPr>
              <w:t>You’llfeeltiredbecauseyou’llhelpyourmother at homeandyouwillhavetwoexams.And be carefulaboutmoney!</w:t>
            </w:r>
          </w:p>
        </w:tc>
      </w:tr>
    </w:tbl>
    <w:p w:rsidR="009D5A5D" w:rsidRDefault="009D5A5D" w:rsidP="00FF5347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FF5347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>A.Cancer</w:t>
      </w:r>
      <w:r w:rsidRPr="00815B29">
        <w:rPr>
          <w:rFonts w:ascii="Comic Sans MS" w:hAnsi="Comic Sans MS" w:cs="Comic Sans MS"/>
          <w:b/>
          <w:bCs/>
          <w:sz w:val="18"/>
          <w:szCs w:val="18"/>
          <w:lang w:eastAsia="tr-TR"/>
        </w:rPr>
        <w:t>peoplewillhave a present</w:t>
      </w: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from a friend.  </w:t>
      </w:r>
    </w:p>
    <w:p w:rsidR="009D5A5D" w:rsidRPr="00815B29" w:rsidRDefault="009D5A5D" w:rsidP="00FF5347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</w:p>
    <w:p w:rsidR="009D5A5D" w:rsidRDefault="009D5A5D" w:rsidP="00FF5347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>B.</w:t>
      </w:r>
      <w:r w:rsidRPr="00815B29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Cancerpeoplehavefourexams.   </w:t>
      </w:r>
    </w:p>
    <w:p w:rsidR="009D5A5D" w:rsidRDefault="009D5A5D" w:rsidP="00FF5347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</w:p>
    <w:p w:rsidR="009D5A5D" w:rsidRDefault="009D5A5D" w:rsidP="00FF5347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>C.Cancer</w:t>
      </w:r>
      <w:r w:rsidRPr="00815B29">
        <w:rPr>
          <w:rFonts w:ascii="Comic Sans MS" w:hAnsi="Comic Sans MS" w:cs="Comic Sans MS"/>
          <w:b/>
          <w:bCs/>
          <w:sz w:val="18"/>
          <w:szCs w:val="18"/>
          <w:lang w:eastAsia="tr-TR"/>
        </w:rPr>
        <w:t>peoplewillenjoywiththeirfriends</w:t>
      </w:r>
    </w:p>
    <w:p w:rsidR="009D5A5D" w:rsidRPr="00815B29" w:rsidRDefault="009D5A5D" w:rsidP="00FF5347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</w:p>
    <w:p w:rsidR="009D5A5D" w:rsidRDefault="009D5A5D" w:rsidP="00FF5347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>D.Cancerpeoplewi</w:t>
      </w:r>
      <w:r w:rsidRPr="00815B29">
        <w:rPr>
          <w:rFonts w:ascii="Comic Sans MS" w:hAnsi="Comic Sans MS" w:cs="Comic Sans MS"/>
          <w:b/>
          <w:bCs/>
          <w:sz w:val="18"/>
          <w:szCs w:val="18"/>
          <w:lang w:eastAsia="tr-TR"/>
        </w:rPr>
        <w:t>ll do houseworkand be tired</w:t>
      </w:r>
    </w:p>
    <w:p w:rsidR="009D5A5D" w:rsidRPr="00280012" w:rsidRDefault="009D5A5D" w:rsidP="00280012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2.Davetiyeye göre hangi cümle yanlıştır?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7"/>
      </w:tblGrid>
      <w:tr w:rsidR="009D5A5D" w:rsidRPr="00460FA4">
        <w:trPr>
          <w:trHeight w:val="1405"/>
        </w:trPr>
        <w:tc>
          <w:tcPr>
            <w:tcW w:w="4447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Dear  Eda andEla ;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Wouldyouliketocometomypyjamaparty?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It is 21</w:t>
            </w: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  <w:vertAlign w:val="superscript"/>
              </w:rPr>
              <w:t>st</w:t>
            </w: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of April on Friday at 10 p.m. at myhome. Bringyourpyjamasandstay at me.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We can playgames,singsongs,watchfilms.</w:t>
            </w:r>
          </w:p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Love Mary</w:t>
            </w:r>
          </w:p>
        </w:tc>
      </w:tr>
    </w:tbl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A.It is a pyjamaparty.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B.It is on Friday.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C.It is Ela’sparty.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D.It is at Mary’shome.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3.I guessthefuture.I am a………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A.horoscopeB.luck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C.astrologyD.fortune-teller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Pr="003E08D4" w:rsidRDefault="009D5A5D" w:rsidP="003E08D4">
      <w:pPr>
        <w:pStyle w:val="ListParagraph"/>
        <w:numPr>
          <w:ilvl w:val="0"/>
          <w:numId w:val="3"/>
        </w:num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3E08D4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I am organizing a surprise party for my </w:t>
      </w:r>
      <w:r>
        <w:rPr>
          <w:noProof/>
          <w:lang w:eastAsia="tr-TR"/>
        </w:rPr>
        <w:pict>
          <v:shape id="Resim 15" o:spid="_x0000_s1049" type="#_x0000_t75" alt="ace_1740310777_1239247989" style="position:absolute;left:0;text-align:left;margin-left:213.45pt;margin-top:12.9pt;width:40.15pt;height:77pt;z-index:251666432;visibility:visible;mso-position-horizontal-relative:text;mso-position-vertical-relative:text">
            <v:imagedata r:id="rId24" o:title=""/>
          </v:shape>
        </w:pict>
      </w:r>
      <w:r w:rsidRPr="003E08D4">
        <w:rPr>
          <w:rFonts w:ascii="Comic Sans MS" w:hAnsi="Comic Sans MS" w:cs="Comic Sans MS"/>
          <w:b/>
          <w:bCs/>
          <w:sz w:val="18"/>
          <w:szCs w:val="18"/>
        </w:rPr>
        <w:t>Sister.</w:t>
      </w:r>
    </w:p>
    <w:p w:rsidR="009D5A5D" w:rsidRDefault="009D5A5D" w:rsidP="003E08D4">
      <w:pPr>
        <w:pStyle w:val="ListParagraph"/>
        <w:spacing w:after="0"/>
        <w:ind w:left="644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Pr="003E08D4" w:rsidRDefault="009D5A5D" w:rsidP="003E08D4">
      <w:pPr>
        <w:pStyle w:val="ListParagraph"/>
        <w:spacing w:after="0"/>
        <w:ind w:left="644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 w:rsidRPr="003E08D4">
        <w:rPr>
          <w:rFonts w:ascii="Comic Sans MS" w:hAnsi="Comic Sans MS" w:cs="Comic Sans MS"/>
          <w:b/>
          <w:bCs/>
          <w:sz w:val="18"/>
          <w:szCs w:val="18"/>
        </w:rPr>
        <w:t>I am writing………………………..totheguests.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344A1F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A.e-mailsB.invitationcards</w:t>
      </w:r>
    </w:p>
    <w:p w:rsidR="009D5A5D" w:rsidRDefault="009D5A5D" w:rsidP="00344A1F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344A1F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C.beveragesD.homework</w:t>
      </w:r>
    </w:p>
    <w:tbl>
      <w:tblPr>
        <w:tblpPr w:leftFromText="141" w:rightFromText="141" w:vertAnchor="text" w:horzAnchor="margin" w:tblpXSpec="right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6"/>
      </w:tblGrid>
      <w:tr w:rsidR="009D5A5D" w:rsidRPr="00460FA4">
        <w:trPr>
          <w:trHeight w:val="1233"/>
        </w:trPr>
        <w:tc>
          <w:tcPr>
            <w:tcW w:w="1866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460FA4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pict>
                <v:shape id="Resim 44" o:spid="_x0000_i1028" type="#_x0000_t75" style="width:81.75pt;height:61.5pt;visibility:visible">
                  <v:imagedata r:id="rId25" o:title=""/>
                </v:shape>
              </w:pict>
            </w:r>
          </w:p>
        </w:tc>
      </w:tr>
    </w:tbl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5.What is shedoing?She is…….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 readingpalm.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B. readingcoffee cup.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C.makingfortunecookies.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D.preparingguestlist.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6.Boşluğa aşağıdaki cümlelerden hangisi getirilemez?</w: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8" o:spid="_x0000_s1050" type="#_x0000_t63" style="position:absolute;margin-left:23.7pt;margin-top:4pt;width:117.2pt;height:76.1pt;z-index:251669504;visibility:visible;v-text-anchor:middle" adj="-3012,13776" strokecolor="#f79646" strokeweight="2pt">
            <v:textbox>
              <w:txbxContent>
                <w:p w:rsidR="009D5A5D" w:rsidRPr="00B542BA" w:rsidRDefault="009D5A5D" w:rsidP="00B542BA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B542BA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Wouldyouliketocometocinema?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75" alt="fr7_boy2" style="position:absolute;margin-left:154.3pt;margin-top:4pt;width:27.6pt;height:68.9pt;z-index:251668480;visibility:visible">
            <v:imagedata r:id="rId26" o:title=""/>
          </v:shape>
        </w:pict>
      </w:r>
      <w:r>
        <w:rPr>
          <w:noProof/>
          <w:lang w:eastAsia="tr-TR"/>
        </w:rPr>
        <w:pict>
          <v:shape id="Resim 50" o:spid="_x0000_s1052" type="#_x0000_t75" alt="fr7_girl1" style="position:absolute;margin-left:-11.45pt;margin-top:4pt;width:35.15pt;height:68.1pt;z-index:251667456;visibility:visible">
            <v:imagedata r:id="rId27" o:title=""/>
          </v:shape>
        </w:pict>
      </w:r>
      <w:r>
        <w:rPr>
          <w:noProof/>
          <w:lang w:eastAsia="tr-TR"/>
        </w:rPr>
        <w:pict>
          <v:shape id="Oval Belirtme Çizgisi 41" o:spid="_x0000_s1053" type="#_x0000_t63" style="position:absolute;margin-left:194.5pt;margin-top:13.25pt;width:72.8pt;height:50.2pt;z-index:251670528;visibility:visible;v-text-anchor:middle" adj="-2394,14213" strokecolor="#f79646" strokeweight="2pt">
            <v:textbox>
              <w:txbxContent>
                <w:p w:rsidR="009D5A5D" w:rsidRDefault="009D5A5D" w:rsidP="00B542BA">
                  <w:pPr>
                    <w:jc w:val="center"/>
                  </w:pPr>
                  <w:r w:rsidRPr="00B542BA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…….I ‘d loveto</w:t>
                  </w:r>
                  <w:r>
                    <w:t>.</w:t>
                  </w:r>
                </w:p>
              </w:txbxContent>
            </v:textbox>
          </v:shape>
        </w:pict>
      </w:r>
    </w:p>
    <w:p w:rsidR="009D5A5D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Pr="00562EBE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Pr="00562EBE" w:rsidRDefault="009D5A5D" w:rsidP="005F2BFB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A.I am afraid.Ican’t.     B.Soundsgreat.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C.It is a good idea.        D.Ofcourse.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7………………give a dinnerparty!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A.Weshouldn’tB.Whydon’tshe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C.Let’sD.Wouldyoulike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8.My brother is………………….because he thinksthatbluebead is goodforhim.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A.magicalB.luckyC.superstitiousD.serious</w:t>
      </w:r>
    </w:p>
    <w:tbl>
      <w:tblPr>
        <w:tblpPr w:leftFromText="141" w:rightFromText="141" w:vertAnchor="text" w:horzAnchor="page" w:tblpX="10222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2"/>
      </w:tblGrid>
      <w:tr w:rsidR="009D5A5D" w:rsidRPr="00460FA4">
        <w:trPr>
          <w:trHeight w:val="1318"/>
        </w:trPr>
        <w:tc>
          <w:tcPr>
            <w:tcW w:w="1592" w:type="dxa"/>
          </w:tcPr>
          <w:p w:rsidR="009D5A5D" w:rsidRPr="00460FA4" w:rsidRDefault="009D5A5D" w:rsidP="00460F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460FA4">
              <w:rPr>
                <w:noProof/>
                <w:lang w:eastAsia="tr-TR"/>
              </w:rPr>
              <w:pict>
                <v:shape id="Resim 49" o:spid="_x0000_i1029" type="#_x0000_t75" style="width:65.25pt;height:61.5pt;visibility:visible">
                  <v:imagedata r:id="rId11" o:title=""/>
                </v:shape>
              </w:pict>
            </w:r>
          </w:p>
        </w:tc>
      </w:tr>
    </w:tbl>
    <w:p w:rsidR="009D5A5D" w:rsidRDefault="009D5A5D" w:rsidP="00DE5520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9.Fortune teller: I thinkyouwillgetmarriedthissummer.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Fatma: ………………………………………………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A.Watchout          B.I hopeso.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C.Definitelyyes.   D.Yes, you can.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10.Cümleler yerleştirildiğinde doğru sıralama nasıl olur?</w:t>
      </w:r>
    </w:p>
    <w:p w:rsidR="009D5A5D" w:rsidRDefault="009D5A5D" w:rsidP="00703F16">
      <w:pP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Ali :I am giving a party……………………………………</w:t>
      </w:r>
      <w:r>
        <w:rPr>
          <w:rFonts w:ascii="Comic Sans MS" w:hAnsi="Comic Sans MS" w:cs="Comic Sans MS"/>
          <w:b/>
          <w:bCs/>
          <w:sz w:val="18"/>
          <w:szCs w:val="18"/>
        </w:rPr>
        <w:t>tocometomybirthdayparty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?</w:t>
      </w:r>
    </w:p>
    <w:p w:rsidR="009D5A5D" w:rsidRDefault="009D5A5D" w:rsidP="00A053E2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Demet: ……………………………………….because I have an exam.</w:t>
      </w:r>
    </w:p>
    <w:p w:rsidR="009D5A5D" w:rsidRDefault="009D5A5D" w:rsidP="00A053E2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Metin:……………………Where is it?</w:t>
      </w:r>
    </w:p>
    <w:p w:rsidR="009D5A5D" w:rsidRDefault="009D5A5D" w:rsidP="00A053E2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Metin:…………………………………………inviting me.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I. Wouldyou              III.  I am sorry.Ican’t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II.Thanksfor      IV. I’dloveto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A.I-II-III-IV    B.IV-III-II-I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C.I-III-IV-II       D.IV -II-I-III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11……………….you break a mirror ,it brings 7 yearsbadluck.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A.IfB.Let’sC.ShouldD.Shall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  <w:sectPr w:rsidR="009D5A5D" w:rsidSect="00DE5520">
          <w:type w:val="continuous"/>
          <w:pgSz w:w="11906" w:h="16838"/>
          <w:pgMar w:top="720" w:right="720" w:bottom="568" w:left="720" w:header="708" w:footer="708" w:gutter="0"/>
          <w:cols w:num="2" w:space="708"/>
          <w:docGrid w:linePitch="360"/>
        </w:sect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  <w:hyperlink r:id="rId28" w:history="1">
        <w:r w:rsidRPr="00AD79B3">
          <w:rPr>
            <w:rStyle w:val="Hyperlink"/>
            <w:rFonts w:ascii="Comic Sans MS" w:hAnsi="Comic Sans MS" w:cs="Comic Sans MS"/>
            <w:b/>
            <w:bCs/>
            <w:sz w:val="18"/>
            <w:szCs w:val="18"/>
          </w:rPr>
          <w:t>www.sorubak.com</w:t>
        </w:r>
      </w:hyperlink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noProof/>
          <w:sz w:val="18"/>
          <w:szCs w:val="18"/>
        </w:rPr>
      </w:pPr>
    </w:p>
    <w:p w:rsidR="009D5A5D" w:rsidRDefault="009D5A5D" w:rsidP="00703F16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9D5A5D" w:rsidRDefault="009D5A5D" w:rsidP="000F1BD7"/>
    <w:p w:rsidR="009D5A5D" w:rsidRDefault="009D5A5D" w:rsidP="000F1BD7"/>
    <w:p w:rsidR="009D5A5D" w:rsidRPr="000F1BD7" w:rsidRDefault="009D5A5D" w:rsidP="000F1BD7"/>
    <w:p w:rsidR="009D5A5D" w:rsidRDefault="009D5A5D" w:rsidP="000F1BD7"/>
    <w:p w:rsidR="009D5A5D" w:rsidRPr="000F1BD7" w:rsidRDefault="009D5A5D" w:rsidP="003556D0">
      <w:r>
        <w:tab/>
      </w:r>
    </w:p>
    <w:p w:rsidR="009D5A5D" w:rsidRPr="00962FDC" w:rsidRDefault="009D5A5D" w:rsidP="003556D0">
      <w:pPr>
        <w:spacing w:after="0" w:line="240" w:lineRule="auto"/>
        <w:ind w:left="-142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9D5A5D" w:rsidRPr="00962FDC" w:rsidRDefault="009D5A5D" w:rsidP="003556D0">
      <w:pPr>
        <w:ind w:left="720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9D5A5D" w:rsidRPr="00962FDC" w:rsidRDefault="009D5A5D" w:rsidP="003556D0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9D5A5D" w:rsidRPr="00962FDC" w:rsidRDefault="009D5A5D" w:rsidP="00C72A90">
      <w:pPr>
        <w:spacing w:after="0" w:line="240" w:lineRule="auto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</w:p>
    <w:p w:rsidR="009D5A5D" w:rsidRPr="00815B29" w:rsidRDefault="009D5A5D" w:rsidP="003556D0">
      <w:pPr>
        <w:spacing w:after="0" w:line="240" w:lineRule="auto"/>
        <w:rPr>
          <w:rFonts w:ascii="Comic Sans MS" w:hAnsi="Comic Sans MS" w:cs="Comic Sans MS"/>
          <w:b/>
          <w:bCs/>
          <w:color w:val="333300"/>
          <w:sz w:val="18"/>
          <w:szCs w:val="18"/>
          <w:lang w:eastAsia="tr-TR"/>
        </w:rPr>
      </w:pPr>
    </w:p>
    <w:p w:rsidR="009D5A5D" w:rsidRPr="00815B29" w:rsidRDefault="009D5A5D" w:rsidP="000F1BD7">
      <w:pPr>
        <w:tabs>
          <w:tab w:val="left" w:pos="3855"/>
        </w:tabs>
        <w:rPr>
          <w:b/>
          <w:bCs/>
        </w:rPr>
      </w:pPr>
    </w:p>
    <w:sectPr w:rsidR="009D5A5D" w:rsidRPr="00815B29" w:rsidSect="005F2BF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F6ADC"/>
    <w:multiLevelType w:val="hybridMultilevel"/>
    <w:tmpl w:val="9252EC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E34F9"/>
    <w:multiLevelType w:val="hybridMultilevel"/>
    <w:tmpl w:val="9A46F8AA"/>
    <w:lvl w:ilvl="0" w:tplc="8FD421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596853C">
      <w:start w:val="5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31E687A"/>
    <w:multiLevelType w:val="hybridMultilevel"/>
    <w:tmpl w:val="76B47638"/>
    <w:lvl w:ilvl="0" w:tplc="5440A6C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D1AF3"/>
    <w:multiLevelType w:val="hybridMultilevel"/>
    <w:tmpl w:val="8354D3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21A44"/>
    <w:multiLevelType w:val="hybridMultilevel"/>
    <w:tmpl w:val="C74C390C"/>
    <w:lvl w:ilvl="0" w:tplc="F50C68C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A3955D9"/>
    <w:multiLevelType w:val="hybridMultilevel"/>
    <w:tmpl w:val="D77A054E"/>
    <w:lvl w:ilvl="0" w:tplc="8D8E1D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DE9"/>
    <w:rsid w:val="0000646E"/>
    <w:rsid w:val="00036C0A"/>
    <w:rsid w:val="00036E83"/>
    <w:rsid w:val="00044080"/>
    <w:rsid w:val="00050E79"/>
    <w:rsid w:val="0008018D"/>
    <w:rsid w:val="00087C3D"/>
    <w:rsid w:val="0009336F"/>
    <w:rsid w:val="000A2BF7"/>
    <w:rsid w:val="000C563C"/>
    <w:rsid w:val="000D18E1"/>
    <w:rsid w:val="000F1BD7"/>
    <w:rsid w:val="001050A1"/>
    <w:rsid w:val="00144BA0"/>
    <w:rsid w:val="00170086"/>
    <w:rsid w:val="001811E0"/>
    <w:rsid w:val="001F3DAB"/>
    <w:rsid w:val="00244358"/>
    <w:rsid w:val="00255425"/>
    <w:rsid w:val="00261CAD"/>
    <w:rsid w:val="00263056"/>
    <w:rsid w:val="002761C4"/>
    <w:rsid w:val="00280012"/>
    <w:rsid w:val="0028176C"/>
    <w:rsid w:val="002B2155"/>
    <w:rsid w:val="002C0291"/>
    <w:rsid w:val="002D187B"/>
    <w:rsid w:val="002E73C0"/>
    <w:rsid w:val="00302B46"/>
    <w:rsid w:val="00313FBD"/>
    <w:rsid w:val="00332B8F"/>
    <w:rsid w:val="00344A1F"/>
    <w:rsid w:val="003556D0"/>
    <w:rsid w:val="00365361"/>
    <w:rsid w:val="00370705"/>
    <w:rsid w:val="00387EBF"/>
    <w:rsid w:val="003C18BD"/>
    <w:rsid w:val="003C7E12"/>
    <w:rsid w:val="003E08D4"/>
    <w:rsid w:val="00403673"/>
    <w:rsid w:val="00405310"/>
    <w:rsid w:val="00441127"/>
    <w:rsid w:val="0045450A"/>
    <w:rsid w:val="00460FA4"/>
    <w:rsid w:val="004648B2"/>
    <w:rsid w:val="004741E6"/>
    <w:rsid w:val="00492E6E"/>
    <w:rsid w:val="004A6659"/>
    <w:rsid w:val="004B4C84"/>
    <w:rsid w:val="004D2F4A"/>
    <w:rsid w:val="004D4C3B"/>
    <w:rsid w:val="004E11A9"/>
    <w:rsid w:val="004F4D58"/>
    <w:rsid w:val="004F6A22"/>
    <w:rsid w:val="005242F4"/>
    <w:rsid w:val="00562EBE"/>
    <w:rsid w:val="005C042C"/>
    <w:rsid w:val="005F043D"/>
    <w:rsid w:val="005F2BFB"/>
    <w:rsid w:val="00651844"/>
    <w:rsid w:val="006713B4"/>
    <w:rsid w:val="0068725F"/>
    <w:rsid w:val="006A730F"/>
    <w:rsid w:val="006D4747"/>
    <w:rsid w:val="006E739D"/>
    <w:rsid w:val="0070272E"/>
    <w:rsid w:val="00703F16"/>
    <w:rsid w:val="00711C91"/>
    <w:rsid w:val="00723D6E"/>
    <w:rsid w:val="007410B3"/>
    <w:rsid w:val="00747FF4"/>
    <w:rsid w:val="007746EF"/>
    <w:rsid w:val="00786079"/>
    <w:rsid w:val="007A1064"/>
    <w:rsid w:val="007A3F1E"/>
    <w:rsid w:val="007A4B7C"/>
    <w:rsid w:val="007C029E"/>
    <w:rsid w:val="007C0D08"/>
    <w:rsid w:val="007C6620"/>
    <w:rsid w:val="007C7F5F"/>
    <w:rsid w:val="007E7B9D"/>
    <w:rsid w:val="007F1120"/>
    <w:rsid w:val="00801D6D"/>
    <w:rsid w:val="008108A1"/>
    <w:rsid w:val="00815B29"/>
    <w:rsid w:val="00823CC1"/>
    <w:rsid w:val="008403EB"/>
    <w:rsid w:val="008557B6"/>
    <w:rsid w:val="008712FC"/>
    <w:rsid w:val="00871BA3"/>
    <w:rsid w:val="0088502C"/>
    <w:rsid w:val="00890662"/>
    <w:rsid w:val="008A75BA"/>
    <w:rsid w:val="008B5DC3"/>
    <w:rsid w:val="008B69A6"/>
    <w:rsid w:val="008C409D"/>
    <w:rsid w:val="008F2D80"/>
    <w:rsid w:val="008F60AF"/>
    <w:rsid w:val="00962FDC"/>
    <w:rsid w:val="00971799"/>
    <w:rsid w:val="009754FD"/>
    <w:rsid w:val="009C37A1"/>
    <w:rsid w:val="009D5A5D"/>
    <w:rsid w:val="009F3092"/>
    <w:rsid w:val="009F6503"/>
    <w:rsid w:val="00A042A1"/>
    <w:rsid w:val="00A053E2"/>
    <w:rsid w:val="00A2407C"/>
    <w:rsid w:val="00A43696"/>
    <w:rsid w:val="00A45730"/>
    <w:rsid w:val="00A632FE"/>
    <w:rsid w:val="00A6559F"/>
    <w:rsid w:val="00A66D6C"/>
    <w:rsid w:val="00A7631B"/>
    <w:rsid w:val="00A85AD1"/>
    <w:rsid w:val="00A87E1D"/>
    <w:rsid w:val="00AA2586"/>
    <w:rsid w:val="00AD79B3"/>
    <w:rsid w:val="00B03256"/>
    <w:rsid w:val="00B0445F"/>
    <w:rsid w:val="00B153A1"/>
    <w:rsid w:val="00B26C57"/>
    <w:rsid w:val="00B524E4"/>
    <w:rsid w:val="00B542BA"/>
    <w:rsid w:val="00B613EC"/>
    <w:rsid w:val="00B663B9"/>
    <w:rsid w:val="00B71ECD"/>
    <w:rsid w:val="00B85C04"/>
    <w:rsid w:val="00BA5DEA"/>
    <w:rsid w:val="00BB4A09"/>
    <w:rsid w:val="00BD40F9"/>
    <w:rsid w:val="00BE7D15"/>
    <w:rsid w:val="00C4581E"/>
    <w:rsid w:val="00C62883"/>
    <w:rsid w:val="00C7288A"/>
    <w:rsid w:val="00C72A90"/>
    <w:rsid w:val="00C73DE9"/>
    <w:rsid w:val="00CA21E8"/>
    <w:rsid w:val="00CC2CE1"/>
    <w:rsid w:val="00CD6AA8"/>
    <w:rsid w:val="00CD7472"/>
    <w:rsid w:val="00CE52F2"/>
    <w:rsid w:val="00CF67CA"/>
    <w:rsid w:val="00D06B0B"/>
    <w:rsid w:val="00D220CC"/>
    <w:rsid w:val="00D3370C"/>
    <w:rsid w:val="00D33C11"/>
    <w:rsid w:val="00D33F07"/>
    <w:rsid w:val="00D42D2C"/>
    <w:rsid w:val="00D531E5"/>
    <w:rsid w:val="00D91B2D"/>
    <w:rsid w:val="00DD1A20"/>
    <w:rsid w:val="00DE3BDB"/>
    <w:rsid w:val="00DE5520"/>
    <w:rsid w:val="00E3700F"/>
    <w:rsid w:val="00E53577"/>
    <w:rsid w:val="00E60A7F"/>
    <w:rsid w:val="00E83360"/>
    <w:rsid w:val="00E83718"/>
    <w:rsid w:val="00E84E84"/>
    <w:rsid w:val="00E90A53"/>
    <w:rsid w:val="00EA1B1D"/>
    <w:rsid w:val="00EC54D5"/>
    <w:rsid w:val="00ED1A5A"/>
    <w:rsid w:val="00ED7642"/>
    <w:rsid w:val="00F138FE"/>
    <w:rsid w:val="00F42BEF"/>
    <w:rsid w:val="00F44A2E"/>
    <w:rsid w:val="00F50950"/>
    <w:rsid w:val="00F9690E"/>
    <w:rsid w:val="00FA4D7B"/>
    <w:rsid w:val="00FB0E2A"/>
    <w:rsid w:val="00FB2EC7"/>
    <w:rsid w:val="00FC5CE1"/>
    <w:rsid w:val="00FE3AAC"/>
    <w:rsid w:val="00FF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C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02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E73C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7631B"/>
    <w:pPr>
      <w:ind w:left="720"/>
    </w:pPr>
  </w:style>
  <w:style w:type="character" w:styleId="Hyperlink">
    <w:name w:val="Hyperlink"/>
    <w:basedOn w:val="DefaultParagraphFont"/>
    <w:uiPriority w:val="99"/>
    <w:rsid w:val="00962F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http://www.myfreegraphics.com/images/fulls/cancer_6.0.gif" TargetMode="External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http://static.arttoday.com/thm/thm11//CL/5433_2005010014/000803_1054_85/20439283.thm.jpg?000803_1054_8584_v__v" TargetMode="External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456</TotalTime>
  <Pages>3</Pages>
  <Words>594</Words>
  <Characters>3392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UZA</dc:creator>
  <cp:keywords>www.sorubak.com</cp:keywords>
  <dc:description/>
  <cp:lastModifiedBy>edanur</cp:lastModifiedBy>
  <cp:revision>147</cp:revision>
  <dcterms:created xsi:type="dcterms:W3CDTF">2015-03-08T18:18:00Z</dcterms:created>
  <dcterms:modified xsi:type="dcterms:W3CDTF">2016-03-17T18:28:00Z</dcterms:modified>
</cp:coreProperties>
</file>