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3B6D" w:rsidRPr="00357F5F" w:rsidRDefault="00BA3B6D" w:rsidP="002E0A0D">
      <w:pPr>
        <w:spacing w:after="0" w:line="360" w:lineRule="auto"/>
        <w:jc w:val="center"/>
        <w:rPr>
          <w:b/>
          <w:bCs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40.7pt;margin-top:-42.4pt;width:136.45pt;height:65.3pt;z-index:251654656" strokecolor="white" strokeweight="2.5pt">
            <v:shadow color="#868686"/>
            <v:textbox style="mso-next-textbox:#_x0000_s1026">
              <w:txbxContent>
                <w:p w:rsidR="00BA3B6D" w:rsidRDefault="00BA3B6D" w:rsidP="00E66A91">
                  <w:pPr>
                    <w:spacing w:after="0" w:line="240" w:lineRule="auto"/>
                  </w:pPr>
                  <w:r>
                    <w:t>Name:</w:t>
                  </w:r>
                </w:p>
                <w:p w:rsidR="00BA3B6D" w:rsidRDefault="00BA3B6D" w:rsidP="00E66A91">
                  <w:pPr>
                    <w:spacing w:after="0" w:line="240" w:lineRule="auto"/>
                  </w:pPr>
                  <w:r>
                    <w:t>Surname:</w:t>
                  </w:r>
                </w:p>
                <w:p w:rsidR="00BA3B6D" w:rsidRDefault="00BA3B6D" w:rsidP="00E66A91">
                  <w:pPr>
                    <w:spacing w:after="0" w:line="240" w:lineRule="auto"/>
                  </w:pPr>
                  <w:r>
                    <w:t>Number:</w:t>
                  </w:r>
                </w:p>
              </w:txbxContent>
            </v:textbox>
          </v:shape>
        </w:pict>
      </w:r>
      <w:r w:rsidRPr="00357F5F">
        <w:rPr>
          <w:b/>
          <w:bCs/>
        </w:rPr>
        <w:t>YAVUZ SULTAN SELİM SECONDARY SCHOOL</w:t>
      </w:r>
    </w:p>
    <w:p w:rsidR="00BA3B6D" w:rsidRPr="00357F5F" w:rsidRDefault="00BA3B6D" w:rsidP="00B35A08">
      <w:pPr>
        <w:spacing w:after="0" w:line="360" w:lineRule="auto"/>
        <w:jc w:val="center"/>
        <w:rPr>
          <w:b/>
          <w:bCs/>
        </w:rPr>
      </w:pPr>
      <w:r w:rsidRPr="00357F5F">
        <w:rPr>
          <w:b/>
          <w:bCs/>
        </w:rPr>
        <w:t>2017-2018 FIRST TERM THIRD ENGLISH EXAM FOR 7/A</w:t>
      </w:r>
    </w:p>
    <w:p w:rsidR="00BA3B6D" w:rsidRPr="00357F5F" w:rsidRDefault="00BA3B6D" w:rsidP="0043123D">
      <w:pPr>
        <w:spacing w:after="0" w:line="360" w:lineRule="auto"/>
        <w:rPr>
          <w:b/>
          <w:bCs/>
        </w:rPr>
      </w:pPr>
      <w:r w:rsidRPr="00357F5F">
        <w:rPr>
          <w:b/>
          <w:bCs/>
        </w:rPr>
        <w:t>Choose the correct option (5x20=100)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06"/>
        <w:gridCol w:w="4606"/>
      </w:tblGrid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1.Dodo birds are _______ animals.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a.extinct             b.</w:t>
            </w:r>
            <w:r w:rsidRPr="0052388D">
              <w:rPr>
                <w:b/>
                <w:bCs/>
              </w:rPr>
              <w:t>endangered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c.poisonous      d.domestic</w:t>
            </w: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6.Alex is a lazy person. He always watches TV and eat snacks.I think he is a ____________.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</w:t>
            </w:r>
            <w:r w:rsidRPr="0052388D">
              <w:rPr>
                <w:b/>
                <w:bCs/>
              </w:rPr>
              <w:t xml:space="preserve">couch potato               </w:t>
            </w:r>
            <w:r w:rsidRPr="00213231">
              <w:t>b.horse potato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c.handsome potato      d.funny tomato</w:t>
            </w: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2. “Survivor” is a kind of _________.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a.talk show          b.</w:t>
            </w:r>
            <w:r w:rsidRPr="0052388D">
              <w:rPr>
                <w:b/>
                <w:bCs/>
              </w:rPr>
              <w:t>reality show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>
              <w:rPr>
                <w:noProof/>
              </w:rPr>
              <w:pict>
                <v:shape id="_x0000_s1027" type="#_x0000_t202" style="position:absolute;margin-left:43.85pt;margin-top:17.25pt;width:99.65pt;height:53.6pt;z-index:251659776">
                  <v:textbox>
                    <w:txbxContent>
                      <w:p w:rsidR="00BA3B6D" w:rsidRDefault="00BA3B6D">
                        <w:r w:rsidRPr="005B45EA">
                          <w:rPr>
                            <w:noProof/>
                          </w:rPr>
                          <w:pi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Resim 16" o:spid="_x0000_i1026" type="#_x0000_t75" alt="survivor ile ilgili görsel sonucu" style="width:81pt;height:45.75pt;visibility:visible">
                              <v:imagedata r:id="rId5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Pr="00213231">
              <w:t>c.sitcom               d.soap opera</w:t>
            </w: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7.Bob: ___________________________?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   Tom: One or two hours.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a.How often do you watch TV?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</w:t>
            </w:r>
            <w:r w:rsidRPr="0052388D">
              <w:rPr>
                <w:b/>
                <w:bCs/>
              </w:rPr>
              <w:t>How many hours of TV do you watch a day?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 Do you watch TV?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d.What do you watch?</w:t>
            </w: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3.My brother likes watching quiz shows because he thinks that they are _________.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a.boring                 b.emotional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c.</w:t>
            </w:r>
            <w:r w:rsidRPr="0052388D">
              <w:rPr>
                <w:b/>
                <w:bCs/>
              </w:rPr>
              <w:t>educational</w:t>
            </w:r>
            <w:r w:rsidRPr="00213231">
              <w:t xml:space="preserve">       d.commercial</w:t>
            </w: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8.Which sentence is </w:t>
            </w:r>
            <w:r w:rsidRPr="00213231">
              <w:rPr>
                <w:b/>
                <w:bCs/>
                <w:u w:val="single"/>
              </w:rPr>
              <w:t>true</w:t>
            </w:r>
            <w:r w:rsidRPr="00213231">
              <w:rPr>
                <w:b/>
                <w:bCs/>
              </w:rPr>
              <w:t>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</w:t>
            </w:r>
            <w:r w:rsidRPr="0052388D">
              <w:rPr>
                <w:b/>
                <w:bCs/>
              </w:rPr>
              <w:t>I prefer watch TV to listen to the radio.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b.I prefers watching TV to listen to the radio.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c.I prefer watching TV to listening to the radio.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d.I prefer watching TV than listening.</w:t>
            </w: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4.Berat’s favourite __________ is the Flash.</w:t>
            </w:r>
          </w:p>
          <w:p w:rsidR="00BA3B6D" w:rsidRPr="00213231" w:rsidRDefault="00BA3B6D" w:rsidP="00213231">
            <w:pPr>
              <w:spacing w:after="0" w:line="360" w:lineRule="auto"/>
            </w:pPr>
            <w:r>
              <w:rPr>
                <w:noProof/>
              </w:rPr>
              <w:pict>
                <v:shape id="_x0000_s1028" type="#_x0000_t202" style="position:absolute;margin-left:120.05pt;margin-top:19.75pt;width:99.6pt;height:76.15pt;z-index:251655680" strokecolor="#c2d69b" strokeweight="1pt">
                  <v:fill color2="#d6e3bc" focusposition="1" focussize="" focus="100%" type="gradient"/>
                  <v:shadow on="t" type="perspective" color="#4e6128" opacity=".5" offset="1pt" offset2="-3pt"/>
                  <v:textbox>
                    <w:txbxContent>
                      <w:p w:rsidR="00BA3B6D" w:rsidRDefault="00BA3B6D">
                        <w:r w:rsidRPr="005B45EA">
                          <w:rPr>
                            <w:noProof/>
                          </w:rPr>
                          <w:pict>
                            <v:shape id="Resim 4" o:spid="_x0000_i1028" type="#_x0000_t75" alt="the flash ile ilgili görsel sonucu" style="width:81.75pt;height:99.75pt;visibility:visible">
                              <v:imagedata r:id="rId6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Pr="00213231">
              <w:t>a.talk show       b.commercial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 xml:space="preserve">c.news               d. </w:t>
            </w:r>
            <w:r w:rsidRPr="0052388D">
              <w:rPr>
                <w:b/>
                <w:bCs/>
              </w:rPr>
              <w:t>series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>
              <w:rPr>
                <w:noProof/>
              </w:rPr>
              <w:pict>
                <v:shape id="_x0000_s1029" type="#_x0000_t202" style="position:absolute;margin-left:143.4pt;margin-top:6.05pt;width:72.85pt;height:104.15pt;z-index:251658752;mso-position-horizontal-relative:text;mso-position-vertical-relative:text" strokecolor="#c2d69b" strokeweight="1pt">
                  <v:fill color2="#d6e3bc" focusposition="1" focussize="" focus="100%" type="gradient"/>
                  <v:shadow on="t" type="perspective" color="#4e6128" opacity=".5" offset="1pt" offset2="-3pt"/>
                  <v:textbox>
                    <w:txbxContent>
                      <w:p w:rsidR="00BA3B6D" w:rsidRDefault="00BA3B6D">
                        <w:r w:rsidRPr="005B45EA">
                          <w:rPr>
                            <w:noProof/>
                          </w:rPr>
                          <w:pict>
                            <v:shape id="Resim 13" o:spid="_x0000_i1030" type="#_x0000_t75" alt="3 idiots poster ile ilgili görsel sonucu" style="width:60.75pt;height:93pt;visibility:visible">
                              <v:imagedata r:id="rId7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Pr="00213231">
              <w:rPr>
                <w:b/>
                <w:bCs/>
              </w:rPr>
              <w:t>9. Aamir Khan is _________ in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3 Idiots.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a.director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b.spectator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c.stuntman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</w:t>
            </w:r>
            <w:r w:rsidRPr="0052388D">
              <w:rPr>
                <w:b/>
                <w:bCs/>
              </w:rPr>
              <w:t>.starring</w:t>
            </w: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>
              <w:rPr>
                <w:noProof/>
              </w:rPr>
              <w:pict>
                <v:shape id="_x0000_s1030" type="#_x0000_t202" style="position:absolute;margin-left:66.5pt;margin-top:3.9pt;width:95.4pt;height:74.55pt;z-index:251656704;mso-position-horizontal-relative:text;mso-position-vertical-relative:text" strokecolor="#c2d69b" strokeweight="1pt">
                  <v:fill color2="#d6e3bc" focusposition="1" focussize="" focus="100%" type="gradient"/>
                  <v:shadow on="t" type="perspective" color="#4e6128" opacity=".5" offset="1pt" offset2="-3pt"/>
                  <v:textbox>
                    <w:txbxContent>
                      <w:p w:rsidR="00BA3B6D" w:rsidRDefault="00BA3B6D">
                        <w:r w:rsidRPr="005B45EA">
                          <w:rPr>
                            <w:noProof/>
                          </w:rPr>
                          <w:pict>
                            <v:shape id="Resim 7" o:spid="_x0000_i1032" type="#_x0000_t75" alt="13 yaş üstü izleyici ile ilgili görsel sonucu" style="width:1in;height:1in;visibility:visible">
                              <v:imagedata r:id="rId8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Pr="00213231">
              <w:rPr>
                <w:b/>
                <w:bCs/>
              </w:rPr>
              <w:t>5.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</w:t>
            </w:r>
            <w:r w:rsidRPr="0052388D">
              <w:rPr>
                <w:b/>
                <w:bCs/>
              </w:rPr>
              <w:t>You must be minimum thirteen years old to watch this programme.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b.People at all ages can watch this programme.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c.This program includes violence/terror.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d.This program includes examples of bad behaviour.</w:t>
            </w: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>
              <w:rPr>
                <w:noProof/>
              </w:rPr>
              <w:pict>
                <v:shape id="_x0000_s1031" type="#_x0000_t202" style="position:absolute;margin-left:58.85pt;margin-top:8.95pt;width:77.9pt;height:61.6pt;z-index:251657728;mso-position-horizontal-relative:text;mso-position-vertical-relative:text" strokecolor="#c2d69b" strokeweight="1pt">
                  <v:fill color2="#d6e3bc" focusposition="1" focussize="" focus="100%" type="gradient"/>
                  <v:shadow on="t" type="perspective" color="#4e6128" opacity=".5" offset="1pt" offset2="-3pt"/>
                  <v:textbox>
                    <w:txbxContent>
                      <w:p w:rsidR="00BA3B6D" w:rsidRDefault="00BA3B6D">
                        <w:r w:rsidRPr="005B45EA">
                          <w:rPr>
                            <w:noProof/>
                          </w:rPr>
                          <w:pict>
                            <v:shape id="Resim 10" o:spid="_x0000_i1034" type="#_x0000_t75" alt="şiddet korku işareti ile ilgili görsel sonucu" style="width:56.25pt;height:56.25pt;visibility:visible">
                              <v:imagedata r:id="rId9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Pr="00213231">
              <w:rPr>
                <w:b/>
                <w:bCs/>
              </w:rPr>
              <w:t>10.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 xml:space="preserve"> </w:t>
            </w:r>
          </w:p>
          <w:p w:rsidR="00BA3B6D" w:rsidRPr="0052388D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 xml:space="preserve">a. </w:t>
            </w:r>
            <w:r w:rsidRPr="0052388D">
              <w:rPr>
                <w:b/>
                <w:bCs/>
              </w:rPr>
              <w:t>This program includes violence/terror.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b.People at all ages can watch this programme.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 You must be minimum thirteen years old to watch this programme.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 xml:space="preserve"> d.This program includes examples of bad behaviour.</w:t>
            </w:r>
          </w:p>
        </w:tc>
      </w:tr>
    </w:tbl>
    <w:p w:rsidR="00BA3B6D" w:rsidRDefault="00BA3B6D" w:rsidP="0043123D">
      <w:pPr>
        <w:spacing w:after="0" w:line="360" w:lineRule="auto"/>
        <w:rPr>
          <w:b/>
          <w:bCs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06"/>
        <w:gridCol w:w="4606"/>
      </w:tblGrid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11. What should we do to protect the environment?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</w:t>
            </w:r>
            <w:r w:rsidRPr="0052388D">
              <w:rPr>
                <w:b/>
                <w:bCs/>
              </w:rPr>
              <w:t>We should stop deforestation.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b.We should hunt the animals.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c.We should use chemicals.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d.We should pollute the water.</w:t>
            </w:r>
          </w:p>
        </w:tc>
        <w:tc>
          <w:tcPr>
            <w:tcW w:w="4606" w:type="dxa"/>
            <w:vMerge w:val="restart"/>
          </w:tcPr>
          <w:p w:rsidR="00BA3B6D" w:rsidRPr="00213231" w:rsidRDefault="00BA3B6D" w:rsidP="00213231">
            <w:pPr>
              <w:spacing w:after="0" w:line="240" w:lineRule="auto"/>
              <w:rPr>
                <w:b/>
                <w:bCs/>
              </w:rPr>
            </w:pPr>
            <w:r>
              <w:rPr>
                <w:noProof/>
              </w:rPr>
              <w:pict>
                <v:shape id="_x0000_s1032" type="#_x0000_t202" style="position:absolute;margin-left:136.7pt;margin-top:9.8pt;width:68.65pt;height:56.95pt;z-index:251660800;mso-position-horizontal-relative:text;mso-position-vertical-relative:text" strokecolor="#c2d69b" strokeweight="1pt">
                  <v:fill color2="#d6e3bc" focusposition="1" focussize="" focus="100%" type="gradient"/>
                  <v:shadow on="t" type="perspective" color="#4e6128" opacity=".5" offset="1pt" offset2="-3pt"/>
                  <v:textbox style="mso-next-textbox:#_x0000_s1032">
                    <w:txbxContent>
                      <w:p w:rsidR="00BA3B6D" w:rsidRDefault="00BA3B6D">
                        <w:r w:rsidRPr="005B45EA">
                          <w:rPr>
                            <w:noProof/>
                          </w:rPr>
                          <w:pict>
                            <v:shape id="Resim 19" o:spid="_x0000_i1036" type="#_x0000_t75" alt="bengal tiger ile ilgili görsel sonucu" style="width:50.25pt;height:48pt;visibility:visible">
                              <v:imagedata r:id="rId10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Pr="00213231">
              <w:t>Name: the Bengal Tiger</w:t>
            </w:r>
          </w:p>
          <w:p w:rsidR="00BA3B6D" w:rsidRPr="00213231" w:rsidRDefault="00BA3B6D" w:rsidP="00213231">
            <w:pPr>
              <w:spacing w:after="0" w:line="240" w:lineRule="auto"/>
            </w:pPr>
            <w:r w:rsidRPr="00213231">
              <w:t>Habitat: Jungles</w:t>
            </w:r>
          </w:p>
          <w:p w:rsidR="00BA3B6D" w:rsidRPr="00213231" w:rsidRDefault="00BA3B6D" w:rsidP="00213231">
            <w:pPr>
              <w:spacing w:after="0" w:line="240" w:lineRule="auto"/>
            </w:pPr>
            <w:r w:rsidRPr="00213231">
              <w:t>Size: about 2 m</w:t>
            </w:r>
          </w:p>
          <w:p w:rsidR="00BA3B6D" w:rsidRPr="00213231" w:rsidRDefault="00BA3B6D" w:rsidP="00213231">
            <w:pPr>
              <w:spacing w:after="0" w:line="240" w:lineRule="auto"/>
            </w:pPr>
            <w:r w:rsidRPr="00213231">
              <w:t>Kind: Mammal / Carnivore</w:t>
            </w:r>
          </w:p>
          <w:p w:rsidR="00BA3B6D" w:rsidRPr="00213231" w:rsidRDefault="00BA3B6D" w:rsidP="00213231">
            <w:pPr>
              <w:spacing w:after="0" w:line="240" w:lineRule="auto"/>
            </w:pP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16. Which one is </w:t>
            </w:r>
            <w:r w:rsidRPr="00213231">
              <w:rPr>
                <w:b/>
                <w:bCs/>
                <w:u w:val="single"/>
              </w:rPr>
              <w:t>true</w:t>
            </w:r>
            <w:r w:rsidRPr="00213231">
              <w:rPr>
                <w:b/>
                <w:bCs/>
              </w:rPr>
              <w:t>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</w:t>
            </w:r>
            <w:r w:rsidRPr="00536CB6">
              <w:rPr>
                <w:b/>
                <w:bCs/>
              </w:rPr>
              <w:t>The Bengal Tigers live in the forests and jungles.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 They eat trees and plants.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c.They are about three metres.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d.They live about two years.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17. Bengal Tigers are in the danger of _______.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 xml:space="preserve">a. wildlife         b. </w:t>
            </w:r>
            <w:r w:rsidRPr="00536CB6">
              <w:rPr>
                <w:b/>
                <w:bCs/>
              </w:rPr>
              <w:t>extinction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c.habitat          d.survival</w:t>
            </w: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12.Which one is </w:t>
            </w:r>
            <w:r w:rsidRPr="00213231">
              <w:rPr>
                <w:b/>
                <w:bCs/>
                <w:u w:val="single"/>
              </w:rPr>
              <w:t>false</w:t>
            </w:r>
            <w:r w:rsidRPr="00213231">
              <w:rPr>
                <w:b/>
                <w:bCs/>
              </w:rPr>
              <w:t>?</w:t>
            </w:r>
          </w:p>
          <w:p w:rsidR="00BA3B6D" w:rsidRPr="0052388D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a.</w:t>
            </w:r>
            <w:r w:rsidRPr="0052388D">
              <w:t>Reptiles: Snakes and lizards.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</w:t>
            </w:r>
            <w:r w:rsidRPr="0052388D">
              <w:rPr>
                <w:b/>
                <w:bCs/>
              </w:rPr>
              <w:t>Insects: Whales and dolphins.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c.Birds: Parrots and hawks.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d.Mammals: Bears and monkeys.</w:t>
            </w:r>
          </w:p>
        </w:tc>
        <w:tc>
          <w:tcPr>
            <w:tcW w:w="4606" w:type="dxa"/>
            <w:vMerge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13._______ is a big bird. It has got wings but it can’t fly.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a.Owls          b</w:t>
            </w:r>
            <w:r w:rsidRPr="0052388D">
              <w:t>.Eagle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c.</w:t>
            </w:r>
            <w:r w:rsidRPr="0052388D">
              <w:rPr>
                <w:b/>
                <w:bCs/>
              </w:rPr>
              <w:t xml:space="preserve">Ostrich   </w:t>
            </w:r>
            <w:r w:rsidRPr="00213231">
              <w:t xml:space="preserve">   d.</w:t>
            </w:r>
            <w:r w:rsidRPr="0052388D">
              <w:t>Hawk</w:t>
            </w: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24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18.Mother: Did you do your homework?</w:t>
            </w:r>
          </w:p>
          <w:p w:rsidR="00BA3B6D" w:rsidRPr="00213231" w:rsidRDefault="00BA3B6D" w:rsidP="00213231">
            <w:pPr>
              <w:spacing w:after="0" w:line="24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      Son: ______________.</w:t>
            </w:r>
          </w:p>
          <w:p w:rsidR="00BA3B6D" w:rsidRPr="00213231" w:rsidRDefault="00BA3B6D" w:rsidP="00213231">
            <w:pPr>
              <w:spacing w:after="0" w:line="24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      Mother: When did you finish?</w:t>
            </w:r>
          </w:p>
          <w:p w:rsidR="00BA3B6D" w:rsidRPr="00213231" w:rsidRDefault="00BA3B6D" w:rsidP="00213231">
            <w:pPr>
              <w:spacing w:after="0" w:line="24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      Son: I finished it about ___________.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a.No, I didn’t / always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b.Yes, I do / in 2010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</w:t>
            </w:r>
            <w:r w:rsidRPr="00536CB6">
              <w:rPr>
                <w:b/>
                <w:bCs/>
              </w:rPr>
              <w:t>.Yes, I did / two hours ago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d.Yes, I was / yesterday</w:t>
            </w: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14. Anton:___________________?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      Robert: It is about 7 metres.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a.What kind of animal is a python snake?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b.What colour is a python snake?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c.How tall is a python snake?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</w:t>
            </w:r>
            <w:r w:rsidRPr="0052388D">
              <w:rPr>
                <w:b/>
                <w:bCs/>
              </w:rPr>
              <w:t>How long is a python snake?</w:t>
            </w: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19.          Last Week Activities</w:t>
            </w:r>
          </w:p>
          <w:tbl>
            <w:tblPr>
              <w:tblW w:w="0" w:type="auto"/>
              <w:tblInd w:w="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0A0"/>
            </w:tblPr>
            <w:tblGrid>
              <w:gridCol w:w="1093"/>
              <w:gridCol w:w="1094"/>
              <w:gridCol w:w="1094"/>
              <w:gridCol w:w="1094"/>
            </w:tblGrid>
            <w:tr w:rsidR="00BA3B6D" w:rsidRPr="00213231"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Watch TV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Play chess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Read book</w:t>
                  </w:r>
                </w:p>
              </w:tc>
            </w:tr>
            <w:tr w:rsidR="00BA3B6D" w:rsidRPr="00213231"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Kutluay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tick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X</w:t>
                  </w:r>
                </w:p>
              </w:tc>
            </w:tr>
            <w:tr w:rsidR="00BA3B6D" w:rsidRPr="00213231"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Sinan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tick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09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A3B6D" w:rsidRPr="00213231" w:rsidRDefault="00BA3B6D" w:rsidP="00213231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 w:rsidRPr="00213231">
                    <w:rPr>
                      <w:sz w:val="20"/>
                      <w:szCs w:val="20"/>
                    </w:rPr>
                    <w:t>tick</w:t>
                  </w:r>
                </w:p>
              </w:tc>
            </w:tr>
          </w:tbl>
          <w:p w:rsidR="00BA3B6D" w:rsidRPr="00213231" w:rsidRDefault="00BA3B6D" w:rsidP="00213231">
            <w:pPr>
              <w:spacing w:after="0" w:line="360" w:lineRule="auto"/>
            </w:pPr>
            <w:r w:rsidRPr="00213231">
              <w:t>a.Kutluay played chess last week.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b.Kutluay read book last week.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c.Sinan didn’t read book last week.</w:t>
            </w:r>
          </w:p>
          <w:p w:rsidR="00BA3B6D" w:rsidRPr="00536CB6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536CB6">
              <w:rPr>
                <w:b/>
                <w:bCs/>
              </w:rPr>
              <w:t>d.Sinan and Kutluay watched TV last week.</w:t>
            </w:r>
          </w:p>
        </w:tc>
      </w:tr>
      <w:tr w:rsidR="00BA3B6D" w:rsidRPr="00213231"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>15.What should we do to protect endangered animals?</w:t>
            </w:r>
          </w:p>
          <w:p w:rsidR="00BA3B6D" w:rsidRPr="00536CB6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a.</w:t>
            </w:r>
            <w:r w:rsidRPr="00536CB6">
              <w:rPr>
                <w:b/>
                <w:bCs/>
              </w:rPr>
              <w:t>We shouldn’t destroy their habitats.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b.We should wear fur.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c.We should go to the circus.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d.We shouldn’t help them.</w:t>
            </w:r>
          </w:p>
        </w:tc>
        <w:tc>
          <w:tcPr>
            <w:tcW w:w="4606" w:type="dxa"/>
          </w:tcPr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rPr>
                <w:b/>
                <w:bCs/>
              </w:rPr>
              <w:t xml:space="preserve">20.Which one is </w:t>
            </w:r>
            <w:r w:rsidRPr="00213231">
              <w:rPr>
                <w:b/>
                <w:bCs/>
                <w:u w:val="single"/>
              </w:rPr>
              <w:t>false</w:t>
            </w:r>
            <w:r w:rsidRPr="00213231">
              <w:rPr>
                <w:b/>
                <w:bCs/>
              </w:rPr>
              <w:t>?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a.</w:t>
            </w:r>
            <w:r w:rsidRPr="00536CB6">
              <w:rPr>
                <w:b/>
                <w:bCs/>
              </w:rPr>
              <w:t>An elephant is smaller than a zebra.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b.Cem Yılmaz is funnier than Halit Ergenç.</w:t>
            </w:r>
          </w:p>
          <w:p w:rsidR="00BA3B6D" w:rsidRPr="00213231" w:rsidRDefault="00BA3B6D" w:rsidP="00213231">
            <w:pPr>
              <w:spacing w:after="0" w:line="360" w:lineRule="auto"/>
            </w:pPr>
            <w:r w:rsidRPr="00213231">
              <w:t>c.A BMW is faster than a Broadway.</w:t>
            </w:r>
          </w:p>
          <w:p w:rsidR="00BA3B6D" w:rsidRPr="00213231" w:rsidRDefault="00BA3B6D" w:rsidP="00213231">
            <w:pPr>
              <w:spacing w:after="0" w:line="360" w:lineRule="auto"/>
              <w:rPr>
                <w:b/>
                <w:bCs/>
              </w:rPr>
            </w:pPr>
            <w:r w:rsidRPr="00213231">
              <w:t>d.Ankara is more crowded than Adıyaman.</w:t>
            </w:r>
          </w:p>
        </w:tc>
      </w:tr>
    </w:tbl>
    <w:p w:rsidR="00BA3B6D" w:rsidRPr="00357F5F" w:rsidRDefault="00BA3B6D" w:rsidP="0043123D">
      <w:pPr>
        <w:spacing w:after="0" w:line="360" w:lineRule="auto"/>
        <w:rPr>
          <w:b/>
          <w:bCs/>
        </w:rPr>
      </w:pPr>
    </w:p>
    <w:sectPr w:rsidR="00BA3B6D" w:rsidRPr="00357F5F" w:rsidSect="00A9476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07E59"/>
    <w:multiLevelType w:val="hybridMultilevel"/>
    <w:tmpl w:val="3A762BFA"/>
    <w:lvl w:ilvl="0" w:tplc="C2C45A9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5F82A02"/>
    <w:multiLevelType w:val="hybridMultilevel"/>
    <w:tmpl w:val="A2ECDE5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7526B8"/>
    <w:multiLevelType w:val="hybridMultilevel"/>
    <w:tmpl w:val="D376DD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D466AA"/>
    <w:multiLevelType w:val="hybridMultilevel"/>
    <w:tmpl w:val="75664C4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683295"/>
    <w:multiLevelType w:val="hybridMultilevel"/>
    <w:tmpl w:val="56F43294"/>
    <w:lvl w:ilvl="0" w:tplc="DE644F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73F0779"/>
    <w:multiLevelType w:val="hybridMultilevel"/>
    <w:tmpl w:val="9D3476A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66A91"/>
    <w:rsid w:val="00016AAE"/>
    <w:rsid w:val="000558D9"/>
    <w:rsid w:val="000E6BB7"/>
    <w:rsid w:val="00102619"/>
    <w:rsid w:val="00111A39"/>
    <w:rsid w:val="00186F3A"/>
    <w:rsid w:val="00213231"/>
    <w:rsid w:val="002B76C1"/>
    <w:rsid w:val="002E0A0D"/>
    <w:rsid w:val="00311514"/>
    <w:rsid w:val="00334DB7"/>
    <w:rsid w:val="003447E0"/>
    <w:rsid w:val="00354A6C"/>
    <w:rsid w:val="00357F5F"/>
    <w:rsid w:val="003A7196"/>
    <w:rsid w:val="003C5872"/>
    <w:rsid w:val="003E56D4"/>
    <w:rsid w:val="0043123D"/>
    <w:rsid w:val="004376FE"/>
    <w:rsid w:val="00487CDD"/>
    <w:rsid w:val="0052388D"/>
    <w:rsid w:val="005333DD"/>
    <w:rsid w:val="00536CB6"/>
    <w:rsid w:val="005B45EA"/>
    <w:rsid w:val="00632A93"/>
    <w:rsid w:val="00700249"/>
    <w:rsid w:val="00703012"/>
    <w:rsid w:val="00737F52"/>
    <w:rsid w:val="0085777F"/>
    <w:rsid w:val="008D3ED4"/>
    <w:rsid w:val="00926C6C"/>
    <w:rsid w:val="00960AA2"/>
    <w:rsid w:val="009708A9"/>
    <w:rsid w:val="00A94766"/>
    <w:rsid w:val="00AB47AF"/>
    <w:rsid w:val="00AF1957"/>
    <w:rsid w:val="00B35A08"/>
    <w:rsid w:val="00B74851"/>
    <w:rsid w:val="00B74E31"/>
    <w:rsid w:val="00BA3B6D"/>
    <w:rsid w:val="00C33175"/>
    <w:rsid w:val="00D63CA3"/>
    <w:rsid w:val="00E0729F"/>
    <w:rsid w:val="00E65A03"/>
    <w:rsid w:val="00E66A91"/>
    <w:rsid w:val="00F61D5E"/>
    <w:rsid w:val="00F759C2"/>
    <w:rsid w:val="00FD78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4766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E66A91"/>
    <w:pPr>
      <w:ind w:left="720"/>
    </w:pPr>
  </w:style>
  <w:style w:type="table" w:styleId="TableGrid">
    <w:name w:val="Table Grid"/>
    <w:basedOn w:val="TableNormal"/>
    <w:uiPriority w:val="99"/>
    <w:rsid w:val="00E66A91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AF19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F19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19</TotalTime>
  <Pages>2</Pages>
  <Words>522</Words>
  <Characters>2976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YAVUZ SULTAN SELİM SECONDARY SCHOOL</dc:title>
  <dc:subject/>
  <dc:creator>Admin</dc:creator>
  <cp:keywords/>
  <dc:description/>
  <cp:lastModifiedBy>Edanur</cp:lastModifiedBy>
  <cp:revision>2</cp:revision>
  <dcterms:created xsi:type="dcterms:W3CDTF">2018-01-01T20:16:00Z</dcterms:created>
  <dcterms:modified xsi:type="dcterms:W3CDTF">2018-01-01T20:16:00Z</dcterms:modified>
</cp:coreProperties>
</file>