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92C" w:rsidRDefault="0039492C"/>
    <w:p w:rsidR="0039492C" w:rsidRDefault="0039492C">
      <w:pPr>
        <w:rPr>
          <w:b/>
          <w:bCs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-18pt;margin-top:11.15pt;width:561pt;height:161.25pt;z-index:-251660800;visibility:visible">
            <v:imagedata r:id="rId7" o:title=""/>
          </v:shape>
        </w:pict>
      </w:r>
      <w:r>
        <w:rPr>
          <w:b/>
          <w:bCs/>
        </w:rPr>
        <w:t>A. Read the descriptions and write the name of the person under the correct picture. (6x3=18 points)</w:t>
      </w:r>
    </w:p>
    <w:p w:rsidR="0039492C" w:rsidRDefault="0039492C" w:rsidP="00890CCC">
      <w:pPr>
        <w:rPr>
          <w:b/>
          <w:bCs/>
        </w:rPr>
      </w:pPr>
    </w:p>
    <w:p w:rsidR="0039492C" w:rsidRDefault="0039492C" w:rsidP="00890CCC">
      <w:pPr>
        <w:jc w:val="both"/>
        <w:rPr>
          <w:b/>
          <w:bCs/>
        </w:rPr>
      </w:pPr>
    </w:p>
    <w:p w:rsidR="0039492C" w:rsidRDefault="0039492C" w:rsidP="00890CCC">
      <w:pPr>
        <w:jc w:val="both"/>
        <w:rPr>
          <w:b/>
          <w:bCs/>
        </w:rPr>
      </w:pPr>
    </w:p>
    <w:p w:rsidR="0039492C" w:rsidRDefault="0039492C" w:rsidP="00890CCC">
      <w:pPr>
        <w:jc w:val="both"/>
        <w:rPr>
          <w:b/>
          <w:bCs/>
        </w:rPr>
      </w:pPr>
    </w:p>
    <w:p w:rsidR="0039492C" w:rsidRDefault="0039492C" w:rsidP="00890CCC">
      <w:pPr>
        <w:jc w:val="both"/>
        <w:rPr>
          <w:b/>
          <w:bCs/>
        </w:rPr>
      </w:pPr>
    </w:p>
    <w:p w:rsidR="0039492C" w:rsidRDefault="0039492C" w:rsidP="00890CCC">
      <w:pPr>
        <w:jc w:val="both"/>
        <w:rPr>
          <w:b/>
          <w:bCs/>
        </w:rPr>
      </w:pPr>
    </w:p>
    <w:p w:rsidR="0039492C" w:rsidRDefault="0039492C" w:rsidP="00890CCC">
      <w:pPr>
        <w:jc w:val="both"/>
        <w:rPr>
          <w:b/>
          <w:bCs/>
        </w:rPr>
      </w:pPr>
    </w:p>
    <w:p w:rsidR="0039492C" w:rsidRDefault="0039492C" w:rsidP="00890CCC">
      <w:pPr>
        <w:jc w:val="both"/>
        <w:rPr>
          <w:b/>
          <w:bCs/>
        </w:rPr>
      </w:pPr>
    </w:p>
    <w:p w:rsidR="0039492C" w:rsidRDefault="0039492C" w:rsidP="00890CCC">
      <w:pPr>
        <w:jc w:val="both"/>
        <w:rPr>
          <w:b/>
          <w:bCs/>
        </w:rPr>
      </w:pPr>
    </w:p>
    <w:p w:rsidR="0039492C" w:rsidRDefault="0039492C" w:rsidP="00890CCC">
      <w:pPr>
        <w:jc w:val="both"/>
        <w:rPr>
          <w:b/>
          <w:bCs/>
        </w:rPr>
      </w:pPr>
    </w:p>
    <w:p w:rsidR="0039492C" w:rsidRPr="00890CCC" w:rsidRDefault="0039492C" w:rsidP="00890CCC">
      <w:pPr>
        <w:jc w:val="both"/>
      </w:pPr>
      <w:r>
        <w:rPr>
          <w:b/>
          <w:bCs/>
        </w:rPr>
        <w:t>-</w:t>
      </w:r>
      <w:r w:rsidRPr="00890CCC">
        <w:rPr>
          <w:b/>
          <w:bCs/>
        </w:rPr>
        <w:t>Sara</w:t>
      </w:r>
      <w:r w:rsidRPr="00890CCC">
        <w:t xml:space="preserve"> is fat and short. She has got </w:t>
      </w:r>
      <w:r>
        <w:t xml:space="preserve">long </w:t>
      </w:r>
      <w:r w:rsidRPr="00890CCC">
        <w:t>curly hair. She has got small ears and small eyes. She wears glasses.</w:t>
      </w:r>
    </w:p>
    <w:p w:rsidR="0039492C" w:rsidRPr="00890CCC" w:rsidRDefault="0039492C" w:rsidP="00890CCC">
      <w:pPr>
        <w:jc w:val="both"/>
      </w:pPr>
      <w:r w:rsidRPr="00890CCC">
        <w:t>-</w:t>
      </w:r>
      <w:r w:rsidRPr="00890CCC">
        <w:rPr>
          <w:b/>
          <w:bCs/>
        </w:rPr>
        <w:t xml:space="preserve">Peter </w:t>
      </w:r>
      <w:r w:rsidRPr="00890CCC">
        <w:t>is tall and thin. He has got no hair. He has got a long face. He has got moustache. His ears are big.</w:t>
      </w:r>
    </w:p>
    <w:p w:rsidR="0039492C" w:rsidRPr="00890CCC" w:rsidRDefault="0039492C" w:rsidP="00890CCC">
      <w:pPr>
        <w:jc w:val="both"/>
      </w:pPr>
      <w:r w:rsidRPr="00890CCC">
        <w:rPr>
          <w:b/>
          <w:bCs/>
        </w:rPr>
        <w:t>-Kelly</w:t>
      </w:r>
      <w:r w:rsidRPr="00890CCC">
        <w:t xml:space="preserve"> is tall and fat. She has got short dark hair. Her eyes are small but her nose is long.</w:t>
      </w:r>
    </w:p>
    <w:p w:rsidR="0039492C" w:rsidRPr="00890CCC" w:rsidRDefault="0039492C" w:rsidP="00890CCC">
      <w:pPr>
        <w:jc w:val="both"/>
      </w:pPr>
      <w:r w:rsidRPr="00890CCC">
        <w:rPr>
          <w:b/>
          <w:bCs/>
        </w:rPr>
        <w:t>-Tom</w:t>
      </w:r>
      <w:r w:rsidRPr="00890CCC">
        <w:t xml:space="preserve"> is tall and fat. He has got long fair hair and beard. He has got big eyes and a big nose. His ears are big, too.</w:t>
      </w:r>
    </w:p>
    <w:p w:rsidR="0039492C" w:rsidRPr="00890CCC" w:rsidRDefault="0039492C" w:rsidP="00890CCC">
      <w:pPr>
        <w:jc w:val="both"/>
      </w:pPr>
      <w:r w:rsidRPr="00890CCC">
        <w:rPr>
          <w:b/>
          <w:bCs/>
        </w:rPr>
        <w:t>-Alex</w:t>
      </w:r>
      <w:r w:rsidRPr="00890CCC">
        <w:t xml:space="preserve"> is fat and tall. He has got no hair. He has got a big nose, big mouth, big head and big eyes.</w:t>
      </w:r>
    </w:p>
    <w:p w:rsidR="0039492C" w:rsidRDefault="0039492C" w:rsidP="00890CCC">
      <w:r w:rsidRPr="00890CCC">
        <w:rPr>
          <w:b/>
          <w:bCs/>
        </w:rPr>
        <w:t>-Polly</w:t>
      </w:r>
      <w:r w:rsidRPr="00890CCC">
        <w:t xml:space="preserve"> is tall and very thin. She has got long dark hair. She has got glasses. Her nose is long.</w:t>
      </w:r>
    </w:p>
    <w:p w:rsidR="0039492C" w:rsidRPr="00F662AA" w:rsidRDefault="0039492C" w:rsidP="00890CCC">
      <w:pPr>
        <w:rPr>
          <w:b/>
          <w:bCs/>
        </w:rPr>
      </w:pPr>
      <w:r>
        <w:rPr>
          <w:b/>
          <w:bCs/>
        </w:rPr>
        <w:t xml:space="preserve">B. </w:t>
      </w:r>
      <w:r w:rsidRPr="00F662AA">
        <w:rPr>
          <w:b/>
          <w:bCs/>
        </w:rPr>
        <w:t>Group the words and phrases according to appearance and personality</w:t>
      </w:r>
      <w:r>
        <w:rPr>
          <w:b/>
          <w:bCs/>
        </w:rPr>
        <w:t xml:space="preserve"> (22x1=22</w:t>
      </w:r>
      <w:r w:rsidRPr="00F662AA">
        <w:rPr>
          <w:b/>
          <w:bCs/>
        </w:rPr>
        <w:t xml:space="preserve"> p</w:t>
      </w:r>
      <w:r>
        <w:rPr>
          <w:b/>
          <w:bCs/>
        </w:rPr>
        <w:t>oints</w:t>
      </w:r>
      <w:r w:rsidRPr="00F662AA">
        <w:rPr>
          <w:b/>
          <w:bCs/>
        </w:rPr>
        <w:t>).</w:t>
      </w:r>
    </w:p>
    <w:tbl>
      <w:tblPr>
        <w:tblW w:w="105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56"/>
        <w:gridCol w:w="5542"/>
      </w:tblGrid>
      <w:tr w:rsidR="0039492C" w:rsidRPr="00D7168E">
        <w:trPr>
          <w:trHeight w:val="650"/>
        </w:trPr>
        <w:tc>
          <w:tcPr>
            <w:tcW w:w="10598" w:type="dxa"/>
            <w:gridSpan w:val="2"/>
            <w:vAlign w:val="center"/>
          </w:tcPr>
          <w:p w:rsidR="0039492C" w:rsidRPr="00D7168E" w:rsidRDefault="0039492C" w:rsidP="00D7168E">
            <w:pPr>
              <w:spacing w:line="240" w:lineRule="auto"/>
            </w:pPr>
            <w:r w:rsidRPr="00D7168E">
              <w:t>well built - short - shy  - long  - honest  -  clever  -  handsome - generous  -  wavy - beautiful - stubborn  -  forgetful  -  beard - thoughtful  -  medium height - sincere -  easygoing  -  overweight - kind - attractive - moustache - talkative</w:t>
            </w:r>
          </w:p>
        </w:tc>
      </w:tr>
      <w:tr w:rsidR="0039492C" w:rsidRPr="00D7168E">
        <w:trPr>
          <w:trHeight w:val="242"/>
        </w:trPr>
        <w:tc>
          <w:tcPr>
            <w:tcW w:w="5056" w:type="dxa"/>
            <w:vAlign w:val="center"/>
          </w:tcPr>
          <w:p w:rsidR="0039492C" w:rsidRPr="00D7168E" w:rsidRDefault="0039492C" w:rsidP="00D7168E">
            <w:pPr>
              <w:spacing w:line="240" w:lineRule="auto"/>
              <w:jc w:val="center"/>
            </w:pPr>
            <w:r w:rsidRPr="00D7168E">
              <w:t>APPEARANCE</w:t>
            </w:r>
          </w:p>
        </w:tc>
        <w:tc>
          <w:tcPr>
            <w:tcW w:w="5542" w:type="dxa"/>
            <w:vAlign w:val="center"/>
          </w:tcPr>
          <w:p w:rsidR="0039492C" w:rsidRPr="00D7168E" w:rsidRDefault="0039492C" w:rsidP="00D7168E">
            <w:pPr>
              <w:spacing w:line="240" w:lineRule="auto"/>
              <w:jc w:val="center"/>
            </w:pPr>
            <w:r w:rsidRPr="00D7168E">
              <w:t>PERSONALITY</w:t>
            </w:r>
          </w:p>
        </w:tc>
      </w:tr>
      <w:tr w:rsidR="0039492C" w:rsidRPr="00D7168E">
        <w:trPr>
          <w:trHeight w:val="2314"/>
        </w:trPr>
        <w:tc>
          <w:tcPr>
            <w:tcW w:w="5056" w:type="dxa"/>
          </w:tcPr>
          <w:p w:rsidR="0039492C" w:rsidRPr="00D7168E" w:rsidRDefault="0039492C" w:rsidP="00D7168E">
            <w:pPr>
              <w:pStyle w:val="ListParagraph"/>
              <w:spacing w:line="360" w:lineRule="auto"/>
              <w:ind w:left="142"/>
              <w:rPr>
                <w:b/>
                <w:bCs/>
              </w:rPr>
            </w:pPr>
            <w:r w:rsidRPr="00D7168E">
              <w:rPr>
                <w:b/>
                <w:bCs/>
              </w:rPr>
              <w:t>1-                                                  7-</w:t>
            </w:r>
          </w:p>
          <w:p w:rsidR="0039492C" w:rsidRPr="00D7168E" w:rsidRDefault="0039492C" w:rsidP="00D7168E">
            <w:pPr>
              <w:pStyle w:val="ListParagraph"/>
              <w:spacing w:line="360" w:lineRule="auto"/>
              <w:ind w:left="142"/>
              <w:rPr>
                <w:b/>
                <w:bCs/>
              </w:rPr>
            </w:pPr>
            <w:r w:rsidRPr="00D7168E">
              <w:rPr>
                <w:b/>
                <w:bCs/>
              </w:rPr>
              <w:t>2-                                                  8-</w:t>
            </w:r>
          </w:p>
          <w:p w:rsidR="0039492C" w:rsidRPr="00D7168E" w:rsidRDefault="0039492C" w:rsidP="00D7168E">
            <w:pPr>
              <w:pStyle w:val="ListParagraph"/>
              <w:spacing w:line="360" w:lineRule="auto"/>
              <w:ind w:left="142"/>
              <w:rPr>
                <w:b/>
                <w:bCs/>
              </w:rPr>
            </w:pPr>
            <w:r w:rsidRPr="00D7168E">
              <w:rPr>
                <w:b/>
                <w:bCs/>
              </w:rPr>
              <w:t>3-                                                  9-</w:t>
            </w:r>
          </w:p>
          <w:p w:rsidR="0039492C" w:rsidRPr="00D7168E" w:rsidRDefault="0039492C" w:rsidP="00D7168E">
            <w:pPr>
              <w:pStyle w:val="ListParagraph"/>
              <w:spacing w:line="360" w:lineRule="auto"/>
              <w:ind w:left="142"/>
              <w:rPr>
                <w:b/>
                <w:bCs/>
              </w:rPr>
            </w:pPr>
            <w:r w:rsidRPr="00D7168E">
              <w:rPr>
                <w:b/>
                <w:bCs/>
              </w:rPr>
              <w:t>4-                                                10-</w:t>
            </w:r>
          </w:p>
          <w:p w:rsidR="0039492C" w:rsidRPr="00D7168E" w:rsidRDefault="0039492C" w:rsidP="00D7168E">
            <w:pPr>
              <w:pStyle w:val="ListParagraph"/>
              <w:spacing w:line="360" w:lineRule="auto"/>
              <w:ind w:left="142"/>
              <w:rPr>
                <w:b/>
                <w:bCs/>
              </w:rPr>
            </w:pPr>
            <w:r w:rsidRPr="00D7168E">
              <w:rPr>
                <w:b/>
                <w:bCs/>
              </w:rPr>
              <w:t>5-                                                11-</w:t>
            </w:r>
          </w:p>
          <w:p w:rsidR="0039492C" w:rsidRPr="00D7168E" w:rsidRDefault="0039492C" w:rsidP="00D7168E">
            <w:pPr>
              <w:pStyle w:val="ListParagraph"/>
              <w:spacing w:line="360" w:lineRule="auto"/>
              <w:ind w:left="142"/>
              <w:rPr>
                <w:b/>
                <w:bCs/>
              </w:rPr>
            </w:pPr>
            <w:r w:rsidRPr="00D7168E">
              <w:rPr>
                <w:b/>
                <w:bCs/>
              </w:rPr>
              <w:t>6-</w:t>
            </w:r>
          </w:p>
        </w:tc>
        <w:tc>
          <w:tcPr>
            <w:tcW w:w="5542" w:type="dxa"/>
          </w:tcPr>
          <w:p w:rsidR="0039492C" w:rsidRPr="00D7168E" w:rsidRDefault="0039492C" w:rsidP="00D7168E">
            <w:pPr>
              <w:pStyle w:val="ListParagraph"/>
              <w:spacing w:line="360" w:lineRule="auto"/>
              <w:ind w:left="142"/>
              <w:rPr>
                <w:b/>
                <w:bCs/>
              </w:rPr>
            </w:pPr>
            <w:r w:rsidRPr="00D7168E">
              <w:rPr>
                <w:b/>
                <w:bCs/>
              </w:rPr>
              <w:t>1-                                                  7-</w:t>
            </w:r>
          </w:p>
          <w:p w:rsidR="0039492C" w:rsidRPr="00D7168E" w:rsidRDefault="0039492C" w:rsidP="00D7168E">
            <w:pPr>
              <w:pStyle w:val="ListParagraph"/>
              <w:spacing w:line="360" w:lineRule="auto"/>
              <w:ind w:left="142"/>
              <w:rPr>
                <w:b/>
                <w:bCs/>
              </w:rPr>
            </w:pPr>
            <w:r w:rsidRPr="00D7168E">
              <w:rPr>
                <w:b/>
                <w:bCs/>
              </w:rPr>
              <w:t>2-                                                  8-</w:t>
            </w:r>
          </w:p>
          <w:p w:rsidR="0039492C" w:rsidRPr="00D7168E" w:rsidRDefault="0039492C" w:rsidP="00D7168E">
            <w:pPr>
              <w:pStyle w:val="ListParagraph"/>
              <w:spacing w:line="360" w:lineRule="auto"/>
              <w:ind w:left="142"/>
              <w:rPr>
                <w:b/>
                <w:bCs/>
              </w:rPr>
            </w:pPr>
            <w:r w:rsidRPr="00D7168E">
              <w:rPr>
                <w:b/>
                <w:bCs/>
              </w:rPr>
              <w:t>3-                                                  9-</w:t>
            </w:r>
          </w:p>
          <w:p w:rsidR="0039492C" w:rsidRPr="00D7168E" w:rsidRDefault="0039492C" w:rsidP="00D7168E">
            <w:pPr>
              <w:pStyle w:val="ListParagraph"/>
              <w:spacing w:line="360" w:lineRule="auto"/>
              <w:ind w:left="142"/>
              <w:rPr>
                <w:b/>
                <w:bCs/>
              </w:rPr>
            </w:pPr>
            <w:r w:rsidRPr="00D7168E">
              <w:rPr>
                <w:b/>
                <w:bCs/>
              </w:rPr>
              <w:t>4-                                                10-</w:t>
            </w:r>
          </w:p>
          <w:p w:rsidR="0039492C" w:rsidRPr="00D7168E" w:rsidRDefault="0039492C" w:rsidP="00D7168E">
            <w:pPr>
              <w:pStyle w:val="ListParagraph"/>
              <w:spacing w:line="360" w:lineRule="auto"/>
              <w:ind w:left="142"/>
              <w:rPr>
                <w:b/>
                <w:bCs/>
              </w:rPr>
            </w:pPr>
            <w:r w:rsidRPr="00D7168E">
              <w:rPr>
                <w:b/>
                <w:bCs/>
              </w:rPr>
              <w:t>5-                                                11-</w:t>
            </w:r>
          </w:p>
          <w:p w:rsidR="0039492C" w:rsidRPr="00D7168E" w:rsidRDefault="0039492C" w:rsidP="00D7168E">
            <w:pPr>
              <w:spacing w:line="240" w:lineRule="auto"/>
            </w:pPr>
            <w:r w:rsidRPr="00D7168E">
              <w:rPr>
                <w:b/>
                <w:bCs/>
              </w:rPr>
              <w:t xml:space="preserve">   6-</w:t>
            </w:r>
          </w:p>
        </w:tc>
      </w:tr>
    </w:tbl>
    <w:p w:rsidR="0039492C" w:rsidRPr="00F662AA" w:rsidRDefault="0039492C" w:rsidP="006B6D5F">
      <w:pPr>
        <w:rPr>
          <w:b/>
          <w:bCs/>
        </w:rPr>
      </w:pPr>
      <w:r>
        <w:rPr>
          <w:b/>
          <w:bCs/>
        </w:rPr>
        <w:t xml:space="preserve">C. </w:t>
      </w:r>
      <w:r w:rsidRPr="00F662AA">
        <w:rPr>
          <w:b/>
          <w:bCs/>
        </w:rPr>
        <w:t xml:space="preserve">Fill in the blanks with the </w:t>
      </w:r>
      <w:r>
        <w:rPr>
          <w:b/>
          <w:bCs/>
        </w:rPr>
        <w:t>correct personality words (8x2=16</w:t>
      </w:r>
      <w:r w:rsidRPr="00F662AA">
        <w:rPr>
          <w:b/>
          <w:bCs/>
        </w:rPr>
        <w:t xml:space="preserve"> p</w:t>
      </w:r>
      <w:r>
        <w:rPr>
          <w:b/>
          <w:bCs/>
        </w:rPr>
        <w:t>oints</w:t>
      </w:r>
      <w:r w:rsidRPr="00F662AA">
        <w:rPr>
          <w:b/>
          <w:bCs/>
        </w:rPr>
        <w:t>).</w:t>
      </w:r>
    </w:p>
    <w:tbl>
      <w:tblPr>
        <w:tblW w:w="110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65"/>
        <w:gridCol w:w="2765"/>
        <w:gridCol w:w="2765"/>
        <w:gridCol w:w="2765"/>
      </w:tblGrid>
      <w:tr w:rsidR="0039492C" w:rsidRPr="00D7168E">
        <w:trPr>
          <w:trHeight w:val="394"/>
        </w:trPr>
        <w:tc>
          <w:tcPr>
            <w:tcW w:w="2765" w:type="dxa"/>
            <w:vAlign w:val="center"/>
          </w:tcPr>
          <w:p w:rsidR="0039492C" w:rsidRPr="00D7168E" w:rsidRDefault="0039492C" w:rsidP="00D7168E">
            <w:pPr>
              <w:spacing w:line="240" w:lineRule="auto"/>
              <w:jc w:val="center"/>
              <w:rPr>
                <w:b/>
                <w:bCs/>
                <w:u w:val="single"/>
              </w:rPr>
            </w:pPr>
            <w:r w:rsidRPr="00D7168E">
              <w:rPr>
                <w:b/>
                <w:bCs/>
                <w:u w:val="single"/>
              </w:rPr>
              <w:t>thoughtful</w:t>
            </w:r>
          </w:p>
        </w:tc>
        <w:tc>
          <w:tcPr>
            <w:tcW w:w="2765" w:type="dxa"/>
            <w:vAlign w:val="center"/>
          </w:tcPr>
          <w:p w:rsidR="0039492C" w:rsidRPr="00D7168E" w:rsidRDefault="0039492C" w:rsidP="00D7168E">
            <w:pPr>
              <w:spacing w:line="240" w:lineRule="auto"/>
              <w:jc w:val="center"/>
              <w:rPr>
                <w:b/>
                <w:bCs/>
                <w:u w:val="single"/>
              </w:rPr>
            </w:pPr>
            <w:r w:rsidRPr="00D7168E">
              <w:rPr>
                <w:b/>
                <w:bCs/>
                <w:u w:val="single"/>
              </w:rPr>
              <w:t>outgoing</w:t>
            </w:r>
          </w:p>
        </w:tc>
        <w:tc>
          <w:tcPr>
            <w:tcW w:w="2765" w:type="dxa"/>
            <w:vAlign w:val="center"/>
          </w:tcPr>
          <w:p w:rsidR="0039492C" w:rsidRPr="00D7168E" w:rsidRDefault="0039492C" w:rsidP="00D7168E">
            <w:pPr>
              <w:spacing w:line="240" w:lineRule="auto"/>
              <w:jc w:val="center"/>
              <w:rPr>
                <w:b/>
                <w:bCs/>
                <w:u w:val="single"/>
              </w:rPr>
            </w:pPr>
            <w:r w:rsidRPr="00D7168E">
              <w:rPr>
                <w:b/>
                <w:bCs/>
                <w:u w:val="single"/>
              </w:rPr>
              <w:t>clumsy</w:t>
            </w:r>
          </w:p>
        </w:tc>
        <w:tc>
          <w:tcPr>
            <w:tcW w:w="2765" w:type="dxa"/>
            <w:vAlign w:val="center"/>
          </w:tcPr>
          <w:p w:rsidR="0039492C" w:rsidRPr="00D7168E" w:rsidRDefault="0039492C" w:rsidP="00D7168E">
            <w:pPr>
              <w:spacing w:line="240" w:lineRule="auto"/>
              <w:jc w:val="center"/>
              <w:rPr>
                <w:b/>
                <w:bCs/>
                <w:u w:val="single"/>
              </w:rPr>
            </w:pPr>
            <w:r w:rsidRPr="00D7168E">
              <w:rPr>
                <w:b/>
                <w:bCs/>
                <w:u w:val="single"/>
              </w:rPr>
              <w:t>stubborn</w:t>
            </w:r>
          </w:p>
        </w:tc>
      </w:tr>
      <w:tr w:rsidR="0039492C" w:rsidRPr="00D7168E">
        <w:trPr>
          <w:trHeight w:val="394"/>
        </w:trPr>
        <w:tc>
          <w:tcPr>
            <w:tcW w:w="2765" w:type="dxa"/>
            <w:vAlign w:val="center"/>
          </w:tcPr>
          <w:p w:rsidR="0039492C" w:rsidRPr="00D7168E" w:rsidRDefault="0039492C" w:rsidP="00D7168E">
            <w:pPr>
              <w:spacing w:line="240" w:lineRule="auto"/>
              <w:jc w:val="center"/>
              <w:rPr>
                <w:b/>
                <w:bCs/>
                <w:u w:val="single"/>
              </w:rPr>
            </w:pPr>
            <w:r w:rsidRPr="00D7168E">
              <w:rPr>
                <w:b/>
                <w:bCs/>
                <w:u w:val="single"/>
              </w:rPr>
              <w:t>lazy</w:t>
            </w:r>
          </w:p>
        </w:tc>
        <w:tc>
          <w:tcPr>
            <w:tcW w:w="2765" w:type="dxa"/>
            <w:vAlign w:val="center"/>
          </w:tcPr>
          <w:p w:rsidR="0039492C" w:rsidRPr="00D7168E" w:rsidRDefault="0039492C" w:rsidP="00D7168E">
            <w:pPr>
              <w:spacing w:line="240" w:lineRule="auto"/>
              <w:jc w:val="center"/>
              <w:rPr>
                <w:b/>
                <w:bCs/>
                <w:u w:val="single"/>
              </w:rPr>
            </w:pPr>
            <w:r w:rsidRPr="00D7168E">
              <w:rPr>
                <w:b/>
                <w:bCs/>
                <w:u w:val="single"/>
              </w:rPr>
              <w:t>selfish</w:t>
            </w:r>
          </w:p>
        </w:tc>
        <w:tc>
          <w:tcPr>
            <w:tcW w:w="2765" w:type="dxa"/>
            <w:vAlign w:val="center"/>
          </w:tcPr>
          <w:p w:rsidR="0039492C" w:rsidRPr="00D7168E" w:rsidRDefault="0039492C" w:rsidP="00D7168E">
            <w:pPr>
              <w:spacing w:line="240" w:lineRule="auto"/>
              <w:jc w:val="center"/>
              <w:rPr>
                <w:b/>
                <w:bCs/>
                <w:u w:val="single"/>
              </w:rPr>
            </w:pPr>
            <w:r w:rsidRPr="00D7168E">
              <w:rPr>
                <w:b/>
                <w:bCs/>
                <w:u w:val="single"/>
              </w:rPr>
              <w:t>generous</w:t>
            </w:r>
          </w:p>
        </w:tc>
        <w:tc>
          <w:tcPr>
            <w:tcW w:w="2765" w:type="dxa"/>
            <w:vAlign w:val="center"/>
          </w:tcPr>
          <w:p w:rsidR="0039492C" w:rsidRPr="00D7168E" w:rsidRDefault="0039492C" w:rsidP="00D7168E">
            <w:pPr>
              <w:spacing w:line="240" w:lineRule="auto"/>
              <w:jc w:val="center"/>
              <w:rPr>
                <w:b/>
                <w:bCs/>
                <w:u w:val="single"/>
              </w:rPr>
            </w:pPr>
            <w:r w:rsidRPr="00D7168E">
              <w:rPr>
                <w:b/>
                <w:bCs/>
                <w:u w:val="single"/>
              </w:rPr>
              <w:t>punctual</w:t>
            </w:r>
          </w:p>
        </w:tc>
      </w:tr>
    </w:tbl>
    <w:p w:rsidR="0039492C" w:rsidRPr="00683C49" w:rsidRDefault="0039492C" w:rsidP="00DE5197">
      <w:pPr>
        <w:spacing w:line="240" w:lineRule="auto"/>
        <w:rPr>
          <w:b/>
          <w:bCs/>
          <w:u w:val="single"/>
        </w:rPr>
      </w:pPr>
    </w:p>
    <w:p w:rsidR="0039492C" w:rsidRDefault="0039492C" w:rsidP="006B6D5F">
      <w:pPr>
        <w:pStyle w:val="ListParagraph"/>
        <w:numPr>
          <w:ilvl w:val="0"/>
          <w:numId w:val="2"/>
        </w:numPr>
        <w:spacing w:after="200"/>
        <w:ind w:left="142" w:right="-153" w:hanging="283"/>
      </w:pPr>
      <w:r>
        <w:t>I can't speak in front of people.  I feel nervous when I'm in front of the board. I don't like meeting new people and going out with friends. I think I am not ........................................... .</w:t>
      </w:r>
    </w:p>
    <w:p w:rsidR="0039492C" w:rsidRDefault="0039492C" w:rsidP="006B6D5F">
      <w:pPr>
        <w:pStyle w:val="ListParagraph"/>
        <w:numPr>
          <w:ilvl w:val="0"/>
          <w:numId w:val="2"/>
        </w:numPr>
        <w:spacing w:after="200"/>
        <w:ind w:left="142" w:right="-153" w:hanging="283"/>
      </w:pPr>
      <w:r>
        <w:t>My sister always thinks of herself. She doesn't care about other people and she doesn't share her clothes with me. I think she is a .......................................... girl.</w:t>
      </w:r>
    </w:p>
    <w:p w:rsidR="0039492C" w:rsidRDefault="0039492C" w:rsidP="006B6D5F">
      <w:pPr>
        <w:pStyle w:val="ListParagraph"/>
        <w:numPr>
          <w:ilvl w:val="0"/>
          <w:numId w:val="2"/>
        </w:numPr>
        <w:spacing w:after="200"/>
        <w:ind w:left="142" w:right="-153" w:hanging="283"/>
      </w:pPr>
      <w:r>
        <w:t>My father is a ................................................. man. He is never late for work. He goes to everywhere on time.</w:t>
      </w:r>
    </w:p>
    <w:p w:rsidR="0039492C" w:rsidRDefault="0039492C" w:rsidP="006B6D5F">
      <w:pPr>
        <w:pStyle w:val="ListParagraph"/>
        <w:numPr>
          <w:ilvl w:val="0"/>
          <w:numId w:val="2"/>
        </w:numPr>
        <w:spacing w:after="200"/>
        <w:ind w:left="142" w:right="-153" w:hanging="283"/>
      </w:pPr>
      <w:r>
        <w:t>Mark can't get high marks from the exams. He never listens to teachers carefully. He never does his homework. Because he is a .......................................... student.</w:t>
      </w:r>
    </w:p>
    <w:p w:rsidR="0039492C" w:rsidRDefault="0039492C" w:rsidP="006B6D5F">
      <w:pPr>
        <w:pStyle w:val="ListParagraph"/>
        <w:numPr>
          <w:ilvl w:val="0"/>
          <w:numId w:val="2"/>
        </w:numPr>
        <w:spacing w:after="200"/>
        <w:ind w:left="142" w:right="-153" w:hanging="283"/>
      </w:pPr>
      <w:r>
        <w:t>Lisa's new deskmate is ............................................... . She gave half of her sandwich to Lisa and helped Lisa with her homework.</w:t>
      </w:r>
    </w:p>
    <w:p w:rsidR="0039492C" w:rsidRDefault="0039492C" w:rsidP="006B6D5F">
      <w:pPr>
        <w:pStyle w:val="ListParagraph"/>
        <w:numPr>
          <w:ilvl w:val="0"/>
          <w:numId w:val="2"/>
        </w:numPr>
        <w:spacing w:after="200"/>
        <w:ind w:left="142" w:right="-153" w:hanging="283"/>
      </w:pPr>
      <w:r>
        <w:t>Betty is a little bit .................................................   .  She often drops things on the floor and breaks something.</w:t>
      </w:r>
    </w:p>
    <w:p w:rsidR="0039492C" w:rsidRDefault="0039492C" w:rsidP="006B6D5F">
      <w:pPr>
        <w:pStyle w:val="ListParagraph"/>
        <w:numPr>
          <w:ilvl w:val="0"/>
          <w:numId w:val="2"/>
        </w:numPr>
        <w:spacing w:after="200"/>
        <w:ind w:left="142" w:right="-153" w:hanging="283"/>
      </w:pPr>
      <w:r>
        <w:t>Elisabeth often invites us for dinner and gives gifts to us because she is a ........................................... woman.</w:t>
      </w:r>
    </w:p>
    <w:p w:rsidR="0039492C" w:rsidRDefault="0039492C" w:rsidP="006B6D5F">
      <w:pPr>
        <w:pStyle w:val="ListParagraph"/>
        <w:numPr>
          <w:ilvl w:val="0"/>
          <w:numId w:val="2"/>
        </w:numPr>
        <w:spacing w:after="200"/>
        <w:ind w:left="142" w:right="-153" w:hanging="283"/>
      </w:pPr>
      <w:r>
        <w:t>My boyfriend is so ..................................... . He never changes his mind. He thinks he is always right.</w:t>
      </w:r>
    </w:p>
    <w:p w:rsidR="0039492C" w:rsidRDefault="0039492C" w:rsidP="006B6D5F">
      <w:pPr>
        <w:ind w:left="142"/>
        <w:rPr>
          <w:b/>
          <w:bCs/>
        </w:rPr>
      </w:pPr>
      <w:r>
        <w:rPr>
          <w:b/>
          <w:bCs/>
        </w:rPr>
        <w:t>D. Write the opposites. (7x2=14 points)</w:t>
      </w:r>
    </w:p>
    <w:p w:rsidR="0039492C" w:rsidRDefault="0039492C" w:rsidP="006B6D5F">
      <w:pPr>
        <w:ind w:left="142"/>
        <w:rPr>
          <w:b/>
          <w:bCs/>
        </w:rPr>
      </w:pPr>
    </w:p>
    <w:p w:rsidR="0039492C" w:rsidRDefault="0039492C" w:rsidP="00A43532">
      <w:pPr>
        <w:spacing w:line="360" w:lineRule="auto"/>
        <w:ind w:left="142"/>
      </w:pPr>
      <w:r>
        <w:t>1) young x ......................................</w:t>
      </w:r>
      <w:r>
        <w:tab/>
        <w:t>2) fat x ..........................................</w:t>
      </w:r>
      <w:r>
        <w:tab/>
        <w:t>3) tall x ......................................</w:t>
      </w:r>
    </w:p>
    <w:p w:rsidR="0039492C" w:rsidRDefault="0039492C" w:rsidP="00A43532">
      <w:pPr>
        <w:spacing w:line="360" w:lineRule="auto"/>
        <w:ind w:left="142"/>
      </w:pPr>
      <w:r>
        <w:t>4) handsome x .................................</w:t>
      </w:r>
      <w:r>
        <w:tab/>
        <w:t>5) hardworking x ...............................</w:t>
      </w:r>
      <w:r>
        <w:tab/>
        <w:t>6) outgoing x .............................</w:t>
      </w:r>
    </w:p>
    <w:p w:rsidR="0039492C" w:rsidRDefault="0039492C" w:rsidP="00A43532">
      <w:pPr>
        <w:spacing w:line="360" w:lineRule="auto"/>
        <w:ind w:left="142"/>
      </w:pPr>
      <w:r>
        <w:t>7) tell the truth x ..................................................</w:t>
      </w:r>
    </w:p>
    <w:p w:rsidR="0039492C" w:rsidRDefault="0039492C" w:rsidP="00A43532">
      <w:pPr>
        <w:spacing w:line="240" w:lineRule="auto"/>
        <w:ind w:left="142"/>
      </w:pPr>
    </w:p>
    <w:p w:rsidR="0039492C" w:rsidRDefault="0039492C" w:rsidP="00A43532">
      <w:pPr>
        <w:spacing w:line="240" w:lineRule="auto"/>
        <w:ind w:left="142"/>
        <w:rPr>
          <w:b/>
          <w:bCs/>
        </w:rPr>
      </w:pPr>
      <w:r>
        <w:rPr>
          <w:b/>
          <w:bCs/>
        </w:rPr>
        <w:t>E. Complete the sentences to make comparisons. (5x4=20 points)</w:t>
      </w:r>
    </w:p>
    <w:p w:rsidR="0039492C" w:rsidRDefault="0039492C" w:rsidP="006B6D5F">
      <w:pPr>
        <w:ind w:left="142"/>
        <w:rPr>
          <w:b/>
          <w:bCs/>
        </w:rPr>
      </w:pPr>
    </w:p>
    <w:p w:rsidR="0039492C" w:rsidRDefault="0039492C" w:rsidP="00565F10">
      <w:pPr>
        <w:spacing w:line="360" w:lineRule="auto"/>
      </w:pPr>
      <w:r>
        <w:t>1. My grandma sometimes gives me money but my grandpa always gives me a lot of money. (generous)</w:t>
      </w:r>
    </w:p>
    <w:p w:rsidR="0039492C" w:rsidRDefault="0039492C" w:rsidP="00565F10">
      <w:pPr>
        <w:spacing w:line="360" w:lineRule="auto"/>
      </w:pPr>
      <w:r>
        <w:t>My grandma is ............................................................... my grandpa.</w:t>
      </w:r>
    </w:p>
    <w:p w:rsidR="0039492C" w:rsidRDefault="0039492C" w:rsidP="00565F10">
      <w:pPr>
        <w:spacing w:line="360" w:lineRule="auto"/>
      </w:pPr>
      <w:r>
        <w:t>2. Tony weighs 90 kilograms but Mark weighs 120 kilograms.  (fat)</w:t>
      </w:r>
    </w:p>
    <w:p w:rsidR="0039492C" w:rsidRDefault="0039492C" w:rsidP="00565F10">
      <w:pPr>
        <w:spacing w:line="360" w:lineRule="auto"/>
      </w:pPr>
      <w:r>
        <w:t>Mark is.......................................................................................</w:t>
      </w:r>
    </w:p>
    <w:p w:rsidR="0039492C" w:rsidRDefault="0039492C" w:rsidP="00565F10">
      <w:pPr>
        <w:spacing w:line="360" w:lineRule="auto"/>
      </w:pPr>
      <w:r>
        <w:t>3. Betty has a lot of friends but Sally has only a few friends. Betty loves meeting new people but Sally doesn't. (outgoing)</w:t>
      </w:r>
    </w:p>
    <w:p w:rsidR="0039492C" w:rsidRDefault="0039492C" w:rsidP="00565F10">
      <w:pPr>
        <w:spacing w:line="360" w:lineRule="auto"/>
      </w:pPr>
      <w:r>
        <w:t>........................................................................................... than Sally.</w:t>
      </w:r>
    </w:p>
    <w:p w:rsidR="0039492C" w:rsidRDefault="0039492C" w:rsidP="00565F10">
      <w:pPr>
        <w:spacing w:line="360" w:lineRule="auto"/>
      </w:pPr>
      <w:r>
        <w:t>4. I can swim well but Mark swims very well. He always wins the gold medal but I always win the bronze medal. (good)</w:t>
      </w:r>
    </w:p>
    <w:p w:rsidR="0039492C" w:rsidRDefault="0039492C" w:rsidP="00A43532">
      <w:pPr>
        <w:spacing w:line="360" w:lineRule="auto"/>
        <w:ind w:left="142"/>
      </w:pPr>
      <w:r>
        <w:t>Mark swims..................................................................................... .</w:t>
      </w:r>
    </w:p>
    <w:p w:rsidR="0039492C" w:rsidRDefault="0039492C" w:rsidP="00A43532">
      <w:pPr>
        <w:spacing w:line="360" w:lineRule="auto"/>
      </w:pPr>
      <w:r>
        <w:t>5. Ankara is 450 kilometres from İmranlı. İstanbul is 900 kilometres from İmranlı. (far)</w:t>
      </w:r>
    </w:p>
    <w:p w:rsidR="0039492C" w:rsidRPr="00A43532" w:rsidRDefault="0039492C" w:rsidP="00A43532">
      <w:pPr>
        <w:spacing w:line="360" w:lineRule="auto"/>
        <w:ind w:left="142"/>
      </w:pPr>
      <w:r>
        <w:t>..........................................................................................than Ankara from İmranlı.</w:t>
      </w:r>
    </w:p>
    <w:p w:rsidR="0039492C" w:rsidRDefault="0039492C" w:rsidP="00A43532">
      <w:pPr>
        <w:ind w:left="142"/>
        <w:rPr>
          <w:b/>
          <w:bCs/>
        </w:rPr>
      </w:pPr>
      <w:r>
        <w:rPr>
          <w:noProof/>
          <w:lang w:eastAsia="tr-TR"/>
        </w:rPr>
        <w:pict>
          <v:shape id="Resim 5" o:spid="_x0000_s1027" type="#_x0000_t75" style="position:absolute;left:0;text-align:left;margin-left:293.25pt;margin-top:7.2pt;width:188.25pt;height:97.5pt;z-index:251659776;visibility:visible">
            <v:imagedata r:id="rId8" o:title=""/>
          </v:shape>
        </w:pict>
      </w:r>
      <w:r>
        <w:rPr>
          <w:b/>
          <w:bCs/>
        </w:rPr>
        <w:t>F. Choose the correct choice. (5x2=10 points)</w:t>
      </w:r>
    </w:p>
    <w:p w:rsidR="0039492C" w:rsidRDefault="0039492C" w:rsidP="00A43532">
      <w:pPr>
        <w:ind w:left="142"/>
        <w:rPr>
          <w:b/>
          <w:bCs/>
        </w:rPr>
        <w:sectPr w:rsidR="0039492C" w:rsidSect="006B6D5F">
          <w:headerReference w:type="first" r:id="rId9"/>
          <w:pgSz w:w="11906" w:h="16838"/>
          <w:pgMar w:top="720" w:right="849" w:bottom="720" w:left="720" w:header="567" w:footer="567" w:gutter="0"/>
          <w:cols w:space="708"/>
          <w:titlePg/>
          <w:docGrid w:linePitch="360"/>
        </w:sectPr>
      </w:pPr>
    </w:p>
    <w:p w:rsidR="0039492C" w:rsidRDefault="0039492C" w:rsidP="00A43532">
      <w:pPr>
        <w:ind w:left="142"/>
        <w:rPr>
          <w:b/>
          <w:bCs/>
        </w:rPr>
      </w:pPr>
      <w:r>
        <w:rPr>
          <w:noProof/>
          <w:lang w:eastAsia="tr-TR"/>
        </w:rPr>
        <w:pict>
          <v:shape id="Resim 2" o:spid="_x0000_s1028" type="#_x0000_t75" style="position:absolute;left:0;text-align:left;margin-left:17.25pt;margin-top:4.6pt;width:196.5pt;height:120pt;z-index:251656704;visibility:visible">
            <v:imagedata r:id="rId10" o:title=""/>
          </v:shape>
        </w:pict>
      </w:r>
    </w:p>
    <w:p w:rsidR="0039492C" w:rsidRDefault="0039492C" w:rsidP="00A43532">
      <w:pPr>
        <w:ind w:left="142"/>
        <w:rPr>
          <w:b/>
          <w:bCs/>
        </w:rPr>
      </w:pPr>
      <w:r>
        <w:rPr>
          <w:b/>
          <w:bCs/>
        </w:rPr>
        <w:t>1)</w:t>
      </w: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  <w:r>
        <w:rPr>
          <w:noProof/>
          <w:lang w:eastAsia="tr-TR"/>
        </w:rPr>
        <w:pict>
          <v:shape id="Resim 3" o:spid="_x0000_s1029" type="#_x0000_t75" style="position:absolute;left:0;text-align:left;margin-left:21.75pt;margin-top:29.6pt;width:201.7pt;height:101.25pt;z-index:251657728;visibility:visible">
            <v:imagedata r:id="rId11" o:title=""/>
          </v:shape>
        </w:pict>
      </w:r>
      <w:r>
        <w:rPr>
          <w:b/>
          <w:bCs/>
        </w:rPr>
        <w:t>2) Aşağıdaki cümle ile aynı anlama gelen seçenek hangisidir?</w:t>
      </w: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  <w:r>
        <w:rPr>
          <w:noProof/>
          <w:lang w:eastAsia="tr-TR"/>
        </w:rPr>
        <w:pict>
          <v:shape id="Resim 4" o:spid="_x0000_s1030" type="#_x0000_t75" style="position:absolute;left:0;text-align:left;margin-left:17.25pt;margin-top:11.35pt;width:175.5pt;height:93pt;z-index:251658752;visibility:visible">
            <v:imagedata r:id="rId12" o:title=""/>
          </v:shape>
        </w:pict>
      </w:r>
    </w:p>
    <w:p w:rsidR="0039492C" w:rsidRDefault="0039492C" w:rsidP="00A43532">
      <w:pPr>
        <w:ind w:left="142"/>
        <w:rPr>
          <w:b/>
          <w:bCs/>
        </w:rPr>
      </w:pPr>
      <w:r>
        <w:rPr>
          <w:b/>
          <w:bCs/>
        </w:rPr>
        <w:t>3)</w:t>
      </w: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  <w:r>
        <w:rPr>
          <w:b/>
          <w:bCs/>
        </w:rPr>
        <w:t xml:space="preserve"> 4) </w:t>
      </w: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</w:p>
    <w:p w:rsidR="0039492C" w:rsidRDefault="0039492C" w:rsidP="00A43532">
      <w:pPr>
        <w:ind w:left="142"/>
        <w:rPr>
          <w:b/>
          <w:bCs/>
        </w:rPr>
      </w:pPr>
    </w:p>
    <w:p w:rsidR="0039492C" w:rsidRPr="00227AA7" w:rsidRDefault="0039492C" w:rsidP="00227AA7">
      <w:pPr>
        <w:spacing w:line="360" w:lineRule="auto"/>
        <w:ind w:left="142"/>
        <w:rPr>
          <w:rFonts w:ascii="Arial" w:hAnsi="Arial" w:cs="Arial"/>
          <w:i/>
          <w:iCs/>
          <w:color w:val="000000"/>
          <w:sz w:val="21"/>
          <w:szCs w:val="21"/>
        </w:rPr>
      </w:pPr>
      <w:r>
        <w:rPr>
          <w:b/>
          <w:bCs/>
        </w:rPr>
        <w:t xml:space="preserve">5) </w:t>
      </w:r>
      <w:r w:rsidRPr="00227AA7">
        <w:rPr>
          <w:rFonts w:ascii="Arial" w:hAnsi="Arial" w:cs="Arial"/>
          <w:i/>
          <w:iCs/>
          <w:color w:val="000000"/>
          <w:sz w:val="21"/>
          <w:szCs w:val="21"/>
        </w:rPr>
        <w:t>Jeremy ............. short and medium weight .......... long dark hair.</w:t>
      </w:r>
    </w:p>
    <w:p w:rsidR="0039492C" w:rsidRPr="00227AA7" w:rsidRDefault="0039492C" w:rsidP="00227AA7">
      <w:pPr>
        <w:spacing w:line="360" w:lineRule="auto"/>
        <w:ind w:left="142"/>
        <w:rPr>
          <w:rFonts w:ascii="Arial" w:hAnsi="Arial" w:cs="Arial"/>
          <w:color w:val="000000"/>
          <w:sz w:val="21"/>
          <w:szCs w:val="21"/>
        </w:rPr>
      </w:pPr>
      <w:r w:rsidRPr="00227AA7">
        <w:rPr>
          <w:rFonts w:ascii="Arial" w:hAnsi="Arial" w:cs="Arial"/>
          <w:color w:val="000000"/>
          <w:sz w:val="21"/>
          <w:szCs w:val="21"/>
        </w:rPr>
        <w:tab/>
        <w:t>A) is / with</w:t>
      </w:r>
      <w:r w:rsidRPr="00227AA7">
        <w:rPr>
          <w:rFonts w:ascii="Arial" w:hAnsi="Arial" w:cs="Arial"/>
          <w:color w:val="000000"/>
          <w:sz w:val="21"/>
          <w:szCs w:val="21"/>
        </w:rPr>
        <w:tab/>
      </w:r>
      <w:r w:rsidRPr="00227AA7">
        <w:rPr>
          <w:rFonts w:ascii="Arial" w:hAnsi="Arial" w:cs="Arial"/>
          <w:color w:val="000000"/>
          <w:sz w:val="21"/>
          <w:szCs w:val="21"/>
        </w:rPr>
        <w:tab/>
        <w:t>B) has got / and</w:t>
      </w:r>
    </w:p>
    <w:p w:rsidR="0039492C" w:rsidRPr="00227AA7" w:rsidRDefault="0039492C" w:rsidP="00A43532">
      <w:pPr>
        <w:ind w:left="142"/>
        <w:rPr>
          <w:rFonts w:ascii="Arial" w:hAnsi="Arial" w:cs="Arial"/>
          <w:color w:val="000000"/>
          <w:sz w:val="21"/>
          <w:szCs w:val="21"/>
        </w:rPr>
      </w:pPr>
      <w:r w:rsidRPr="00227AA7">
        <w:rPr>
          <w:rFonts w:ascii="Arial" w:hAnsi="Arial" w:cs="Arial"/>
          <w:color w:val="000000"/>
          <w:sz w:val="21"/>
          <w:szCs w:val="21"/>
        </w:rPr>
        <w:tab/>
        <w:t>C) is / and</w:t>
      </w:r>
      <w:r w:rsidRPr="00227AA7">
        <w:rPr>
          <w:rFonts w:ascii="Arial" w:hAnsi="Arial" w:cs="Arial"/>
          <w:color w:val="000000"/>
          <w:sz w:val="21"/>
          <w:szCs w:val="21"/>
        </w:rPr>
        <w:tab/>
      </w:r>
      <w:r w:rsidRPr="00227AA7">
        <w:rPr>
          <w:rFonts w:ascii="Arial" w:hAnsi="Arial" w:cs="Arial"/>
          <w:color w:val="000000"/>
          <w:sz w:val="21"/>
          <w:szCs w:val="21"/>
        </w:rPr>
        <w:tab/>
        <w:t>D) has got / with</w:t>
      </w:r>
    </w:p>
    <w:p w:rsidR="0039492C" w:rsidRDefault="0039492C" w:rsidP="00A43532">
      <w:pPr>
        <w:ind w:left="142"/>
      </w:pPr>
    </w:p>
    <w:p w:rsidR="0039492C" w:rsidRDefault="0039492C" w:rsidP="00A43532">
      <w:pPr>
        <w:ind w:left="142"/>
      </w:pPr>
    </w:p>
    <w:p w:rsidR="0039492C" w:rsidRDefault="0039492C" w:rsidP="00A43532">
      <w:pPr>
        <w:ind w:left="142"/>
      </w:pPr>
    </w:p>
    <w:p w:rsidR="0039492C" w:rsidRPr="00227AA7" w:rsidRDefault="0039492C" w:rsidP="00A43532">
      <w:pPr>
        <w:ind w:left="142"/>
        <w:rPr>
          <w:b/>
          <w:bCs/>
        </w:rPr>
      </w:pPr>
      <w:hyperlink r:id="rId13" w:history="1">
        <w:r w:rsidRPr="00831FEB"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sectPr w:rsidR="0039492C" w:rsidRPr="00227AA7" w:rsidSect="00A43532">
      <w:type w:val="continuous"/>
      <w:pgSz w:w="11906" w:h="16838"/>
      <w:pgMar w:top="720" w:right="849" w:bottom="720" w:left="720" w:header="567" w:footer="567" w:gutter="0"/>
      <w:cols w:num="2" w:sep="1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92C" w:rsidRDefault="0039492C" w:rsidP="007B663A">
      <w:pPr>
        <w:spacing w:line="240" w:lineRule="auto"/>
      </w:pPr>
      <w:r>
        <w:separator/>
      </w:r>
    </w:p>
  </w:endnote>
  <w:endnote w:type="continuationSeparator" w:id="1">
    <w:p w:rsidR="0039492C" w:rsidRDefault="0039492C" w:rsidP="007B663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92C" w:rsidRDefault="0039492C" w:rsidP="007B663A">
      <w:pPr>
        <w:spacing w:line="240" w:lineRule="auto"/>
      </w:pPr>
      <w:r>
        <w:separator/>
      </w:r>
    </w:p>
  </w:footnote>
  <w:footnote w:type="continuationSeparator" w:id="1">
    <w:p w:rsidR="0039492C" w:rsidRDefault="0039492C" w:rsidP="007B663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92C" w:rsidRDefault="0039492C">
    <w:pPr>
      <w:pStyle w:val="Header"/>
    </w:pPr>
    <w:r>
      <w:t>2016-2017 ACADEMIC YEAR CUMHURIYET MIDDLE SCHOOL 1</w:t>
    </w:r>
    <w:r>
      <w:rPr>
        <w:vertAlign w:val="superscript"/>
      </w:rPr>
      <w:t>ST</w:t>
    </w:r>
    <w:r>
      <w:t xml:space="preserve"> TERM 1</w:t>
    </w:r>
    <w:r>
      <w:rPr>
        <w:vertAlign w:val="superscript"/>
      </w:rPr>
      <w:t>ST</w:t>
    </w:r>
    <w:r>
      <w:t xml:space="preserve"> ENGLISH EXAM FOR THE 7</w:t>
    </w:r>
    <w:r>
      <w:rPr>
        <w:vertAlign w:val="superscript"/>
      </w:rPr>
      <w:t>TH</w:t>
    </w:r>
    <w:r>
      <w:t xml:space="preserve"> GRADES</w:t>
    </w:r>
  </w:p>
  <w:p w:rsidR="0039492C" w:rsidRDefault="0039492C">
    <w:pPr>
      <w:pStyle w:val="Header"/>
    </w:pPr>
  </w:p>
  <w:p w:rsidR="0039492C" w:rsidRPr="007B663A" w:rsidRDefault="0039492C">
    <w:pPr>
      <w:pStyle w:val="Header"/>
    </w:pPr>
    <w:r>
      <w:t>FULL NAME:</w:t>
    </w:r>
    <w:r>
      <w:tab/>
      <w:t xml:space="preserve">                                                              CLASS/NO.:</w:t>
    </w:r>
    <w:r>
      <w:tab/>
    </w:r>
    <w:r>
      <w:tab/>
      <w:t>MARK: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55512"/>
    <w:multiLevelType w:val="hybridMultilevel"/>
    <w:tmpl w:val="B7B05F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7E61B7"/>
    <w:multiLevelType w:val="hybridMultilevel"/>
    <w:tmpl w:val="02826C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663A"/>
    <w:rsid w:val="00066070"/>
    <w:rsid w:val="00227AA7"/>
    <w:rsid w:val="00360723"/>
    <w:rsid w:val="003925F7"/>
    <w:rsid w:val="0039492C"/>
    <w:rsid w:val="00565F10"/>
    <w:rsid w:val="005C2589"/>
    <w:rsid w:val="00683C49"/>
    <w:rsid w:val="0068741A"/>
    <w:rsid w:val="006B6D5F"/>
    <w:rsid w:val="007A7DC9"/>
    <w:rsid w:val="007B663A"/>
    <w:rsid w:val="00801DEC"/>
    <w:rsid w:val="00831FEB"/>
    <w:rsid w:val="00890CCC"/>
    <w:rsid w:val="00891F2B"/>
    <w:rsid w:val="008E2364"/>
    <w:rsid w:val="00A43532"/>
    <w:rsid w:val="00B25B2B"/>
    <w:rsid w:val="00B72211"/>
    <w:rsid w:val="00C50758"/>
    <w:rsid w:val="00D7168E"/>
    <w:rsid w:val="00DE5197"/>
    <w:rsid w:val="00E36E5E"/>
    <w:rsid w:val="00F662AA"/>
    <w:rsid w:val="00FE3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364"/>
    <w:pPr>
      <w:spacing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B663A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B663A"/>
  </w:style>
  <w:style w:type="paragraph" w:styleId="Footer">
    <w:name w:val="footer"/>
    <w:basedOn w:val="Normal"/>
    <w:link w:val="FooterChar"/>
    <w:uiPriority w:val="99"/>
    <w:semiHidden/>
    <w:rsid w:val="007B663A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B663A"/>
  </w:style>
  <w:style w:type="paragraph" w:styleId="BalloonText">
    <w:name w:val="Balloon Text"/>
    <w:basedOn w:val="Normal"/>
    <w:link w:val="BalloonTextChar"/>
    <w:uiPriority w:val="99"/>
    <w:semiHidden/>
    <w:rsid w:val="00890C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0C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890CC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B6D5F"/>
    <w:pPr>
      <w:ind w:left="720"/>
    </w:pPr>
  </w:style>
  <w:style w:type="character" w:styleId="Hyperlink">
    <w:name w:val="Hyperlink"/>
    <w:basedOn w:val="DefaultParagraphFont"/>
    <w:uiPriority w:val="99"/>
    <w:rsid w:val="00B722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2</Pages>
  <Words>721</Words>
  <Characters>4113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edanur</cp:lastModifiedBy>
  <cp:revision>6</cp:revision>
  <cp:lastPrinted>2016-10-18T13:48:00Z</cp:lastPrinted>
  <dcterms:created xsi:type="dcterms:W3CDTF">2016-10-18T11:48:00Z</dcterms:created>
  <dcterms:modified xsi:type="dcterms:W3CDTF">2016-10-23T13:08:00Z</dcterms:modified>
</cp:coreProperties>
</file>