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661"/>
        <w:tblW w:w="9464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809"/>
        <w:gridCol w:w="7655"/>
      </w:tblGrid>
      <w:tr w:rsidR="00680551" w:rsidRPr="00374CC3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551" w:rsidRPr="00393A71" w:rsidRDefault="00680551" w:rsidP="009650CA">
            <w:pPr>
              <w:spacing w:after="0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  <w:r w:rsidRPr="00393A71">
              <w:rPr>
                <w:rFonts w:ascii="Cambria" w:eastAsia="Times New Roman" w:hAnsi="Cambria" w:cs="Times New Roman"/>
                <w:sz w:val="24"/>
                <w:szCs w:val="24"/>
                <w:lang w:eastAsia="tr-TR"/>
              </w:rPr>
              <w:object w:dxaOrig="1560" w:dyaOrig="1290">
                <v:rect id="rectole0000000000" o:spid="_x0000_i1025" style="width:78pt;height:64.5pt" o:ole="" o:preferrelative="t" stroked="f">
                  <v:imagedata r:id="rId5" o:title=""/>
                </v:rect>
                <o:OLEObject Type="Embed" ProgID="StaticMetafile" ShapeID="rectole0000000000" DrawAspect="Content" ObjectID="_1521734651" r:id="rId6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551" w:rsidRPr="00393A71" w:rsidRDefault="00680551" w:rsidP="009650CA">
            <w:pPr>
              <w:spacing w:after="0"/>
              <w:jc w:val="center"/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MERKEZ SECOND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ARY SCHOOL</w:t>
            </w:r>
          </w:p>
        </w:tc>
      </w:tr>
      <w:tr w:rsidR="00680551" w:rsidRPr="00374CC3">
        <w:trPr>
          <w:trHeight w:val="245"/>
        </w:trPr>
        <w:tc>
          <w:tcPr>
            <w:tcW w:w="18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51" w:rsidRPr="00393A71" w:rsidRDefault="00680551" w:rsidP="009650CA">
            <w:pPr>
              <w:spacing w:after="0" w:line="240" w:lineRule="auto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0551" w:rsidRPr="00393A71" w:rsidRDefault="00680551" w:rsidP="009650CA">
            <w:pPr>
              <w:spacing w:after="0"/>
              <w:jc w:val="center"/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</w:pP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2015-2016 EDUCATION YEAR</w:t>
            </w:r>
          </w:p>
          <w:p w:rsidR="00680551" w:rsidRPr="00393A71" w:rsidRDefault="00680551" w:rsidP="009650CA">
            <w:pPr>
              <w:spacing w:after="0"/>
              <w:jc w:val="center"/>
              <w:rPr>
                <w:rFonts w:ascii="Cambria" w:hAnsi="Cambria" w:cs="Cambria"/>
                <w:sz w:val="24"/>
                <w:szCs w:val="24"/>
                <w:lang w:eastAsia="tr-TR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ND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TERM 1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ST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WRITTEN ENGLISH EXAM FOR 7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vertAlign w:val="superscript"/>
                <w:lang w:eastAsia="tr-TR"/>
              </w:rPr>
              <w:t>TH</w:t>
            </w:r>
            <w:r w:rsidRPr="00393A71">
              <w:rPr>
                <w:rFonts w:ascii="Cambria" w:hAnsi="Cambria" w:cs="Cambria"/>
                <w:b/>
                <w:bCs/>
                <w:sz w:val="24"/>
                <w:szCs w:val="24"/>
                <w:lang w:eastAsia="tr-TR"/>
              </w:rPr>
              <w:t xml:space="preserve"> GRADES</w:t>
            </w:r>
          </w:p>
        </w:tc>
      </w:tr>
    </w:tbl>
    <w:p w:rsidR="00680551" w:rsidRDefault="00680551" w:rsidP="00141609">
      <w:pPr>
        <w:spacing w:after="0" w:line="240" w:lineRule="auto"/>
        <w:ind w:right="-157"/>
        <w:rPr>
          <w:rFonts w:ascii="Cambria" w:hAnsi="Cambria" w:cs="Cambria"/>
          <w:b/>
          <w:bCs/>
          <w:sz w:val="24"/>
          <w:szCs w:val="24"/>
          <w:lang w:eastAsia="tr-TR"/>
        </w:rPr>
      </w:pPr>
    </w:p>
    <w:p w:rsidR="00680551" w:rsidRPr="00393A71" w:rsidRDefault="00680551" w:rsidP="00141609">
      <w:pPr>
        <w:spacing w:after="0" w:line="240" w:lineRule="auto"/>
        <w:ind w:right="-157"/>
        <w:rPr>
          <w:rFonts w:ascii="Cambria" w:hAnsi="Cambria" w:cs="Cambria"/>
          <w:b/>
          <w:bCs/>
          <w:sz w:val="24"/>
          <w:szCs w:val="24"/>
          <w:lang w:eastAsia="tr-TR"/>
        </w:rPr>
      </w:pP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NAME/ SURNAME :………………………………..</w:t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ab/>
      </w:r>
    </w:p>
    <w:p w:rsidR="00680551" w:rsidRDefault="00680551" w:rsidP="00141609">
      <w:pPr>
        <w:spacing w:after="0" w:line="240" w:lineRule="auto"/>
        <w:ind w:left="-360" w:right="-157"/>
        <w:rPr>
          <w:rFonts w:ascii="Cambria" w:hAnsi="Cambria" w:cs="Cambria"/>
          <w:b/>
          <w:bCs/>
          <w:sz w:val="24"/>
          <w:szCs w:val="24"/>
          <w:lang w:eastAsia="tr-TR"/>
        </w:rPr>
      </w:pP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NUMBER / CLASS  :…………………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>.....</w:t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>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>...……</w:t>
      </w:r>
      <w:r>
        <w:rPr>
          <w:rFonts w:ascii="Cambria" w:hAnsi="Cambria" w:cs="Cambria"/>
          <w:b/>
          <w:bCs/>
          <w:sz w:val="24"/>
          <w:szCs w:val="24"/>
          <w:lang w:eastAsia="tr-TR"/>
        </w:rPr>
        <w:tab/>
      </w:r>
      <w:r w:rsidRPr="00393A71">
        <w:rPr>
          <w:rFonts w:ascii="Cambria" w:hAnsi="Cambria" w:cs="Cambria"/>
          <w:b/>
          <w:bCs/>
          <w:sz w:val="24"/>
          <w:szCs w:val="24"/>
          <w:lang w:eastAsia="tr-TR"/>
        </w:rPr>
        <w:t xml:space="preserve">  POINT:…………</w:t>
      </w:r>
    </w:p>
    <w:p w:rsidR="00680551" w:rsidRPr="0055744D" w:rsidRDefault="00680551" w:rsidP="00141609">
      <w:pPr>
        <w:spacing w:after="0" w:line="240" w:lineRule="auto"/>
        <w:ind w:left="-360" w:right="-157"/>
        <w:rPr>
          <w:rFonts w:ascii="Cambria" w:hAnsi="Cambria" w:cs="Cambria"/>
          <w:b/>
          <w:bCs/>
          <w:sz w:val="24"/>
          <w:szCs w:val="24"/>
          <w:lang w:eastAsia="tr-TR"/>
        </w:rPr>
      </w:pPr>
    </w:p>
    <w:p w:rsidR="00680551" w:rsidRPr="00063B5F" w:rsidRDefault="00680551" w:rsidP="00141609">
      <w:pPr>
        <w:rPr>
          <w:b/>
          <w:bCs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5.25pt;margin-top:21.6pt;width:533.25pt;height:45.75pt;z-index:251653120;visibility:visible" strokeweight=".5pt">
            <v:textbox>
              <w:txbxContent>
                <w:p w:rsidR="00680551" w:rsidRDefault="00680551" w:rsidP="002B7766">
                  <w:pPr>
                    <w:ind w:right="-113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1)D</w:t>
                  </w:r>
                  <w:r w:rsidRPr="00B55DAD">
                    <w:rPr>
                      <w:b/>
                      <w:bCs/>
                    </w:rPr>
                    <w:t>ocumentary</w:t>
                  </w:r>
                  <w:r>
                    <w:rPr>
                      <w:b/>
                      <w:bCs/>
                    </w:rPr>
                    <w:t xml:space="preserve">  2)Q</w:t>
                  </w:r>
                  <w:r w:rsidRPr="00B55DAD">
                    <w:rPr>
                      <w:b/>
                      <w:bCs/>
                    </w:rPr>
                    <w:t>uiz show</w:t>
                  </w:r>
                  <w:r>
                    <w:rPr>
                      <w:b/>
                      <w:bCs/>
                    </w:rPr>
                    <w:t>3)</w:t>
                  </w:r>
                  <w:r w:rsidRPr="00B55DAD">
                    <w:rPr>
                      <w:b/>
                      <w:bCs/>
                    </w:rPr>
                    <w:t>TV series</w:t>
                  </w:r>
                  <w:r>
                    <w:rPr>
                      <w:b/>
                      <w:bCs/>
                    </w:rPr>
                    <w:t>4)N</w:t>
                  </w:r>
                  <w:r w:rsidRPr="00B55DAD">
                    <w:rPr>
                      <w:b/>
                      <w:bCs/>
                    </w:rPr>
                    <w:t>ews</w:t>
                  </w:r>
                  <w:r>
                    <w:rPr>
                      <w:b/>
                      <w:bCs/>
                    </w:rPr>
                    <w:t>5)C</w:t>
                  </w:r>
                  <w:r w:rsidRPr="00B55DAD">
                    <w:rPr>
                      <w:b/>
                      <w:bCs/>
                    </w:rPr>
                    <w:t>artoon</w:t>
                  </w:r>
                </w:p>
                <w:p w:rsidR="00680551" w:rsidRPr="00B55DAD" w:rsidRDefault="00680551" w:rsidP="002B7766">
                  <w:pPr>
                    <w:ind w:right="-1134"/>
                    <w:rPr>
                      <w:b/>
                      <w:bCs/>
                      <w:lang w:val="en-US" w:eastAsia="tr-TR"/>
                    </w:rPr>
                  </w:pPr>
                  <w:r>
                    <w:rPr>
                      <w:b/>
                      <w:bCs/>
                      <w:lang w:val="en-US" w:eastAsia="tr-TR"/>
                    </w:rPr>
                    <w:t>6)Birthday party7)Wedding party8)Pyjamas party9)Halloween party10)F</w:t>
                  </w:r>
                  <w:r w:rsidRPr="00B55DAD">
                    <w:rPr>
                      <w:b/>
                      <w:bCs/>
                      <w:lang w:val="en-US" w:eastAsia="tr-TR"/>
                    </w:rPr>
                    <w:t>ancy dress party</w:t>
                  </w:r>
                </w:p>
                <w:p w:rsidR="00680551" w:rsidRDefault="00680551"/>
              </w:txbxContent>
            </v:textbox>
          </v:shape>
        </w:pict>
      </w:r>
      <w:r>
        <w:rPr>
          <w:b/>
          <w:bCs/>
          <w:lang w:val="en-US"/>
        </w:rPr>
        <w:t>A) MATCH THE PICTURES WITH THE WORDS.(10x2</w:t>
      </w:r>
      <w:r w:rsidRPr="00063B5F">
        <w:rPr>
          <w:b/>
          <w:bCs/>
          <w:lang w:val="en-US"/>
        </w:rPr>
        <w:t>=</w:t>
      </w:r>
      <w:r>
        <w:rPr>
          <w:b/>
          <w:bCs/>
          <w:lang w:val="en-US"/>
        </w:rPr>
        <w:t>20</w:t>
      </w:r>
      <w:r w:rsidRPr="00063B5F">
        <w:rPr>
          <w:b/>
          <w:bCs/>
          <w:lang w:val="en-US"/>
        </w:rPr>
        <w:t>pts</w:t>
      </w:r>
      <w:r>
        <w:rPr>
          <w:b/>
          <w:bCs/>
          <w:lang w:val="en-US"/>
        </w:rPr>
        <w:t>.</w:t>
      </w:r>
      <w:r w:rsidRPr="00063B5F">
        <w:rPr>
          <w:b/>
          <w:bCs/>
          <w:lang w:val="en-US"/>
        </w:rPr>
        <w:t>)</w:t>
      </w:r>
    </w:p>
    <w:p w:rsidR="00680551" w:rsidRDefault="00680551"/>
    <w:p w:rsidR="00680551" w:rsidRDefault="0068055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9"/>
        <w:gridCol w:w="1960"/>
        <w:gridCol w:w="2284"/>
        <w:gridCol w:w="2056"/>
        <w:gridCol w:w="2143"/>
      </w:tblGrid>
      <w:tr w:rsidR="00680551" w:rsidRPr="00374CC3"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6" type="#_x0000_t75" alt="imagesCAIV1OPY" style="width:101.25pt;height:65.25pt;visibility:visible">
                  <v:imagedata r:id="rId7" o:title=""/>
                </v:shape>
              </w:pict>
            </w: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noProof/>
                <w:lang w:eastAsia="tr-TR"/>
              </w:rPr>
              <w:pict>
                <v:shape id="Picture 5" o:spid="_x0000_i1027" type="#_x0000_t75" alt="imagesCAEA5RLB" style="width:87pt;height:65.25pt;visibility:visible">
                  <v:imagedata r:id="rId8" o:title=""/>
                </v:shape>
              </w:pict>
            </w: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noProof/>
                <w:lang w:eastAsia="tr-TR"/>
              </w:rPr>
              <w:pict>
                <v:shape id="Picture 3" o:spid="_x0000_i1028" type="#_x0000_t75" alt="untitled" style="width:103.5pt;height:65.25pt;visibility:visible">
                  <v:imagedata r:id="rId9" o:title=""/>
                </v:shape>
              </w:pict>
            </w: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noProof/>
                <w:lang w:eastAsia="tr-TR"/>
              </w:rPr>
              <w:pict>
                <v:shape id="Picture 6" o:spid="_x0000_i1029" type="#_x0000_t75" alt="imagesCARNCT3J" style="width:78pt;height:65.25pt;visibility:visible">
                  <v:imagedata r:id="rId10" o:title=""/>
                </v:shape>
              </w:pict>
            </w:r>
          </w:p>
        </w:tc>
        <w:tc>
          <w:tcPr>
            <w:tcW w:w="2122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noProof/>
                <w:lang w:eastAsia="tr-TR"/>
              </w:rPr>
              <w:pict>
                <v:shape id="Picture 4" o:spid="_x0000_i1030" type="#_x0000_t75" alt="untitled" style="width:87pt;height:58.5pt;visibility:visible">
                  <v:imagedata r:id="rId11" o:title=""/>
                </v:shape>
              </w:pict>
            </w:r>
          </w:p>
          <w:p w:rsidR="00680551" w:rsidRPr="00374CC3" w:rsidRDefault="00680551" w:rsidP="00374CC3">
            <w:pPr>
              <w:spacing w:after="0" w:line="240" w:lineRule="auto"/>
            </w:pPr>
          </w:p>
        </w:tc>
      </w:tr>
      <w:tr w:rsidR="00680551" w:rsidRPr="00374CC3"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2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</w:tr>
      <w:tr w:rsidR="00680551" w:rsidRPr="00374CC3"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b/>
                <w:bCs/>
                <w:noProof/>
                <w:lang w:eastAsia="tr-TR"/>
              </w:rPr>
              <w:pict>
                <v:shape id="Picture 7" o:spid="_x0000_i1031" type="#_x0000_t75" style="width:95.25pt;height:82.5pt;visibility:visible">
                  <v:imagedata r:id="rId12" o:title=""/>
                </v:shape>
              </w:pict>
            </w:r>
          </w:p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b/>
                <w:bCs/>
                <w:noProof/>
                <w:lang w:eastAsia="tr-TR"/>
              </w:rPr>
              <w:pict>
                <v:shape id="Picture 10" o:spid="_x0000_i1032" type="#_x0000_t75" style="width:86.25pt;height:81.75pt;visibility:visible">
                  <v:imagedata r:id="rId13" o:title=""/>
                </v:shape>
              </w:pict>
            </w:r>
          </w:p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b/>
                <w:bCs/>
                <w:noProof/>
                <w:lang w:eastAsia="tr-TR"/>
              </w:rPr>
              <w:pict>
                <v:shape id="Picture 8" o:spid="_x0000_i1033" type="#_x0000_t75" style="width:99.75pt;height:75.75pt;visibility:visible">
                  <v:imagedata r:id="rId14" o:title=""/>
                </v:shape>
              </w:pict>
            </w:r>
          </w:p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b/>
                <w:bCs/>
                <w:noProof/>
                <w:lang w:eastAsia="tr-TR"/>
              </w:rPr>
              <w:pict>
                <v:shape id="Picture 11" o:spid="_x0000_i1034" type="#_x0000_t75" style="width:92.25pt;height:81.75pt;visibility:visible">
                  <v:imagedata r:id="rId15" o:title=""/>
                </v:shape>
              </w:pict>
            </w:r>
          </w:p>
        </w:tc>
        <w:tc>
          <w:tcPr>
            <w:tcW w:w="2122" w:type="dxa"/>
          </w:tcPr>
          <w:p w:rsidR="00680551" w:rsidRPr="00374CC3" w:rsidRDefault="00680551" w:rsidP="00374CC3">
            <w:pPr>
              <w:spacing w:after="0" w:line="240" w:lineRule="auto"/>
            </w:pPr>
          </w:p>
          <w:p w:rsidR="00680551" w:rsidRPr="00374CC3" w:rsidRDefault="00680551" w:rsidP="00374CC3">
            <w:pPr>
              <w:spacing w:after="0" w:line="240" w:lineRule="auto"/>
            </w:pPr>
            <w:r w:rsidRPr="00374CC3">
              <w:rPr>
                <w:b/>
                <w:bCs/>
                <w:noProof/>
                <w:lang w:eastAsia="tr-TR"/>
              </w:rPr>
              <w:pict>
                <v:shape id="Picture 9" o:spid="_x0000_i1035" type="#_x0000_t75" style="width:96.75pt;height:82.5pt;visibility:visible">
                  <v:imagedata r:id="rId16" o:title=""/>
                </v:shape>
              </w:pict>
            </w:r>
          </w:p>
          <w:p w:rsidR="00680551" w:rsidRPr="00374CC3" w:rsidRDefault="00680551" w:rsidP="00374CC3">
            <w:pPr>
              <w:spacing w:after="0" w:line="240" w:lineRule="auto"/>
            </w:pPr>
          </w:p>
        </w:tc>
      </w:tr>
      <w:tr w:rsidR="00680551" w:rsidRPr="00374CC3"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2122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</w:tr>
    </w:tbl>
    <w:p w:rsidR="00680551" w:rsidRDefault="00680551"/>
    <w:p w:rsidR="00680551" w:rsidRPr="00D51586" w:rsidRDefault="00680551" w:rsidP="00D51586">
      <w:pPr>
        <w:rPr>
          <w:b/>
          <w:bCs/>
          <w:sz w:val="18"/>
          <w:szCs w:val="18"/>
          <w:lang w:eastAsia="tr-TR"/>
        </w:rPr>
      </w:pPr>
      <w:r>
        <w:rPr>
          <w:b/>
          <w:bCs/>
        </w:rPr>
        <w:t>B)</w:t>
      </w:r>
      <w:r>
        <w:rPr>
          <w:b/>
          <w:bCs/>
          <w:lang w:eastAsia="tr-TR"/>
        </w:rPr>
        <w:t>FILL IN THE BLANKS WITH ‘’SHOULD’’ OR ‘’SHOULDN’T’’. (5X2 =10 pts.</w:t>
      </w:r>
      <w:r w:rsidRPr="00D51586">
        <w:rPr>
          <w:b/>
          <w:bCs/>
          <w:lang w:eastAsia="tr-TR"/>
        </w:rPr>
        <w:t>)</w:t>
      </w:r>
    </w:p>
    <w:p w:rsidR="00680551" w:rsidRPr="00D51586" w:rsidRDefault="00680551" w:rsidP="00D51586">
      <w:pPr>
        <w:rPr>
          <w:b/>
          <w:bCs/>
          <w:lang w:eastAsia="tr-TR"/>
        </w:rPr>
      </w:pPr>
      <w:r w:rsidRPr="00D51586">
        <w:rPr>
          <w:lang w:eastAsia="tr-TR"/>
        </w:rPr>
        <w:t>1. Children …………………………………………………… eat vegetables and fruits.</w:t>
      </w:r>
      <w:bookmarkStart w:id="0" w:name="_GoBack"/>
      <w:bookmarkEnd w:id="0"/>
    </w:p>
    <w:p w:rsidR="00680551" w:rsidRPr="00D51586" w:rsidRDefault="00680551" w:rsidP="00D51586">
      <w:pPr>
        <w:rPr>
          <w:lang w:eastAsia="tr-TR"/>
        </w:rPr>
      </w:pPr>
      <w:r w:rsidRPr="00D51586">
        <w:rPr>
          <w:lang w:eastAsia="tr-TR"/>
        </w:rPr>
        <w:t xml:space="preserve"> 2. They have an exam tomorrow. They ………………………………………………… go to the cinema.</w:t>
      </w:r>
    </w:p>
    <w:p w:rsidR="00680551" w:rsidRPr="00D51586" w:rsidRDefault="00680551" w:rsidP="00D51586">
      <w:pPr>
        <w:rPr>
          <w:lang w:eastAsia="tr-TR"/>
        </w:rPr>
      </w:pPr>
      <w:r w:rsidRPr="00D51586">
        <w:rPr>
          <w:lang w:eastAsia="tr-TR"/>
        </w:rPr>
        <w:t xml:space="preserve"> 3. You ………………………………………………… play football in the street.</w:t>
      </w:r>
    </w:p>
    <w:p w:rsidR="00680551" w:rsidRPr="00D51586" w:rsidRDefault="00680551" w:rsidP="00D51586">
      <w:pPr>
        <w:rPr>
          <w:lang w:eastAsia="tr-TR"/>
        </w:rPr>
      </w:pPr>
      <w:r w:rsidRPr="00D51586">
        <w:rPr>
          <w:lang w:eastAsia="tr-TR"/>
        </w:rPr>
        <w:t xml:space="preserve">  4. You ………………………………………………… brush your teeth after every meal</w:t>
      </w:r>
      <w:r>
        <w:rPr>
          <w:lang w:eastAsia="tr-TR"/>
        </w:rPr>
        <w:t>.</w:t>
      </w:r>
    </w:p>
    <w:p w:rsidR="00680551" w:rsidRPr="00D51586" w:rsidRDefault="00680551" w:rsidP="00D51586">
      <w:pPr>
        <w:rPr>
          <w:lang w:eastAsia="tr-TR"/>
        </w:rPr>
      </w:pPr>
      <w:r w:rsidRPr="00D51586">
        <w:rPr>
          <w:lang w:eastAsia="tr-TR"/>
        </w:rPr>
        <w:t xml:space="preserve">  5. We …………………………………………………. hunt animals.</w:t>
      </w:r>
    </w:p>
    <w:p w:rsidR="00680551" w:rsidRPr="00D51586" w:rsidRDefault="00680551" w:rsidP="00D51586">
      <w:pPr>
        <w:rPr>
          <w:b/>
          <w:bCs/>
          <w:lang w:eastAsia="tr-TR"/>
        </w:rPr>
      </w:pPr>
      <w:r>
        <w:rPr>
          <w:b/>
          <w:bCs/>
        </w:rPr>
        <w:t>C)</w:t>
      </w:r>
      <w:r w:rsidRPr="00D51586">
        <w:rPr>
          <w:b/>
          <w:bCs/>
          <w:lang w:eastAsia="tr-TR"/>
        </w:rPr>
        <w:t xml:space="preserve">FILL IN THE BLANKS WITH </w:t>
      </w:r>
      <w:r>
        <w:rPr>
          <w:b/>
          <w:bCs/>
          <w:lang w:eastAsia="tr-TR"/>
        </w:rPr>
        <w:t>‘’</w:t>
      </w:r>
      <w:r w:rsidRPr="00D51586">
        <w:rPr>
          <w:b/>
          <w:bCs/>
          <w:i/>
          <w:iCs/>
          <w:u w:val="single"/>
          <w:lang w:eastAsia="tr-TR"/>
        </w:rPr>
        <w:t>at</w:t>
      </w:r>
      <w:r>
        <w:rPr>
          <w:b/>
          <w:bCs/>
          <w:lang w:eastAsia="tr-TR"/>
        </w:rPr>
        <w:t>/</w:t>
      </w:r>
      <w:r w:rsidRPr="00D51586">
        <w:rPr>
          <w:b/>
          <w:bCs/>
          <w:i/>
          <w:iCs/>
          <w:u w:val="single"/>
          <w:lang w:eastAsia="tr-TR"/>
        </w:rPr>
        <w:t>in</w:t>
      </w:r>
      <w:r>
        <w:rPr>
          <w:b/>
          <w:bCs/>
          <w:lang w:eastAsia="tr-TR"/>
        </w:rPr>
        <w:t xml:space="preserve">/ </w:t>
      </w:r>
      <w:r w:rsidRPr="00D51586">
        <w:rPr>
          <w:b/>
          <w:bCs/>
          <w:i/>
          <w:iCs/>
          <w:u w:val="single"/>
          <w:lang w:eastAsia="tr-TR"/>
        </w:rPr>
        <w:t>on</w:t>
      </w:r>
      <w:r>
        <w:rPr>
          <w:b/>
          <w:bCs/>
          <w:i/>
          <w:iCs/>
          <w:u w:val="single"/>
          <w:lang w:eastAsia="tr-TR"/>
        </w:rPr>
        <w:t>’’</w:t>
      </w:r>
      <w:r w:rsidRPr="00D51586">
        <w:rPr>
          <w:b/>
          <w:bCs/>
          <w:lang w:eastAsia="tr-TR"/>
        </w:rPr>
        <w:t>.  (5x2=10</w:t>
      </w:r>
      <w:r>
        <w:rPr>
          <w:b/>
          <w:bCs/>
          <w:lang w:eastAsia="tr-TR"/>
        </w:rPr>
        <w:t xml:space="preserve"> pts.</w:t>
      </w:r>
      <w:r w:rsidRPr="00D51586">
        <w:rPr>
          <w:b/>
          <w:bCs/>
          <w:lang w:eastAsia="tr-TR"/>
        </w:rPr>
        <w:t>)</w:t>
      </w:r>
    </w:p>
    <w:p w:rsidR="00680551" w:rsidRPr="00D51586" w:rsidRDefault="00680551" w:rsidP="00D51586">
      <w:pPr>
        <w:rPr>
          <w:lang w:eastAsia="tr-TR"/>
        </w:rPr>
      </w:pPr>
      <w:r w:rsidRPr="00D51586">
        <w:rPr>
          <w:b/>
          <w:bCs/>
          <w:lang w:eastAsia="tr-TR"/>
        </w:rPr>
        <w:t xml:space="preserve">     1. </w:t>
      </w:r>
      <w:r w:rsidRPr="00D51586">
        <w:rPr>
          <w:lang w:eastAsia="tr-TR"/>
        </w:rPr>
        <w:t xml:space="preserve">I play volleyball …………………… the afternoons.           </w:t>
      </w:r>
      <w:r w:rsidRPr="00D51586">
        <w:rPr>
          <w:b/>
          <w:bCs/>
          <w:lang w:eastAsia="tr-TR"/>
        </w:rPr>
        <w:t xml:space="preserve">   4. </w:t>
      </w:r>
      <w:r w:rsidRPr="00D51586">
        <w:rPr>
          <w:lang w:eastAsia="tr-TR"/>
        </w:rPr>
        <w:t>We walk to school …………………… Friday mornings.</w:t>
      </w:r>
    </w:p>
    <w:p w:rsidR="00680551" w:rsidRPr="00D51586" w:rsidRDefault="00680551" w:rsidP="00D51586">
      <w:pPr>
        <w:rPr>
          <w:b/>
          <w:bCs/>
          <w:lang w:eastAsia="tr-TR"/>
        </w:rPr>
      </w:pPr>
      <w:r w:rsidRPr="00D51586">
        <w:rPr>
          <w:b/>
          <w:bCs/>
          <w:lang w:eastAsia="tr-TR"/>
        </w:rPr>
        <w:t xml:space="preserve">     2. </w:t>
      </w:r>
      <w:r w:rsidRPr="00D51586">
        <w:rPr>
          <w:lang w:eastAsia="tr-TR"/>
        </w:rPr>
        <w:t xml:space="preserve">She was born …………………… March.                            </w:t>
      </w:r>
      <w:r w:rsidRPr="00D51586">
        <w:rPr>
          <w:b/>
          <w:bCs/>
          <w:lang w:eastAsia="tr-TR"/>
        </w:rPr>
        <w:t xml:space="preserve">   5. </w:t>
      </w:r>
      <w:r w:rsidRPr="00D51586">
        <w:rPr>
          <w:lang w:eastAsia="tr-TR"/>
        </w:rPr>
        <w:t>Hegotup………………… six o’clock.</w:t>
      </w:r>
    </w:p>
    <w:p w:rsidR="00680551" w:rsidRDefault="00680551" w:rsidP="00D51586">
      <w:pPr>
        <w:rPr>
          <w:lang w:eastAsia="tr-TR"/>
        </w:rPr>
      </w:pPr>
      <w:r w:rsidRPr="00D51586">
        <w:rPr>
          <w:b/>
          <w:bCs/>
          <w:lang w:eastAsia="tr-TR"/>
        </w:rPr>
        <w:t xml:space="preserve">     3. </w:t>
      </w:r>
      <w:r w:rsidRPr="00D51586">
        <w:rPr>
          <w:lang w:eastAsia="tr-TR"/>
        </w:rPr>
        <w:t>They study English …………………… Sundays.</w:t>
      </w:r>
    </w:p>
    <w:p w:rsidR="00680551" w:rsidRDefault="00680551" w:rsidP="00D51586">
      <w:pPr>
        <w:rPr>
          <w:lang w:eastAsia="tr-TR"/>
        </w:rPr>
      </w:pPr>
    </w:p>
    <w:p w:rsidR="00680551" w:rsidRDefault="00680551" w:rsidP="00D51586">
      <w:pPr>
        <w:rPr>
          <w:lang w:eastAsia="tr-TR"/>
        </w:rPr>
      </w:pPr>
    </w:p>
    <w:p w:rsidR="00680551" w:rsidRDefault="00680551" w:rsidP="001E0436">
      <w:pPr>
        <w:rPr>
          <w:b/>
          <w:bCs/>
          <w:lang w:eastAsia="tr-TR"/>
        </w:rPr>
      </w:pPr>
      <w:r>
        <w:rPr>
          <w:b/>
          <w:bCs/>
          <w:lang w:eastAsia="tr-TR"/>
        </w:rPr>
        <w:t>D)CHOOSE THE CORRECT ONE.(15x2=30 pts.)</w:t>
      </w:r>
    </w:p>
    <w:p w:rsidR="00680551" w:rsidRDefault="00680551" w:rsidP="00F2207E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0"/>
          <w:szCs w:val="20"/>
        </w:rPr>
        <w:sectPr w:rsidR="00680551" w:rsidSect="001416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80551" w:rsidRPr="00943CE0" w:rsidRDefault="00680551" w:rsidP="00943CE0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  <w:rPr>
          <w:b/>
          <w:bCs/>
          <w:lang w:eastAsia="tr-TR"/>
        </w:rPr>
      </w:pPr>
      <w:r w:rsidRPr="00120B99">
        <w:t xml:space="preserve">There are </w:t>
      </w:r>
      <w:r w:rsidRPr="00120B99">
        <w:rPr>
          <w:b/>
          <w:bCs/>
          <w:u w:val="single"/>
        </w:rPr>
        <w:t xml:space="preserve">a few /a little </w:t>
      </w:r>
      <w:r w:rsidRPr="00120B99">
        <w:t>candles on the cake.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t xml:space="preserve">There are </w:t>
      </w:r>
      <w:r w:rsidRPr="00120B99">
        <w:rPr>
          <w:b/>
          <w:bCs/>
          <w:u w:val="single"/>
        </w:rPr>
        <w:t xml:space="preserve">a lot of /any </w:t>
      </w:r>
      <w:r w:rsidRPr="00120B99">
        <w:t>beverages in the fridge.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b/>
          <w:bCs/>
          <w:u w:val="single"/>
        </w:rPr>
        <w:t xml:space="preserve">How much /How many </w:t>
      </w:r>
      <w:r w:rsidRPr="00120B99">
        <w:t>guests are coming to the party?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b/>
          <w:bCs/>
          <w:u w:val="single"/>
        </w:rPr>
        <w:t xml:space="preserve">How many /How much </w:t>
      </w:r>
      <w:r w:rsidRPr="00120B99">
        <w:t>sugar do we need?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val="en-US" w:eastAsia="tr-TR"/>
        </w:rPr>
        <w:t xml:space="preserve">There is    </w:t>
      </w:r>
      <w:r w:rsidRPr="00120B99">
        <w:rPr>
          <w:b/>
          <w:bCs/>
          <w:u w:val="single"/>
          <w:lang w:val="en-US" w:eastAsia="tr-TR"/>
        </w:rPr>
        <w:t>a few / a little</w:t>
      </w:r>
      <w:r w:rsidRPr="00120B99">
        <w:rPr>
          <w:lang w:val="en-US" w:eastAsia="tr-TR"/>
        </w:rPr>
        <w:t xml:space="preserve">    water in the bottle.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  <w:rPr>
          <w:lang w:eastAsia="tr-TR"/>
        </w:rPr>
      </w:pPr>
      <w:r w:rsidRPr="00120B99">
        <w:rPr>
          <w:lang w:eastAsia="tr-TR"/>
        </w:rPr>
        <w:t xml:space="preserve">Is there  </w:t>
      </w:r>
      <w:r w:rsidRPr="00120B99">
        <w:rPr>
          <w:b/>
          <w:bCs/>
          <w:u w:val="single"/>
          <w:lang w:eastAsia="tr-TR"/>
        </w:rPr>
        <w:t>some/any</w:t>
      </w:r>
      <w:r w:rsidRPr="00120B99">
        <w:rPr>
          <w:lang w:eastAsia="tr-TR"/>
        </w:rPr>
        <w:t>milk in the bottle?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eastAsia="tr-TR"/>
        </w:rPr>
        <w:t xml:space="preserve">There   is  </w:t>
      </w:r>
      <w:r w:rsidRPr="00120B99">
        <w:rPr>
          <w:b/>
          <w:bCs/>
          <w:u w:val="single"/>
          <w:lang w:eastAsia="tr-TR"/>
        </w:rPr>
        <w:t xml:space="preserve">a / an </w:t>
      </w:r>
      <w:r w:rsidRPr="00120B99">
        <w:rPr>
          <w:lang w:eastAsia="tr-TR"/>
        </w:rPr>
        <w:t xml:space="preserve">  pear     in  the   basket.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eastAsia="tr-TR"/>
        </w:rPr>
        <w:t xml:space="preserve">We have got  </w:t>
      </w:r>
      <w:r w:rsidRPr="00120B99">
        <w:rPr>
          <w:b/>
          <w:bCs/>
          <w:u w:val="single"/>
          <w:lang w:eastAsia="tr-TR"/>
        </w:rPr>
        <w:t>some / any</w:t>
      </w:r>
      <w:r w:rsidRPr="00120B99">
        <w:rPr>
          <w:lang w:eastAsia="tr-TR"/>
        </w:rPr>
        <w:t xml:space="preserve">  butter in the fridge.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eastAsia="tr-TR"/>
        </w:rPr>
        <w:t xml:space="preserve">There   isn’t   </w:t>
      </w:r>
      <w:r w:rsidRPr="00120B99">
        <w:rPr>
          <w:b/>
          <w:bCs/>
          <w:u w:val="single"/>
          <w:lang w:eastAsia="tr-TR"/>
        </w:rPr>
        <w:t>a / an</w:t>
      </w:r>
      <w:r w:rsidRPr="00120B99">
        <w:rPr>
          <w:lang w:eastAsia="tr-TR"/>
        </w:rPr>
        <w:t xml:space="preserve">  apple.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b/>
          <w:bCs/>
          <w:u w:val="single"/>
          <w:lang w:eastAsia="tr-TR"/>
        </w:rPr>
        <w:t>There   isn’t / There aren’t</w:t>
      </w:r>
      <w:r w:rsidRPr="00120B99">
        <w:rPr>
          <w:lang w:eastAsia="tr-TR"/>
        </w:rPr>
        <w:t xml:space="preserve">  any apples.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eastAsia="tr-TR"/>
        </w:rPr>
        <w:t xml:space="preserve">There weren’t </w:t>
      </w:r>
      <w:r w:rsidRPr="00120B99">
        <w:rPr>
          <w:b/>
          <w:bCs/>
          <w:u w:val="single"/>
          <w:lang w:eastAsia="tr-TR"/>
        </w:rPr>
        <w:t>much / many</w:t>
      </w:r>
      <w:r w:rsidRPr="00120B99">
        <w:rPr>
          <w:lang w:eastAsia="tr-TR"/>
        </w:rPr>
        <w:t xml:space="preserve"> people at the concert.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lang w:eastAsia="tr-TR"/>
        </w:rPr>
        <w:t xml:space="preserve">Michael hasn’t got </w:t>
      </w:r>
      <w:r w:rsidRPr="00120B99">
        <w:rPr>
          <w:b/>
          <w:bCs/>
          <w:u w:val="single"/>
          <w:lang w:eastAsia="tr-TR"/>
        </w:rPr>
        <w:t>much / many</w:t>
      </w:r>
      <w:r w:rsidRPr="00120B99">
        <w:rPr>
          <w:lang w:eastAsia="tr-TR"/>
        </w:rPr>
        <w:t xml:space="preserve"> money in his pocket.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b/>
          <w:bCs/>
          <w:u w:val="single"/>
          <w:lang w:eastAsia="tr-TR"/>
        </w:rPr>
        <w:t>There is / There are</w:t>
      </w:r>
      <w:r w:rsidRPr="00120B99">
        <w:rPr>
          <w:lang w:eastAsia="tr-TR"/>
        </w:rPr>
        <w:t xml:space="preserve">  a few  shopping malls around.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</w:pPr>
      <w:r w:rsidRPr="00120B99">
        <w:rPr>
          <w:b/>
          <w:bCs/>
          <w:u w:val="single"/>
          <w:lang w:val="en-GB" w:eastAsia="tr-TR"/>
        </w:rPr>
        <w:t>There isn’t / There aren’t</w:t>
      </w:r>
      <w:r w:rsidRPr="00120B99">
        <w:rPr>
          <w:lang w:val="en-GB" w:eastAsia="tr-TR"/>
        </w:rPr>
        <w:t xml:space="preserve"> any fruit juice in the fridge.</w:t>
      </w:r>
    </w:p>
    <w:p w:rsidR="00680551" w:rsidRPr="00120B99" w:rsidRDefault="00680551" w:rsidP="00120B99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133" w:right="-850"/>
        <w:rPr>
          <w:lang w:eastAsia="tr-TR"/>
        </w:rPr>
      </w:pPr>
      <w:r w:rsidRPr="00120B99">
        <w:rPr>
          <w:b/>
          <w:bCs/>
          <w:u w:val="single"/>
          <w:lang w:eastAsia="tr-TR"/>
        </w:rPr>
        <w:t>There is / There are</w:t>
      </w:r>
      <w:r w:rsidRPr="00120B99">
        <w:rPr>
          <w:lang w:eastAsia="tr-TR"/>
        </w:rPr>
        <w:t xml:space="preserve"> some butter in the fridge.</w:t>
      </w:r>
    </w:p>
    <w:p w:rsidR="00680551" w:rsidRDefault="00680551" w:rsidP="00120B99">
      <w:pPr>
        <w:ind w:left="170" w:right="-510"/>
        <w:rPr>
          <w:b/>
          <w:bCs/>
          <w:lang w:eastAsia="tr-TR"/>
        </w:rPr>
        <w:sectPr w:rsidR="00680551" w:rsidSect="00F2207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80551" w:rsidRDefault="00680551" w:rsidP="001E0436">
      <w:pPr>
        <w:rPr>
          <w:b/>
          <w:bCs/>
          <w:lang w:eastAsia="tr-TR"/>
        </w:rPr>
      </w:pPr>
    </w:p>
    <w:p w:rsidR="00680551" w:rsidRDefault="00680551" w:rsidP="001E0436">
      <w:pPr>
        <w:rPr>
          <w:b/>
          <w:bCs/>
          <w:lang w:eastAsia="tr-TR"/>
        </w:rPr>
      </w:pPr>
      <w:r>
        <w:rPr>
          <w:noProof/>
          <w:lang w:eastAsia="tr-TR"/>
        </w:rPr>
        <w:pict>
          <v:roundrect id="Rounded Rectangle 22" o:spid="_x0000_s1027" style="position:absolute;margin-left:348pt;margin-top:20.45pt;width:188.25pt;height:77.5pt;z-index:251656192;visibility:visible" arcsize="10923f" strokecolor="maroon" strokeweight="3pt">
            <v:stroke dashstyle="dash" linestyle="thinThin"/>
            <v:shadow on="t" opacity=".5" offset="6pt,6pt"/>
            <v:textbox>
              <w:txbxContent>
                <w:p w:rsidR="00680551" w:rsidRPr="00784747" w:rsidRDefault="00680551" w:rsidP="00943CE0">
                  <w:pPr>
                    <w:pStyle w:val="ListParagraph"/>
                    <w:ind w:left="0"/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</w:pP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A: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We have a lot of work to do but we don’t have enough time.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br/>
                  </w: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B: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___________________ make a plan?</w:t>
                  </w:r>
                </w:p>
              </w:txbxContent>
            </v:textbox>
          </v:roundrect>
        </w:pict>
      </w:r>
      <w:r>
        <w:rPr>
          <w:b/>
          <w:bCs/>
          <w:lang w:eastAsia="tr-TR"/>
        </w:rPr>
        <w:t>E)FILL IN THE BLANKS WITH ‘’SHALL  /  WHY DON’T YOU...   /  LET’S  /  WHAT ABOUT...’’.(6x3=18 pts.)</w:t>
      </w:r>
    </w:p>
    <w:p w:rsidR="00680551" w:rsidRPr="00943CE0" w:rsidRDefault="00680551" w:rsidP="00943CE0">
      <w:pPr>
        <w:spacing w:after="0" w:line="240" w:lineRule="auto"/>
        <w:rPr>
          <w:rFonts w:ascii="Comic Sans MS" w:hAnsi="Comic Sans MS" w:cs="Comic Sans MS"/>
          <w:b/>
          <w:bCs/>
          <w:lang w:eastAsia="tr-TR"/>
        </w:rPr>
      </w:pPr>
      <w:r>
        <w:rPr>
          <w:noProof/>
          <w:lang w:eastAsia="tr-TR"/>
        </w:rPr>
        <w:pict>
          <v:roundrect id="Rounded Rectangle 17" o:spid="_x0000_s1028" style="position:absolute;margin-left:168pt;margin-top:3.25pt;width:159pt;height:64.5pt;z-index:251657216;visibility:visible" arcsize="10923f" strokecolor="#0070c0" strokeweight="3pt">
            <v:stroke dashstyle="dash" linestyle="thinThin"/>
            <v:shadow on="t" opacity=".5" offset="6pt,6pt"/>
            <v:textbox>
              <w:txbxContent>
                <w:p w:rsidR="00680551" w:rsidRPr="00784747" w:rsidRDefault="00680551" w:rsidP="00943CE0">
                  <w:pPr>
                    <w:pStyle w:val="ListParagraph"/>
                    <w:ind w:left="0"/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</w:pP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A: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I am very sleepy.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br/>
                  </w: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B: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__________ go to bed early.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20" o:spid="_x0000_s1029" style="position:absolute;margin-left:-12.05pt;margin-top:3.6pt;width:163.15pt;height:68.85pt;z-index:251654144;visibility:visible" arcsize="10923f" strokecolor="#b145c3" strokeweight="3pt">
            <v:stroke dashstyle="dash" linestyle="thinThin"/>
            <v:shadow on="t" opacity=".5" offset="6pt,6pt"/>
            <v:textbox>
              <w:txbxContent>
                <w:p w:rsidR="00680551" w:rsidRPr="00E56BFB" w:rsidRDefault="00680551" w:rsidP="00943CE0">
                  <w:pPr>
                    <w:pStyle w:val="ListParagraph"/>
                    <w:spacing w:after="0" w:line="240" w:lineRule="auto"/>
                    <w:ind w:left="0"/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</w:pPr>
                  <w:r w:rsidRPr="00E56BFB"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t>A:Dad, it is very beautiful. __________going on a picnic?</w:t>
                  </w:r>
                </w:p>
                <w:p w:rsidR="00680551" w:rsidRPr="00E56BFB" w:rsidRDefault="00680551" w:rsidP="00943CE0">
                  <w:pPr>
                    <w:pStyle w:val="ListParagraph"/>
                    <w:spacing w:after="0" w:line="240" w:lineRule="auto"/>
                    <w:ind w:left="0"/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</w:pPr>
                  <w:r w:rsidRPr="00E56BFB"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t>B: That's a good idea.</w:t>
                  </w:r>
                  <w:r w:rsidRPr="00E56BFB">
                    <w:rPr>
                      <w:rFonts w:ascii="Segoe Print" w:hAnsi="Segoe Print" w:cs="Segoe Print"/>
                      <w:b/>
                      <w:bCs/>
                      <w:color w:val="FF0066"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680551" w:rsidRPr="00943CE0" w:rsidRDefault="00680551" w:rsidP="00943CE0">
      <w:pPr>
        <w:rPr>
          <w:rFonts w:ascii="Comic Sans MS" w:hAnsi="Comic Sans MS" w:cs="Comic Sans MS"/>
          <w:lang w:eastAsia="tr-TR"/>
        </w:rPr>
      </w:pPr>
    </w:p>
    <w:p w:rsidR="00680551" w:rsidRPr="00943CE0" w:rsidRDefault="00680551" w:rsidP="00943CE0">
      <w:pPr>
        <w:rPr>
          <w:rFonts w:ascii="Comic Sans MS" w:hAnsi="Comic Sans MS" w:cs="Comic Sans MS"/>
          <w:lang w:eastAsia="tr-TR"/>
        </w:rPr>
      </w:pPr>
    </w:p>
    <w:p w:rsidR="00680551" w:rsidRPr="00943CE0" w:rsidRDefault="00680551" w:rsidP="00943CE0">
      <w:pPr>
        <w:rPr>
          <w:rFonts w:ascii="Comic Sans MS" w:hAnsi="Comic Sans MS" w:cs="Comic Sans MS"/>
          <w:lang w:eastAsia="tr-TR"/>
        </w:rPr>
      </w:pPr>
      <w:r>
        <w:rPr>
          <w:noProof/>
          <w:lang w:eastAsia="tr-TR"/>
        </w:rPr>
        <w:pict>
          <v:roundrect id="Rounded Rectangle 21" o:spid="_x0000_s1030" style="position:absolute;margin-left:-15.75pt;margin-top:18.15pt;width:170.65pt;height:60.1pt;z-index:251655168;visibility:visible" arcsize="10923f" strokecolor="#0070c0" strokeweight="3pt">
            <v:stroke dashstyle="dash" linestyle="thinThin"/>
            <v:shadow on="t" opacity=".5" offset="6pt,6pt"/>
            <v:textbox>
              <w:txbxContent>
                <w:p w:rsidR="00680551" w:rsidRPr="00E56BFB" w:rsidRDefault="00680551" w:rsidP="00943CE0">
                  <w:pPr>
                    <w:pStyle w:val="ListParagraph"/>
                    <w:ind w:left="0"/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</w:pPr>
                  <w:r w:rsidRPr="00E56BFB">
                    <w:rPr>
                      <w:rFonts w:ascii="Segoe Print" w:hAnsi="Segoe Print" w:cs="Segoe Print"/>
                      <w:b/>
                      <w:bCs/>
                      <w:color w:val="FF0066"/>
                      <w:sz w:val="20"/>
                      <w:szCs w:val="20"/>
                    </w:rPr>
                    <w:t>A:</w:t>
                  </w:r>
                  <w:r w:rsidRPr="00E56BFB"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t>I am bored.</w:t>
                  </w:r>
                  <w:r w:rsidRPr="00E56BFB"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br/>
                  </w:r>
                  <w:r w:rsidRPr="00E56BFB">
                    <w:rPr>
                      <w:rFonts w:ascii="Segoe Print" w:hAnsi="Segoe Print" w:cs="Segoe Print"/>
                      <w:b/>
                      <w:bCs/>
                      <w:color w:val="FF0066"/>
                      <w:sz w:val="20"/>
                      <w:szCs w:val="20"/>
                    </w:rPr>
                    <w:t>B:</w:t>
                  </w:r>
                  <w:r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t xml:space="preserve">__________we play </w:t>
                  </w:r>
                  <w:r w:rsidRPr="00E56BFB">
                    <w:rPr>
                      <w:rFonts w:ascii="Segoe Print" w:hAnsi="Segoe Print" w:cs="Segoe Print"/>
                      <w:b/>
                      <w:bCs/>
                      <w:sz w:val="20"/>
                      <w:szCs w:val="20"/>
                    </w:rPr>
                    <w:t>football?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8" o:spid="_x0000_s1031" style="position:absolute;margin-left:165pt;margin-top:13.9pt;width:166.5pt;height:65.35pt;z-index:251658240;visibility:visible" arcsize="10923f" strokecolor="#002060" strokeweight="3pt">
            <v:stroke dashstyle="dash" linestyle="thinThin"/>
            <v:shadow on="t" opacity=".5" offset="6pt,6pt"/>
            <v:textbox>
              <w:txbxContent>
                <w:p w:rsidR="00680551" w:rsidRPr="00784747" w:rsidRDefault="00680551" w:rsidP="00943CE0">
                  <w:pPr>
                    <w:pStyle w:val="ListParagraph"/>
                    <w:ind w:left="0"/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</w:pP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A: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Kate is very ill.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br/>
                  </w: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B: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__________  seeing a doctor?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Rounded Rectangle 19" o:spid="_x0000_s1032" style="position:absolute;margin-left:348pt;margin-top:13.9pt;width:166.5pt;height:65.35pt;z-index:251659264;visibility:visible" arcsize="10923f" strokecolor="#002060" strokeweight="3pt">
            <v:stroke dashstyle="dash" linestyle="thinThin"/>
            <v:shadow on="t" opacity=".5" offset="6pt,6pt"/>
            <v:textbox>
              <w:txbxContent>
                <w:p w:rsidR="00680551" w:rsidRPr="00784747" w:rsidRDefault="00680551" w:rsidP="00943CE0">
                  <w:pPr>
                    <w:pStyle w:val="ListParagraph"/>
                    <w:ind w:left="0"/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</w:pP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A: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I’m very bored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br/>
                  </w:r>
                  <w:r w:rsidRPr="00784747">
                    <w:rPr>
                      <w:rFonts w:ascii="Segoe Print" w:hAnsi="Segoe Print" w:cs="Segoe Print"/>
                      <w:b/>
                      <w:bCs/>
                      <w:color w:val="FF0066"/>
                      <w:sz w:val="18"/>
                      <w:szCs w:val="18"/>
                    </w:rPr>
                    <w:t>B:</w:t>
                  </w:r>
                  <w:r>
                    <w:rPr>
                      <w:rFonts w:ascii="Segoe Print" w:hAnsi="Segoe Print" w:cs="Segoe Print"/>
                      <w:b/>
                      <w:bCs/>
                      <w:sz w:val="18"/>
                      <w:szCs w:val="18"/>
                    </w:rPr>
                    <w:t>__________  play chess together</w:t>
                  </w:r>
                </w:p>
              </w:txbxContent>
            </v:textbox>
          </v:roundrect>
        </w:pict>
      </w:r>
    </w:p>
    <w:p w:rsidR="00680551" w:rsidRPr="00943CE0" w:rsidRDefault="00680551" w:rsidP="00943CE0">
      <w:pPr>
        <w:rPr>
          <w:rFonts w:ascii="Comic Sans MS" w:hAnsi="Comic Sans MS" w:cs="Comic Sans MS"/>
          <w:lang w:eastAsia="tr-TR"/>
        </w:rPr>
      </w:pPr>
    </w:p>
    <w:p w:rsidR="00680551" w:rsidRPr="00943CE0" w:rsidRDefault="00680551" w:rsidP="00943CE0">
      <w:pPr>
        <w:rPr>
          <w:lang w:eastAsia="tr-TR"/>
        </w:rPr>
      </w:pPr>
    </w:p>
    <w:p w:rsidR="00680551" w:rsidRPr="001E0436" w:rsidRDefault="00680551" w:rsidP="001E0436">
      <w:pPr>
        <w:rPr>
          <w:b/>
          <w:bCs/>
        </w:rPr>
      </w:pPr>
    </w:p>
    <w:p w:rsidR="00680551" w:rsidRDefault="00680551">
      <w:pPr>
        <w:rPr>
          <w:b/>
          <w:bCs/>
          <w:lang w:eastAsia="tr-TR"/>
        </w:rPr>
      </w:pPr>
      <w:r>
        <w:rPr>
          <w:b/>
          <w:bCs/>
          <w:lang w:eastAsia="tr-TR"/>
        </w:rPr>
        <w:t>F)WRITE TRUE (T) OR FALSE (F). (6x2=12 pts.)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1276"/>
        <w:gridCol w:w="1298"/>
      </w:tblGrid>
      <w:tr w:rsidR="00680551" w:rsidRPr="00374CC3">
        <w:tc>
          <w:tcPr>
            <w:tcW w:w="1951" w:type="dxa"/>
          </w:tcPr>
          <w:p w:rsidR="00680551" w:rsidRPr="00374CC3" w:rsidRDefault="00680551" w:rsidP="00374CC3">
            <w:pPr>
              <w:spacing w:after="0" w:line="240" w:lineRule="auto"/>
            </w:pPr>
          </w:p>
        </w:tc>
        <w:tc>
          <w:tcPr>
            <w:tcW w:w="1276" w:type="dxa"/>
          </w:tcPr>
          <w:p w:rsidR="00680551" w:rsidRPr="00374CC3" w:rsidRDefault="00680551" w:rsidP="00374CC3">
            <w:pPr>
              <w:spacing w:after="0" w:line="240" w:lineRule="auto"/>
              <w:jc w:val="center"/>
              <w:rPr>
                <w:b/>
                <w:bCs/>
              </w:rPr>
            </w:pPr>
            <w:r w:rsidRPr="00374CC3">
              <w:rPr>
                <w:b/>
                <w:bCs/>
              </w:rPr>
              <w:t>Merve</w:t>
            </w:r>
          </w:p>
        </w:tc>
        <w:tc>
          <w:tcPr>
            <w:tcW w:w="1134" w:type="dxa"/>
          </w:tcPr>
          <w:p w:rsidR="00680551" w:rsidRPr="00374CC3" w:rsidRDefault="00680551" w:rsidP="00374CC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Text Box 12" o:spid="_x0000_s1033" type="#_x0000_t202" style="position:absolute;left:0;text-align:left;margin-left:83.9pt;margin-top:.85pt;width:281.25pt;height:162pt;z-index:251660288;visibility:visible;mso-position-horizontal-relative:text;mso-position-vertical-relative:text" stroked="f" strokeweight=".5pt">
                  <v:textbox>
                    <w:txbxContent>
                      <w:p w:rsidR="00680551" w:rsidRPr="00F1451F" w:rsidRDefault="00680551">
                        <w:r>
                          <w:t>___</w:t>
                        </w:r>
                        <w:r>
                          <w:rPr>
                            <w:b/>
                            <w:bCs/>
                          </w:rPr>
                          <w:t xml:space="preserve">1) </w:t>
                        </w:r>
                        <w:r>
                          <w:t>Merve prefers talk shows to reality shows.</w:t>
                        </w:r>
                      </w:p>
                      <w:p w:rsidR="00680551" w:rsidRPr="00F1451F" w:rsidRDefault="00680551">
                        <w:r>
                          <w:rPr>
                            <w:b/>
                            <w:bCs/>
                          </w:rPr>
                          <w:t xml:space="preserve">___2) </w:t>
                        </w:r>
                        <w:r>
                          <w:t>Muhammet prefers talk shows to sport programmes.</w:t>
                        </w:r>
                      </w:p>
                      <w:p w:rsidR="00680551" w:rsidRPr="00F1451F" w:rsidRDefault="00680551">
                        <w:r>
                          <w:rPr>
                            <w:b/>
                            <w:bCs/>
                          </w:rPr>
                          <w:t xml:space="preserve">___3) </w:t>
                        </w:r>
                        <w:r>
                          <w:t>Muhammet prefers sitcoms to reality shows.</w:t>
                        </w:r>
                      </w:p>
                      <w:p w:rsidR="00680551" w:rsidRPr="00F1451F" w:rsidRDefault="00680551">
                        <w:r>
                          <w:rPr>
                            <w:b/>
                            <w:bCs/>
                          </w:rPr>
                          <w:t xml:space="preserve">___4) </w:t>
                        </w:r>
                        <w:r>
                          <w:t>Merve prefers sitcoms to sports programmes.</w:t>
                        </w:r>
                      </w:p>
                      <w:p w:rsidR="00680551" w:rsidRPr="00F1451F" w:rsidRDefault="00680551">
                        <w:r>
                          <w:rPr>
                            <w:b/>
                            <w:bCs/>
                          </w:rPr>
                          <w:t>___5)</w:t>
                        </w:r>
                        <w:r>
                          <w:t xml:space="preserve"> Muhammet prefers sports programmes to sitcoms.</w:t>
                        </w:r>
                      </w:p>
                      <w:p w:rsidR="00680551" w:rsidRPr="00F1451F" w:rsidRDefault="00680551">
                        <w:r>
                          <w:rPr>
                            <w:b/>
                            <w:bCs/>
                          </w:rPr>
                          <w:t xml:space="preserve">___6) </w:t>
                        </w:r>
                        <w:r>
                          <w:t>Merve prefers reality shows to talk shows.</w:t>
                        </w:r>
                      </w:p>
                    </w:txbxContent>
                  </v:textbox>
                </v:shape>
              </w:pict>
            </w:r>
            <w:r w:rsidRPr="00374CC3">
              <w:rPr>
                <w:b/>
                <w:bCs/>
              </w:rPr>
              <w:t>Muhammet</w:t>
            </w:r>
          </w:p>
        </w:tc>
      </w:tr>
      <w:tr w:rsidR="00680551" w:rsidRPr="00374CC3">
        <w:tc>
          <w:tcPr>
            <w:tcW w:w="1951" w:type="dxa"/>
          </w:tcPr>
          <w:p w:rsidR="00680551" w:rsidRPr="00374CC3" w:rsidRDefault="00680551" w:rsidP="00374CC3">
            <w:pPr>
              <w:spacing w:after="0" w:line="240" w:lineRule="auto"/>
              <w:rPr>
                <w:b/>
                <w:bCs/>
              </w:rPr>
            </w:pPr>
            <w:r w:rsidRPr="00374CC3">
              <w:rPr>
                <w:b/>
                <w:bCs/>
              </w:rPr>
              <w:t>Talk Show</w:t>
            </w:r>
          </w:p>
        </w:tc>
        <w:tc>
          <w:tcPr>
            <w:tcW w:w="1276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√</w:t>
            </w:r>
          </w:p>
        </w:tc>
        <w:tc>
          <w:tcPr>
            <w:tcW w:w="1134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X</w:t>
            </w:r>
          </w:p>
        </w:tc>
      </w:tr>
      <w:tr w:rsidR="00680551" w:rsidRPr="00374CC3">
        <w:tc>
          <w:tcPr>
            <w:tcW w:w="1951" w:type="dxa"/>
          </w:tcPr>
          <w:p w:rsidR="00680551" w:rsidRPr="00374CC3" w:rsidRDefault="00680551" w:rsidP="00374CC3">
            <w:pPr>
              <w:spacing w:after="0" w:line="240" w:lineRule="auto"/>
              <w:rPr>
                <w:b/>
                <w:bCs/>
              </w:rPr>
            </w:pPr>
            <w:r w:rsidRPr="00374CC3">
              <w:rPr>
                <w:b/>
                <w:bCs/>
              </w:rPr>
              <w:t>Sitcom</w:t>
            </w:r>
          </w:p>
        </w:tc>
        <w:tc>
          <w:tcPr>
            <w:tcW w:w="1276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√</w:t>
            </w:r>
          </w:p>
        </w:tc>
        <w:tc>
          <w:tcPr>
            <w:tcW w:w="1134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x</w:t>
            </w:r>
          </w:p>
        </w:tc>
      </w:tr>
      <w:tr w:rsidR="00680551" w:rsidRPr="00374CC3">
        <w:tc>
          <w:tcPr>
            <w:tcW w:w="1951" w:type="dxa"/>
          </w:tcPr>
          <w:p w:rsidR="00680551" w:rsidRPr="00374CC3" w:rsidRDefault="00680551" w:rsidP="00374CC3">
            <w:pPr>
              <w:spacing w:after="0" w:line="240" w:lineRule="auto"/>
              <w:rPr>
                <w:b/>
                <w:bCs/>
              </w:rPr>
            </w:pPr>
            <w:r w:rsidRPr="00374CC3">
              <w:rPr>
                <w:b/>
                <w:bCs/>
              </w:rPr>
              <w:t>Reality Show</w:t>
            </w:r>
          </w:p>
        </w:tc>
        <w:tc>
          <w:tcPr>
            <w:tcW w:w="1276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X</w:t>
            </w:r>
          </w:p>
        </w:tc>
        <w:tc>
          <w:tcPr>
            <w:tcW w:w="1134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√</w:t>
            </w:r>
          </w:p>
        </w:tc>
      </w:tr>
      <w:tr w:rsidR="00680551" w:rsidRPr="00374CC3">
        <w:tc>
          <w:tcPr>
            <w:tcW w:w="1951" w:type="dxa"/>
          </w:tcPr>
          <w:p w:rsidR="00680551" w:rsidRPr="00374CC3" w:rsidRDefault="00680551" w:rsidP="00374CC3">
            <w:pPr>
              <w:spacing w:after="0" w:line="240" w:lineRule="auto"/>
              <w:rPr>
                <w:b/>
                <w:bCs/>
              </w:rPr>
            </w:pPr>
            <w:r w:rsidRPr="00374CC3">
              <w:rPr>
                <w:b/>
                <w:bCs/>
              </w:rPr>
              <w:t>Sports Programme</w:t>
            </w:r>
          </w:p>
        </w:tc>
        <w:tc>
          <w:tcPr>
            <w:tcW w:w="1276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x</w:t>
            </w:r>
          </w:p>
        </w:tc>
        <w:tc>
          <w:tcPr>
            <w:tcW w:w="1134" w:type="dxa"/>
          </w:tcPr>
          <w:p w:rsidR="00680551" w:rsidRPr="00374CC3" w:rsidRDefault="00680551" w:rsidP="00374CC3">
            <w:pPr>
              <w:spacing w:after="0" w:line="240" w:lineRule="auto"/>
              <w:jc w:val="center"/>
            </w:pPr>
            <w:r w:rsidRPr="00374CC3">
              <w:t>√</w:t>
            </w:r>
          </w:p>
        </w:tc>
      </w:tr>
    </w:tbl>
    <w:p w:rsidR="00680551" w:rsidRPr="00D24B8E" w:rsidRDefault="00680551" w:rsidP="00D24B8E"/>
    <w:p w:rsidR="00680551" w:rsidRDefault="00680551"/>
    <w:p w:rsidR="00680551" w:rsidRDefault="00680551"/>
    <w:p w:rsidR="00680551" w:rsidRDefault="00680551"/>
    <w:p w:rsidR="00680551" w:rsidRDefault="00680551"/>
    <w:p w:rsidR="00680551" w:rsidRDefault="00680551"/>
    <w:p w:rsidR="00680551" w:rsidRDefault="00680551">
      <w:r>
        <w:rPr>
          <w:noProof/>
          <w:lang w:eastAsia="tr-TR"/>
        </w:rPr>
        <w:pict>
          <v:shape id="Text Box 16" o:spid="_x0000_s1034" type="#_x0000_t202" style="position:absolute;margin-left:196.5pt;margin-top:27.6pt;width:123pt;height:96.75pt;z-index:251661312;visibility:visible" fillcolor="window" stroked="f" strokeweight=".5pt">
            <v:textbox>
              <w:txbxContent>
                <w:p w:rsidR="00680551" w:rsidRDefault="00680551" w:rsidP="00F1451F">
                  <w:r w:rsidRPr="00374CC3">
                    <w:rPr>
                      <w:rFonts w:ascii="Hand writing Mutlu" w:hAnsi="Hand writing Mutlu" w:cs="Hand writing Mutlu"/>
                      <w:noProof/>
                      <w:lang w:eastAsia="tr-TR"/>
                    </w:rPr>
                    <w:pict>
                      <v:shape id="Resim 12" o:spid="_x0000_i1037" type="#_x0000_t75" style="width:106.5pt;height:84.7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5" o:spid="_x0000_s1035" type="#_x0000_t202" style="position:absolute;margin-left:402.75pt;margin-top:32.85pt;width:146.25pt;height:74.25pt;z-index:251662336;visibility:visible" fillcolor="window" stroked="f" strokeweight=".5pt">
            <v:textbox>
              <w:txbxContent>
                <w:p w:rsidR="00680551" w:rsidRPr="00071D4B" w:rsidRDefault="00680551" w:rsidP="00F1451F">
                  <w:pPr>
                    <w:jc w:val="right"/>
                    <w:rPr>
                      <w:b/>
                      <w:bCs/>
                    </w:rPr>
                  </w:pPr>
                  <w:r w:rsidRPr="00071D4B">
                    <w:rPr>
                      <w:b/>
                      <w:bCs/>
                    </w:rPr>
                    <w:t>Ebru KILIÇ</w:t>
                  </w:r>
                </w:p>
                <w:p w:rsidR="00680551" w:rsidRDefault="00680551" w:rsidP="00651F4D">
                  <w:pPr>
                    <w:jc w:val="center"/>
                    <w:rPr>
                      <w:b/>
                      <w:bCs/>
                    </w:rPr>
                  </w:pPr>
                  <w:r w:rsidRPr="00071D4B">
                    <w:rPr>
                      <w:b/>
                      <w:bCs/>
                    </w:rPr>
                    <w:t>English Language Tea</w:t>
                  </w:r>
                  <w:hyperlink r:id="rId18" w:history="1">
                    <w:r>
                      <w:rPr>
                        <w:rStyle w:val="Hyperlink"/>
                        <w:b/>
                        <w:bCs/>
                      </w:rPr>
                      <w:t>www.sorubak.com</w:t>
                    </w:r>
                  </w:hyperlink>
                  <w:r>
                    <w:rPr>
                      <w:b/>
                      <w:bCs/>
                    </w:rPr>
                    <w:t xml:space="preserve"> </w:t>
                  </w:r>
                </w:p>
                <w:p w:rsidR="00680551" w:rsidRDefault="00680551" w:rsidP="00F1451F">
                  <w:pPr>
                    <w:jc w:val="right"/>
                  </w:pPr>
                  <w:r w:rsidRPr="00071D4B">
                    <w:rPr>
                      <w:b/>
                      <w:bCs/>
                    </w:rPr>
                    <w:t>cher</w:t>
                  </w:r>
                </w:p>
              </w:txbxContent>
            </v:textbox>
          </v:shape>
        </w:pict>
      </w:r>
    </w:p>
    <w:sectPr w:rsidR="00680551" w:rsidSect="00F2207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5EF"/>
    <w:multiLevelType w:val="hybridMultilevel"/>
    <w:tmpl w:val="5AE207E2"/>
    <w:lvl w:ilvl="0" w:tplc="EA484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E36EE"/>
    <w:multiLevelType w:val="hybridMultilevel"/>
    <w:tmpl w:val="10644C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56A"/>
    <w:rsid w:val="00063B5F"/>
    <w:rsid w:val="00071D4B"/>
    <w:rsid w:val="00093DEC"/>
    <w:rsid w:val="00120B99"/>
    <w:rsid w:val="00141609"/>
    <w:rsid w:val="001E0436"/>
    <w:rsid w:val="00260A5F"/>
    <w:rsid w:val="002B7602"/>
    <w:rsid w:val="002B7766"/>
    <w:rsid w:val="002D2249"/>
    <w:rsid w:val="00374CC3"/>
    <w:rsid w:val="00393A71"/>
    <w:rsid w:val="004D1AB0"/>
    <w:rsid w:val="0055744D"/>
    <w:rsid w:val="005F6870"/>
    <w:rsid w:val="00651F4D"/>
    <w:rsid w:val="00680551"/>
    <w:rsid w:val="00784747"/>
    <w:rsid w:val="008C05C0"/>
    <w:rsid w:val="0093311A"/>
    <w:rsid w:val="00943CE0"/>
    <w:rsid w:val="009650CA"/>
    <w:rsid w:val="00A27FD2"/>
    <w:rsid w:val="00AA1D43"/>
    <w:rsid w:val="00B51ED6"/>
    <w:rsid w:val="00B55DAD"/>
    <w:rsid w:val="00BA2231"/>
    <w:rsid w:val="00D24B8E"/>
    <w:rsid w:val="00D51586"/>
    <w:rsid w:val="00E56BFB"/>
    <w:rsid w:val="00E9356A"/>
    <w:rsid w:val="00F1451F"/>
    <w:rsid w:val="00F2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6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D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55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5D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2207E"/>
    <w:pPr>
      <w:ind w:left="720"/>
    </w:pPr>
  </w:style>
  <w:style w:type="character" w:styleId="Hyperlink">
    <w:name w:val="Hyperlink"/>
    <w:basedOn w:val="DefaultParagraphFont"/>
    <w:uiPriority w:val="99"/>
    <w:rsid w:val="00651F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4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297</Words>
  <Characters>1695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asus</dc:creator>
  <cp:keywords>www.sorubak.com</cp:keywords>
  <dc:description/>
  <cp:lastModifiedBy>edanur</cp:lastModifiedBy>
  <cp:revision>37</cp:revision>
  <cp:lastPrinted>2016-03-24T22:19:00Z</cp:lastPrinted>
  <dcterms:created xsi:type="dcterms:W3CDTF">2016-03-24T19:12:00Z</dcterms:created>
  <dcterms:modified xsi:type="dcterms:W3CDTF">2016-04-09T16:18:00Z</dcterms:modified>
</cp:coreProperties>
</file>