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359" w:rsidRDefault="00147359" w:rsidP="00DC6916">
      <w:pPr>
        <w:spacing w:after="0"/>
        <w:jc w:val="center"/>
        <w:rPr>
          <w:rFonts w:ascii="Lucida Sans Unicode" w:hAnsi="Lucida Sans Unicode" w:cs="Lucida Sans Unicode"/>
          <w:b/>
          <w:bCs/>
          <w:sz w:val="20"/>
          <w:szCs w:val="20"/>
        </w:rPr>
      </w:pPr>
      <w:r w:rsidRPr="00B52C0B">
        <w:rPr>
          <w:rFonts w:ascii="Lucida Sans Unicode" w:hAnsi="Lucida Sans Unicode" w:cs="Lucida Sans Unicode"/>
          <w:b/>
          <w:bCs/>
          <w:sz w:val="20"/>
          <w:szCs w:val="20"/>
        </w:rPr>
        <w:t xml:space="preserve">BİLİŞİM TEKNOLOJİLERİ VE YAZILIMI DERSİ </w:t>
      </w:r>
      <w:r>
        <w:rPr>
          <w:rFonts w:ascii="Lucida Sans Unicode" w:hAnsi="Lucida Sans Unicode" w:cs="Lucida Sans Unicode"/>
          <w:b/>
          <w:bCs/>
          <w:sz w:val="20"/>
          <w:szCs w:val="20"/>
        </w:rPr>
        <w:t xml:space="preserve">7.SINIF </w:t>
      </w:r>
      <w:r w:rsidRPr="00B52C0B">
        <w:rPr>
          <w:rFonts w:ascii="Lucida Sans Unicode" w:hAnsi="Lucida Sans Unicode" w:cs="Lucida Sans Unicode"/>
          <w:b/>
          <w:bCs/>
          <w:sz w:val="20"/>
          <w:szCs w:val="20"/>
        </w:rPr>
        <w:t>1.DÖNEM 1.YAZILI SORULARI</w:t>
      </w:r>
    </w:p>
    <w:p w:rsidR="00147359" w:rsidRDefault="00147359" w:rsidP="00DC6916">
      <w:pPr>
        <w:spacing w:after="0"/>
        <w:jc w:val="center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>ADI:            SOYADI:              NO:</w:t>
      </w:r>
    </w:p>
    <w:p w:rsidR="00147359" w:rsidRPr="00B52C0B" w:rsidRDefault="00147359" w:rsidP="00DC6916">
      <w:pPr>
        <w:spacing w:after="0"/>
        <w:jc w:val="center"/>
        <w:rPr>
          <w:rFonts w:ascii="Lucida Sans Unicode" w:hAnsi="Lucida Sans Unicode" w:cs="Lucida Sans Unicode"/>
          <w:b/>
          <w:bCs/>
          <w:sz w:val="20"/>
          <w:szCs w:val="20"/>
        </w:rPr>
      </w:pPr>
      <w:bookmarkStart w:id="0" w:name="_GoBack"/>
      <w:bookmarkEnd w:id="0"/>
    </w:p>
    <w:p w:rsidR="00147359" w:rsidRDefault="00147359" w:rsidP="00DC6916">
      <w:r>
        <w:t>1)Aşağıdaki yargıların başına Doğru ise (D), Yanlış ise (Y) koyunuz.(16P)</w:t>
      </w:r>
    </w:p>
    <w:p w:rsidR="00147359" w:rsidRDefault="00147359" w:rsidP="00DC6916">
      <w:r>
        <w:t xml:space="preserve"> (…..) İnternet üzerinden tanımadığınız kişilerle sohbet etmenin veya tanışmanın hiçbir sakıncası yoktur.</w:t>
      </w:r>
    </w:p>
    <w:p w:rsidR="00147359" w:rsidRDefault="00147359" w:rsidP="00DC6916">
      <w:r>
        <w:t>(…..)İnternette insan hak ve hürriyetlerinin yanında kişilik haklarına kolaylıkla saldırılabilmektedir.</w:t>
      </w:r>
    </w:p>
    <w:p w:rsidR="00147359" w:rsidRDefault="00147359" w:rsidP="00DC6916">
      <w:r>
        <w:t>(…..)İnternet üzerinden gelen tüm bilgiler doğrudur, koşulsuz inanılabilir.</w:t>
      </w:r>
    </w:p>
    <w:p w:rsidR="00147359" w:rsidRDefault="00147359" w:rsidP="00DC6916">
      <w:r>
        <w:t xml:space="preserve"> (…..)İnterneti bilinçsiz kullanılmasından bedeni ve ruhsal rahatsızlıklar oluşabilir. </w:t>
      </w:r>
    </w:p>
    <w:p w:rsidR="00147359" w:rsidRDefault="00147359" w:rsidP="00DC6916">
      <w:r>
        <w:t>(…..)Virüslerin artmasından dolayı bilgisayarın güvenliği azalmaktadır.</w:t>
      </w:r>
    </w:p>
    <w:p w:rsidR="00147359" w:rsidRDefault="00147359" w:rsidP="00DC6916">
      <w:r>
        <w:t xml:space="preserve"> (…..)İnternette vakit geçirme süresi arttıkça sosyal faaliyetlerimizde artar.</w:t>
      </w:r>
    </w:p>
    <w:p w:rsidR="00147359" w:rsidRDefault="00147359" w:rsidP="00DC6916">
      <w:r>
        <w:t xml:space="preserve"> (…..)Kötü niyetli insanlar yüzünden internette güvenliğe önem  verilmelidir.</w:t>
      </w:r>
    </w:p>
    <w:p w:rsidR="00147359" w:rsidRDefault="00147359" w:rsidP="00DC6916">
      <w:r>
        <w:t>(…..)Alışveriş sitelerine aileye danışmadan girilip satın alma işlemi yapılmamalıdır.</w:t>
      </w:r>
    </w:p>
    <w:p w:rsidR="00147359" w:rsidRDefault="00147359" w:rsidP="00DC6916">
      <w:pPr>
        <w:spacing w:after="120"/>
        <w:rPr>
          <w:b/>
          <w:bCs/>
          <w:sz w:val="21"/>
          <w:szCs w:val="21"/>
        </w:rPr>
      </w:pPr>
      <w:r>
        <w:t>2)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101.8pt;margin-top:38.45pt;width:32.1pt;height:25.1pt;z-index:251653120;visibility:visible;mso-position-horizontal-relative:text;mso-position-vertical-relative:text" filled="f" stroked="f">
            <v:textbox>
              <w:txbxContent>
                <w:p w:rsidR="00147359" w:rsidRPr="000254D0" w:rsidRDefault="00147359" w:rsidP="00DC6916">
                  <w:pPr>
                    <w:rPr>
                      <w:rFonts w:cs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B)</w:t>
                  </w:r>
                </w:p>
              </w:txbxContent>
            </v:textbox>
          </v:shape>
        </w:pict>
      </w:r>
      <w:r w:rsidRPr="00DC6916">
        <w:rPr>
          <w:b/>
          <w:bCs/>
          <w:noProof/>
          <w:sz w:val="21"/>
          <w:szCs w:val="21"/>
        </w:rPr>
        <w:t>Y</w:t>
      </w:r>
      <w:r w:rsidRPr="00DC6916">
        <w:rPr>
          <w:b/>
          <w:bCs/>
          <w:sz w:val="21"/>
          <w:szCs w:val="21"/>
        </w:rPr>
        <w:t>azı tipi rengini değiştiren simge aşağıdakilerden hangisidir?</w:t>
      </w:r>
      <w:r>
        <w:rPr>
          <w:b/>
          <w:bCs/>
          <w:sz w:val="21"/>
          <w:szCs w:val="21"/>
        </w:rPr>
        <w:t>(5P)</w:t>
      </w:r>
    </w:p>
    <w:p w:rsidR="00147359" w:rsidRPr="00DC6916" w:rsidRDefault="00147359" w:rsidP="00DC6916">
      <w:pPr>
        <w:spacing w:after="120"/>
        <w:rPr>
          <w:rFonts w:cs="Times New Roman"/>
          <w:b/>
          <w:bCs/>
          <w:sz w:val="21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123.4pt;margin-top:.55pt;width:25.5pt;height:16.5pt;z-index:-251661312;visibility:visible" wrapcoords="-635 0 -635 20618 21600 20618 21600 0 -635 0">
            <v:imagedata r:id="rId7" o:title=""/>
            <w10:wrap type="tight"/>
          </v:shape>
        </w:pict>
      </w:r>
      <w:r>
        <w:rPr>
          <w:noProof/>
        </w:rPr>
        <w:pict>
          <v:shape id="Resim 1" o:spid="_x0000_s1028" type="#_x0000_t75" style="position:absolute;margin-left:37.15pt;margin-top:.55pt;width:25.5pt;height:16.5pt;z-index:-251662336;visibility:visible" wrapcoords="-635 0 -635 20618 21600 20618 21600 0 -635 0">
            <v:imagedata r:id="rId8" o:title=""/>
            <w10:wrap type="tight"/>
          </v:shape>
        </w:pict>
      </w:r>
    </w:p>
    <w:p w:rsidR="00147359" w:rsidRPr="00C56D2D" w:rsidRDefault="00147359" w:rsidP="00DC6916">
      <w:pPr>
        <w:spacing w:after="120"/>
        <w:rPr>
          <w:rFonts w:cs="Times New Roman"/>
          <w:b/>
          <w:bCs/>
          <w:sz w:val="21"/>
          <w:szCs w:val="21"/>
        </w:rPr>
      </w:pPr>
      <w:r>
        <w:rPr>
          <w:noProof/>
        </w:rPr>
        <w:pict>
          <v:shape id="Resim 3" o:spid="_x0000_s1029" type="#_x0000_t75" style="position:absolute;margin-left:124.9pt;margin-top:7.35pt;width:24pt;height:24.75pt;z-index:-251658240;visibility:visible" wrapcoords="-675 0 -675 20945 21600 20945 21600 0 -675 0">
            <v:imagedata r:id="rId9" o:title=""/>
            <w10:wrap type="tight"/>
          </v:shape>
        </w:pict>
      </w:r>
      <w:r>
        <w:rPr>
          <w:noProof/>
        </w:rPr>
        <w:pict>
          <v:shape id="Metin Kutusu 6" o:spid="_x0000_s1030" type="#_x0000_t202" style="position:absolute;margin-left:101.8pt;margin-top:6.6pt;width:32.1pt;height:25.1pt;z-index:251657216;visibility:visible" filled="f" stroked="f">
            <v:textbox>
              <w:txbxContent>
                <w:p w:rsidR="00147359" w:rsidRPr="000254D0" w:rsidRDefault="00147359" w:rsidP="00DC6916">
                  <w:pPr>
                    <w:rPr>
                      <w:rFonts w:cs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pict>
          <v:shape id="Resim 5" o:spid="_x0000_s1031" type="#_x0000_t75" style="position:absolute;margin-left:37.15pt;margin-top:8.1pt;width:17.25pt;height:16.5pt;z-index:-251660288;visibility:visible" wrapcoords="-939 0 -939 20618 21600 20618 21600 0 -939 0">
            <v:imagedata r:id="rId10" o:title=""/>
            <w10:wrap type="tight"/>
          </v:shape>
        </w:pict>
      </w:r>
    </w:p>
    <w:p w:rsidR="00147359" w:rsidRPr="00C56D2D" w:rsidRDefault="00147359" w:rsidP="00DC6916">
      <w:pPr>
        <w:spacing w:after="120"/>
        <w:rPr>
          <w:rFonts w:cs="Times New Roman"/>
          <w:b/>
          <w:bCs/>
          <w:sz w:val="21"/>
          <w:szCs w:val="21"/>
        </w:rPr>
      </w:pPr>
    </w:p>
    <w:p w:rsidR="00147359" w:rsidRPr="00DC6916" w:rsidRDefault="00147359" w:rsidP="00DC6916">
      <w:pPr>
        <w:spacing w:after="120"/>
        <w:rPr>
          <w:rFonts w:cs="Times New Roman"/>
          <w:sz w:val="21"/>
          <w:szCs w:val="21"/>
        </w:rPr>
      </w:pPr>
      <w:r>
        <w:t>3)</w:t>
      </w:r>
      <w:r>
        <w:rPr>
          <w:noProof/>
        </w:rPr>
        <w:pict>
          <v:shape id="Resim 8" o:spid="_x0000_s1032" type="#_x0000_t75" style="position:absolute;margin-left:37.15pt;margin-top:13.6pt;width:61.5pt;height:16.5pt;z-index:-251657216;visibility:visible;mso-position-horizontal-relative:text;mso-position-vertical-relative:text" wrapcoords="-263 0 -263 20618 21600 20618 21600 0 -263 0">
            <v:imagedata r:id="rId11" o:title=""/>
            <w10:wrap type="tight"/>
          </v:shape>
        </w:pict>
      </w:r>
    </w:p>
    <w:p w:rsidR="00147359" w:rsidRPr="00DC6916" w:rsidRDefault="00147359" w:rsidP="00DC6916">
      <w:pPr>
        <w:spacing w:after="120"/>
        <w:rPr>
          <w:rFonts w:cs="Times New Roman"/>
          <w:sz w:val="21"/>
          <w:szCs w:val="21"/>
        </w:rPr>
      </w:pPr>
    </w:p>
    <w:p w:rsidR="00147359" w:rsidRPr="00DC6916" w:rsidRDefault="00147359" w:rsidP="00DC6916">
      <w:pPr>
        <w:spacing w:after="120"/>
        <w:rPr>
          <w:rFonts w:cs="Times New Roman"/>
          <w:b/>
          <w:bCs/>
          <w:sz w:val="21"/>
          <w:szCs w:val="21"/>
        </w:rPr>
      </w:pPr>
      <w:r w:rsidRPr="00DC6916">
        <w:rPr>
          <w:b/>
          <w:bCs/>
          <w:sz w:val="21"/>
          <w:szCs w:val="21"/>
        </w:rPr>
        <w:t>Üsteki yan yana olan üç düğmenin sırasıyla görevleri nedir.</w:t>
      </w:r>
      <w:r>
        <w:rPr>
          <w:b/>
          <w:bCs/>
          <w:sz w:val="21"/>
          <w:szCs w:val="21"/>
        </w:rPr>
        <w:t>(5P)</w:t>
      </w:r>
    </w:p>
    <w:p w:rsidR="00147359" w:rsidRPr="00DC6916" w:rsidRDefault="00147359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Kalın – Altı Çizili – İtalik</w:t>
      </w:r>
    </w:p>
    <w:p w:rsidR="00147359" w:rsidRPr="00DC6916" w:rsidRDefault="00147359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Kalın – İtalik – Altı Çizili</w:t>
      </w:r>
    </w:p>
    <w:p w:rsidR="00147359" w:rsidRPr="00DC6916" w:rsidRDefault="00147359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 xml:space="preserve">Boyut – Altı Çizili – Kalın </w:t>
      </w:r>
    </w:p>
    <w:p w:rsidR="00147359" w:rsidRDefault="00147359" w:rsidP="00DC6916">
      <w:pPr>
        <w:spacing w:after="120"/>
        <w:rPr>
          <w:rFonts w:cs="Times New Roman"/>
          <w:sz w:val="21"/>
          <w:szCs w:val="21"/>
        </w:rPr>
      </w:pPr>
      <w:r>
        <w:rPr>
          <w:sz w:val="21"/>
          <w:szCs w:val="21"/>
        </w:rPr>
        <w:t>D)</w:t>
      </w:r>
      <w:r w:rsidRPr="00DC6916">
        <w:rPr>
          <w:sz w:val="21"/>
          <w:szCs w:val="21"/>
        </w:rPr>
        <w:t xml:space="preserve">Altı Çizili – Kalın </w:t>
      </w:r>
      <w:r>
        <w:rPr>
          <w:sz w:val="21"/>
          <w:szCs w:val="21"/>
        </w:rPr>
        <w:t>–</w:t>
      </w:r>
      <w:r w:rsidRPr="00DC6916">
        <w:rPr>
          <w:sz w:val="21"/>
          <w:szCs w:val="21"/>
        </w:rPr>
        <w:t xml:space="preserve"> İtalik</w:t>
      </w:r>
    </w:p>
    <w:p w:rsidR="00147359" w:rsidRPr="00DC6916" w:rsidRDefault="00147359" w:rsidP="00DC6916">
      <w:pPr>
        <w:spacing w:after="120"/>
        <w:ind w:left="142"/>
        <w:jc w:val="both"/>
        <w:rPr>
          <w:rFonts w:cs="Times New Roman"/>
          <w:b/>
          <w:bCs/>
          <w:noProof/>
          <w:sz w:val="21"/>
          <w:szCs w:val="21"/>
        </w:rPr>
      </w:pPr>
      <w:r w:rsidRPr="00DC6916">
        <w:rPr>
          <w:sz w:val="21"/>
          <w:szCs w:val="21"/>
        </w:rPr>
        <w:t>4)</w:t>
      </w:r>
      <w:r w:rsidRPr="00DC6916">
        <w:rPr>
          <w:b/>
          <w:bCs/>
          <w:noProof/>
          <w:sz w:val="21"/>
          <w:szCs w:val="21"/>
        </w:rPr>
        <w:t xml:space="preserve">Hangisi Bilişim Teknolojilerinin faydalarından </w:t>
      </w:r>
      <w:r w:rsidRPr="00DC6916">
        <w:rPr>
          <w:b/>
          <w:bCs/>
          <w:noProof/>
          <w:sz w:val="21"/>
          <w:szCs w:val="21"/>
          <w:u w:val="single"/>
        </w:rPr>
        <w:t>değildir</w:t>
      </w:r>
      <w:r w:rsidRPr="00DC6916">
        <w:rPr>
          <w:b/>
          <w:bCs/>
          <w:noProof/>
          <w:sz w:val="21"/>
          <w:szCs w:val="21"/>
        </w:rPr>
        <w:t>?</w:t>
      </w:r>
      <w:r>
        <w:rPr>
          <w:b/>
          <w:bCs/>
          <w:sz w:val="21"/>
          <w:szCs w:val="21"/>
        </w:rPr>
        <w:t>(5P)</w:t>
      </w:r>
    </w:p>
    <w:p w:rsidR="00147359" w:rsidRPr="00DC6916" w:rsidRDefault="00147359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A)</w:t>
      </w:r>
      <w:r w:rsidRPr="00DC6916">
        <w:rPr>
          <w:noProof/>
          <w:sz w:val="21"/>
          <w:szCs w:val="21"/>
        </w:rPr>
        <w:t>Her türlü bilgi akışını hızlandırıp kolaylaştırması</w:t>
      </w:r>
    </w:p>
    <w:p w:rsidR="00147359" w:rsidRPr="00DC6916" w:rsidRDefault="00147359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B)</w:t>
      </w:r>
      <w:r w:rsidRPr="00DC6916">
        <w:rPr>
          <w:noProof/>
          <w:sz w:val="21"/>
          <w:szCs w:val="21"/>
        </w:rPr>
        <w:t>Zaman kullanımında avantaj sağlaması</w:t>
      </w:r>
    </w:p>
    <w:p w:rsidR="00147359" w:rsidRPr="00DC6916" w:rsidRDefault="00147359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C)</w:t>
      </w:r>
      <w:r w:rsidRPr="00DC6916">
        <w:rPr>
          <w:noProof/>
          <w:sz w:val="21"/>
          <w:szCs w:val="21"/>
        </w:rPr>
        <w:t>Güvenilirliğinin zayıf olması</w:t>
      </w:r>
    </w:p>
    <w:p w:rsidR="00147359" w:rsidRPr="00DC6916" w:rsidRDefault="00147359" w:rsidP="00DC6916">
      <w:pPr>
        <w:spacing w:after="12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t>D)</w:t>
      </w:r>
      <w:r w:rsidRPr="00DC6916">
        <w:rPr>
          <w:noProof/>
          <w:sz w:val="21"/>
          <w:szCs w:val="21"/>
        </w:rPr>
        <w:t>Üretimde etkinlik ve verimliliği arttırmas</w:t>
      </w:r>
      <w:r w:rsidRPr="00DC6916">
        <w:rPr>
          <w:sz w:val="21"/>
          <w:szCs w:val="21"/>
        </w:rPr>
        <w:t>ı</w:t>
      </w:r>
    </w:p>
    <w:p w:rsidR="00147359" w:rsidRPr="00DC6916" w:rsidRDefault="00147359" w:rsidP="00DC6916">
      <w:pPr>
        <w:spacing w:after="120"/>
        <w:ind w:left="142"/>
        <w:jc w:val="both"/>
        <w:rPr>
          <w:rFonts w:cs="Times New Roman"/>
          <w:b/>
          <w:bCs/>
          <w:sz w:val="21"/>
          <w:szCs w:val="21"/>
        </w:rPr>
      </w:pPr>
      <w:r>
        <w:rPr>
          <w:noProof/>
        </w:rPr>
        <w:pict>
          <v:shape id="Resim 7" o:spid="_x0000_s1033" type="#_x0000_t75" style="position:absolute;left:0;text-align:left;margin-left:19.65pt;margin-top:19.05pt;width:98.25pt;height:16.5pt;z-index:-251656192;visibility:visible" wrapcoords="-165 0 -165 20618 21600 20618 21600 0 -165 0">
            <v:imagedata r:id="rId12" o:title=""/>
            <w10:wrap type="tight"/>
          </v:shape>
        </w:pict>
      </w:r>
      <w:r w:rsidRPr="00DC6916">
        <w:rPr>
          <w:sz w:val="21"/>
          <w:szCs w:val="21"/>
        </w:rPr>
        <w:t>5)</w:t>
      </w:r>
      <w:r w:rsidRPr="00DC6916">
        <w:rPr>
          <w:b/>
          <w:bCs/>
          <w:sz w:val="21"/>
          <w:szCs w:val="21"/>
        </w:rPr>
        <w:t>Aşağıdaki düğme ne işe yarar?</w:t>
      </w:r>
      <w:r>
        <w:rPr>
          <w:b/>
          <w:bCs/>
          <w:sz w:val="21"/>
          <w:szCs w:val="21"/>
        </w:rPr>
        <w:t>(5P)</w:t>
      </w:r>
    </w:p>
    <w:p w:rsidR="00147359" w:rsidRPr="00C56D2D" w:rsidRDefault="00147359" w:rsidP="00DC6916">
      <w:pPr>
        <w:spacing w:after="120"/>
        <w:jc w:val="both"/>
        <w:rPr>
          <w:rFonts w:cs="Times New Roman"/>
          <w:sz w:val="21"/>
          <w:szCs w:val="21"/>
        </w:rPr>
      </w:pPr>
    </w:p>
    <w:p w:rsidR="00147359" w:rsidRPr="00DC6916" w:rsidRDefault="00147359" w:rsidP="00DC691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Sayfanın yazı tipi stilini değiştirir.</w:t>
      </w:r>
    </w:p>
    <w:p w:rsidR="00147359" w:rsidRPr="00DC6916" w:rsidRDefault="00147359" w:rsidP="00DC691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Yazıyı kalın yapar.</w:t>
      </w:r>
    </w:p>
    <w:p w:rsidR="00147359" w:rsidRPr="00DC6916" w:rsidRDefault="00147359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>Yazıyı italik yapar.</w:t>
      </w:r>
    </w:p>
    <w:p w:rsidR="00147359" w:rsidRDefault="00147359" w:rsidP="00DC6916">
      <w:pPr>
        <w:spacing w:after="120"/>
        <w:rPr>
          <w:rFonts w:cs="Times New Roman"/>
          <w:sz w:val="21"/>
          <w:szCs w:val="21"/>
        </w:rPr>
      </w:pPr>
      <w:r>
        <w:rPr>
          <w:sz w:val="21"/>
          <w:szCs w:val="21"/>
        </w:rPr>
        <w:t>D)</w:t>
      </w:r>
      <w:r w:rsidRPr="00DC6916">
        <w:rPr>
          <w:sz w:val="21"/>
          <w:szCs w:val="21"/>
        </w:rPr>
        <w:t>Yazıyı sayfanın ortasına hizalar.</w:t>
      </w:r>
    </w:p>
    <w:p w:rsidR="00147359" w:rsidRPr="00DC6916" w:rsidRDefault="00147359" w:rsidP="00DC6916">
      <w:pPr>
        <w:spacing w:after="120"/>
        <w:jc w:val="both"/>
        <w:rPr>
          <w:sz w:val="21"/>
          <w:szCs w:val="21"/>
        </w:rPr>
      </w:pPr>
      <w:r w:rsidRPr="00DC6916">
        <w:rPr>
          <w:sz w:val="21"/>
          <w:szCs w:val="21"/>
        </w:rPr>
        <w:t>6) Ece bir bilgisayar dergisinin verdiği Film İzleme programının Cd’sini alıp bilgisayara kurdu. İstediği filmi kurduğu film programı sayesinde izledi. Ancak 1 aydan sonra oyunun deneme süresinin bittiğini ve programı artık kullanamayacağını belirten bir uyarı çıktı.</w:t>
      </w:r>
    </w:p>
    <w:p w:rsidR="00147359" w:rsidRPr="00C56D2D" w:rsidRDefault="00147359" w:rsidP="00DC6916">
      <w:pPr>
        <w:spacing w:after="120"/>
        <w:rPr>
          <w:rFonts w:cs="Times New Roman"/>
          <w:b/>
          <w:bCs/>
          <w:sz w:val="21"/>
          <w:szCs w:val="21"/>
        </w:rPr>
      </w:pPr>
      <w:r w:rsidRPr="00C56D2D">
        <w:rPr>
          <w:b/>
          <w:bCs/>
          <w:sz w:val="21"/>
          <w:szCs w:val="21"/>
        </w:rPr>
        <w:t>Sizce bunun sebebi hangi tür yazılım olmasından kaynaklanır?</w:t>
      </w:r>
      <w:r>
        <w:rPr>
          <w:b/>
          <w:bCs/>
          <w:sz w:val="21"/>
          <w:szCs w:val="21"/>
        </w:rPr>
        <w:t>(5P)</w:t>
      </w:r>
    </w:p>
    <w:p w:rsidR="00147359" w:rsidRDefault="00147359" w:rsidP="00DC6916">
      <w:pPr>
        <w:spacing w:after="120"/>
        <w:rPr>
          <w:rFonts w:cs="Times New Roman"/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Lisanlı yazılım</w:t>
      </w:r>
      <w:r>
        <w:rPr>
          <w:sz w:val="21"/>
          <w:szCs w:val="21"/>
        </w:rPr>
        <w:t xml:space="preserve">                    B)</w:t>
      </w:r>
      <w:r w:rsidRPr="00DC6916">
        <w:rPr>
          <w:sz w:val="21"/>
          <w:szCs w:val="21"/>
        </w:rPr>
        <w:t>Paylaşılan Yazılım</w:t>
      </w:r>
      <w:r>
        <w:rPr>
          <w:sz w:val="21"/>
          <w:szCs w:val="21"/>
        </w:rPr>
        <w:t xml:space="preserve">  C)</w:t>
      </w:r>
      <w:r w:rsidRPr="00DC6916">
        <w:rPr>
          <w:sz w:val="21"/>
          <w:szCs w:val="21"/>
        </w:rPr>
        <w:t>Demo Yazılım</w:t>
      </w:r>
      <w:r>
        <w:rPr>
          <w:sz w:val="21"/>
          <w:szCs w:val="21"/>
        </w:rPr>
        <w:t xml:space="preserve">                     D)</w:t>
      </w:r>
      <w:r w:rsidRPr="00DC6916">
        <w:rPr>
          <w:sz w:val="21"/>
          <w:szCs w:val="21"/>
        </w:rPr>
        <w:t>Ücretsiz yazılım</w:t>
      </w:r>
    </w:p>
    <w:p w:rsidR="00147359" w:rsidRPr="00DC6916" w:rsidRDefault="00147359" w:rsidP="00DC6916">
      <w:pPr>
        <w:spacing w:after="120"/>
        <w:ind w:left="142"/>
        <w:rPr>
          <w:rFonts w:cs="Times New Roman"/>
          <w:b/>
          <w:bCs/>
          <w:sz w:val="21"/>
          <w:szCs w:val="21"/>
        </w:rPr>
      </w:pPr>
      <w:r w:rsidRPr="00DC6916">
        <w:rPr>
          <w:sz w:val="21"/>
          <w:szCs w:val="21"/>
        </w:rPr>
        <w:t>7)</w:t>
      </w:r>
      <w:r w:rsidRPr="00DC6916">
        <w:rPr>
          <w:b/>
          <w:bCs/>
          <w:sz w:val="21"/>
          <w:szCs w:val="21"/>
        </w:rPr>
        <w:t>Aşağıdaki düğme ne için kullanılır?</w:t>
      </w:r>
      <w:r>
        <w:rPr>
          <w:b/>
          <w:bCs/>
          <w:sz w:val="21"/>
          <w:szCs w:val="21"/>
        </w:rPr>
        <w:t>(5P)</w:t>
      </w:r>
    </w:p>
    <w:p w:rsidR="00147359" w:rsidRPr="00DC6916" w:rsidRDefault="00147359" w:rsidP="00DC6916">
      <w:pPr>
        <w:spacing w:after="120"/>
        <w:rPr>
          <w:rFonts w:cs="Times New Roman"/>
          <w:sz w:val="21"/>
          <w:szCs w:val="21"/>
        </w:rPr>
      </w:pPr>
      <w:r w:rsidRPr="00F008A4">
        <w:rPr>
          <w:rFonts w:cs="Times New Roman"/>
          <w:noProof/>
        </w:rPr>
        <w:pict>
          <v:shape id="Resim 1" o:spid="_x0000_i1025" type="#_x0000_t75" style="width:29.25pt;height:38.25pt;visibility:visible">
            <v:imagedata r:id="rId13" o:title=""/>
          </v:shape>
        </w:pict>
      </w:r>
    </w:p>
    <w:p w:rsidR="00147359" w:rsidRPr="00DC6916" w:rsidRDefault="00147359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Tabloları birleştirmek için.</w:t>
      </w:r>
    </w:p>
    <w:p w:rsidR="00147359" w:rsidRPr="00DC6916" w:rsidRDefault="00147359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Tabloları düzenlemek için.</w:t>
      </w:r>
    </w:p>
    <w:p w:rsidR="00147359" w:rsidRPr="00DC6916" w:rsidRDefault="00147359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>Tablo silmek için.</w:t>
      </w:r>
    </w:p>
    <w:p w:rsidR="00147359" w:rsidRDefault="00147359" w:rsidP="00DC6916">
      <w:pPr>
        <w:spacing w:after="120"/>
        <w:rPr>
          <w:rFonts w:cs="Times New Roman"/>
          <w:sz w:val="21"/>
          <w:szCs w:val="21"/>
        </w:rPr>
      </w:pPr>
      <w:r>
        <w:rPr>
          <w:sz w:val="21"/>
          <w:szCs w:val="21"/>
        </w:rPr>
        <w:t>D)</w:t>
      </w:r>
      <w:r w:rsidRPr="00DC6916">
        <w:rPr>
          <w:sz w:val="21"/>
          <w:szCs w:val="21"/>
        </w:rPr>
        <w:t>Tablo eklemek için.</w:t>
      </w:r>
    </w:p>
    <w:p w:rsidR="00147359" w:rsidRPr="006A4009" w:rsidRDefault="00147359" w:rsidP="006A4009">
      <w:pPr>
        <w:spacing w:after="120"/>
        <w:jc w:val="both"/>
        <w:rPr>
          <w:rFonts w:cs="Times New Roman"/>
          <w:b/>
          <w:bCs/>
          <w:sz w:val="21"/>
          <w:szCs w:val="21"/>
        </w:rPr>
      </w:pPr>
      <w:r w:rsidRPr="006A4009">
        <w:rPr>
          <w:sz w:val="21"/>
          <w:szCs w:val="21"/>
        </w:rPr>
        <w:t>8)</w:t>
      </w:r>
      <w:r w:rsidRPr="006A4009">
        <w:rPr>
          <w:b/>
          <w:bCs/>
          <w:sz w:val="21"/>
          <w:szCs w:val="21"/>
        </w:rPr>
        <w:t>Bilgisayarın hızı denince akla gelen donanım parçasıdır, bilgisayarın beynidir, matematiksel işlemlerin yapıldığı birim hangisidir?</w:t>
      </w:r>
      <w:r>
        <w:rPr>
          <w:b/>
          <w:bCs/>
          <w:sz w:val="21"/>
          <w:szCs w:val="21"/>
        </w:rPr>
        <w:t>(5P)</w:t>
      </w:r>
    </w:p>
    <w:p w:rsidR="00147359" w:rsidRPr="006A4009" w:rsidRDefault="00147359" w:rsidP="006A4009">
      <w:pPr>
        <w:spacing w:after="120"/>
        <w:rPr>
          <w:rFonts w:cs="Times New Roman"/>
          <w:b/>
          <w:bCs/>
          <w:sz w:val="21"/>
          <w:szCs w:val="21"/>
        </w:rPr>
      </w:pPr>
      <w:r>
        <w:rPr>
          <w:sz w:val="21"/>
          <w:szCs w:val="21"/>
        </w:rPr>
        <w:t>A)</w:t>
      </w:r>
      <w:r w:rsidRPr="006A4009">
        <w:rPr>
          <w:sz w:val="21"/>
          <w:szCs w:val="21"/>
        </w:rPr>
        <w:t>Sabit Disk (Hard Disc)</w:t>
      </w:r>
    </w:p>
    <w:p w:rsidR="00147359" w:rsidRPr="006A4009" w:rsidRDefault="00147359" w:rsidP="006A4009">
      <w:pPr>
        <w:spacing w:after="120"/>
        <w:rPr>
          <w:rFonts w:cs="Times New Roman"/>
          <w:b/>
          <w:bCs/>
          <w:sz w:val="21"/>
          <w:szCs w:val="21"/>
        </w:rPr>
      </w:pPr>
      <w:r>
        <w:rPr>
          <w:sz w:val="21"/>
          <w:szCs w:val="21"/>
        </w:rPr>
        <w:t>B)</w:t>
      </w:r>
      <w:r w:rsidRPr="006A4009">
        <w:rPr>
          <w:sz w:val="21"/>
          <w:szCs w:val="21"/>
        </w:rPr>
        <w:t>İşlemci (CPU)</w:t>
      </w:r>
    </w:p>
    <w:p w:rsidR="00147359" w:rsidRPr="006A4009" w:rsidRDefault="00147359" w:rsidP="006A4009">
      <w:pPr>
        <w:spacing w:after="120"/>
        <w:rPr>
          <w:rFonts w:cs="Times New Roman"/>
          <w:b/>
          <w:bCs/>
          <w:sz w:val="21"/>
          <w:szCs w:val="21"/>
        </w:rPr>
      </w:pPr>
      <w:r>
        <w:rPr>
          <w:sz w:val="21"/>
          <w:szCs w:val="21"/>
        </w:rPr>
        <w:t>C)</w:t>
      </w:r>
      <w:r w:rsidRPr="006A4009">
        <w:rPr>
          <w:sz w:val="21"/>
          <w:szCs w:val="21"/>
        </w:rPr>
        <w:t>RAM bellek</w:t>
      </w:r>
    </w:p>
    <w:p w:rsidR="00147359" w:rsidRDefault="00147359" w:rsidP="006A4009">
      <w:pPr>
        <w:spacing w:after="120"/>
        <w:rPr>
          <w:rFonts w:cs="Times New Roman"/>
          <w:noProof/>
          <w:sz w:val="21"/>
          <w:szCs w:val="21"/>
        </w:rPr>
      </w:pPr>
      <w:r>
        <w:rPr>
          <w:noProof/>
          <w:sz w:val="21"/>
          <w:szCs w:val="21"/>
        </w:rPr>
        <w:t>D)</w:t>
      </w:r>
      <w:r w:rsidRPr="006A4009">
        <w:rPr>
          <w:noProof/>
          <w:sz w:val="21"/>
          <w:szCs w:val="21"/>
        </w:rPr>
        <w:t>Güç Kaynağı</w:t>
      </w:r>
    </w:p>
    <w:p w:rsidR="00147359" w:rsidRPr="006E5773" w:rsidRDefault="00147359" w:rsidP="006E5773">
      <w:pPr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  <w:r w:rsidRPr="006A4009">
        <w:rPr>
          <w:noProof/>
          <w:sz w:val="21"/>
          <w:szCs w:val="21"/>
        </w:rPr>
        <w:t>9)</w:t>
      </w:r>
      <w:r w:rsidRPr="006A4009">
        <w:rPr>
          <w:rFonts w:ascii="Times New Roman" w:hAnsi="Times New Roman" w:cs="Times New Roman"/>
          <w:b/>
          <w:bCs/>
        </w:rPr>
        <w:t>Aşağıdakilerden hangisi Power Point 2007 de oluşturulan sunu dosyasının simgesidir?</w:t>
      </w:r>
      <w:r>
        <w:rPr>
          <w:b/>
          <w:bCs/>
          <w:sz w:val="21"/>
          <w:szCs w:val="21"/>
        </w:rPr>
        <w:t>(5P)</w:t>
      </w:r>
    </w:p>
    <w:p w:rsidR="00147359" w:rsidRDefault="00147359" w:rsidP="006A400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441F3F">
        <w:rPr>
          <w:rFonts w:ascii="Times New Roman" w:hAnsi="Times New Roman" w:cs="Times New Roman"/>
          <w:noProof/>
        </w:rPr>
        <w:pict>
          <v:shape id="Resim 14" o:spid="_x0000_i1026" type="#_x0000_t75" style="width:31.5pt;height:33.75pt;visibility:visible">
            <v:imagedata r:id="rId14" o:title=""/>
          </v:shape>
        </w:pict>
      </w:r>
      <w:r>
        <w:rPr>
          <w:rFonts w:ascii="Times New Roman" w:hAnsi="Times New Roman" w:cs="Times New Roman"/>
        </w:rPr>
        <w:t>b.</w:t>
      </w:r>
      <w:r w:rsidRPr="00441F3F">
        <w:rPr>
          <w:rFonts w:ascii="Times New Roman" w:hAnsi="Times New Roman" w:cs="Times New Roman"/>
          <w:noProof/>
        </w:rPr>
        <w:pict>
          <v:shape id="Resim 13" o:spid="_x0000_i1027" type="#_x0000_t75" style="width:34.5pt;height:33.75pt;visibility:visible">
            <v:imagedata r:id="rId15" o:title=""/>
          </v:shape>
        </w:pict>
      </w:r>
    </w:p>
    <w:p w:rsidR="00147359" w:rsidRDefault="00147359" w:rsidP="006A4009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147359" w:rsidRDefault="00147359" w:rsidP="006A4009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147359" w:rsidRDefault="00147359" w:rsidP="006A4009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 w:rsidRPr="00441F3F">
        <w:rPr>
          <w:rFonts w:ascii="Times New Roman" w:hAnsi="Times New Roman" w:cs="Times New Roman"/>
          <w:noProof/>
        </w:rPr>
        <w:pict>
          <v:shape id="Resim 9" o:spid="_x0000_i1028" type="#_x0000_t75" style="width:34.5pt;height:35.25pt;visibility:visible">
            <v:imagedata r:id="rId16" o:title=""/>
          </v:shape>
        </w:pict>
      </w:r>
      <w:r>
        <w:rPr>
          <w:rFonts w:ascii="Times New Roman" w:hAnsi="Times New Roman" w:cs="Times New Roman"/>
        </w:rPr>
        <w:t xml:space="preserve">                      d. </w:t>
      </w:r>
      <w:r w:rsidRPr="00441F3F">
        <w:rPr>
          <w:rFonts w:ascii="Times New Roman" w:hAnsi="Times New Roman" w:cs="Times New Roman"/>
          <w:noProof/>
        </w:rPr>
        <w:pict>
          <v:shape id="Resim 7" o:spid="_x0000_i1029" type="#_x0000_t75" style="width:33pt;height:33.75pt;visibility:visible">
            <v:imagedata r:id="rId17" o:title=""/>
          </v:shape>
        </w:pict>
      </w:r>
    </w:p>
    <w:p w:rsidR="00147359" w:rsidRPr="006A4009" w:rsidRDefault="00147359" w:rsidP="006A40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A4009">
        <w:rPr>
          <w:rFonts w:ascii="Times New Roman" w:hAnsi="Times New Roman" w:cs="Times New Roman"/>
        </w:rPr>
        <w:t>10)</w:t>
      </w:r>
      <w:r w:rsidRPr="00F008A4">
        <w:rPr>
          <w:rFonts w:cs="Times New Roman"/>
          <w:noProof/>
        </w:rPr>
        <w:pict>
          <v:shape id="Resim 15" o:spid="_x0000_i1030" type="#_x0000_t75" style="width:128.25pt;height:38.25pt;visibility:visible">
            <v:imagedata r:id="rId18" o:title=""/>
          </v:shape>
        </w:pict>
      </w:r>
      <w:r w:rsidRPr="006A4009">
        <w:rPr>
          <w:rFonts w:ascii="Times New Roman" w:hAnsi="Times New Roman" w:cs="Times New Roman"/>
          <w:b/>
          <w:bCs/>
        </w:rPr>
        <w:t>PowerPoint’te yandaki düğme ne işe yarar?</w:t>
      </w:r>
      <w:r>
        <w:rPr>
          <w:b/>
          <w:bCs/>
          <w:sz w:val="21"/>
          <w:szCs w:val="21"/>
        </w:rPr>
        <w:t>(5P)</w:t>
      </w:r>
    </w:p>
    <w:p w:rsidR="00147359" w:rsidRPr="006A4009" w:rsidRDefault="00147359" w:rsidP="006A40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6A4009">
        <w:rPr>
          <w:rFonts w:ascii="Times New Roman" w:hAnsi="Times New Roman" w:cs="Times New Roman"/>
        </w:rPr>
        <w:t>Sayfayı yeniden açar.</w:t>
      </w:r>
    </w:p>
    <w:p w:rsidR="00147359" w:rsidRPr="006A4009" w:rsidRDefault="00147359" w:rsidP="006A40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6A4009">
        <w:rPr>
          <w:rFonts w:ascii="Times New Roman" w:hAnsi="Times New Roman" w:cs="Times New Roman"/>
        </w:rPr>
        <w:t>Slaytı yeniden açar</w:t>
      </w:r>
    </w:p>
    <w:p w:rsidR="00147359" w:rsidRPr="006A4009" w:rsidRDefault="00147359" w:rsidP="006A40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6A4009">
        <w:rPr>
          <w:rFonts w:ascii="Times New Roman" w:hAnsi="Times New Roman" w:cs="Times New Roman"/>
        </w:rPr>
        <w:t>Slayt geçiş efekti seçmemizi sağlar.</w:t>
      </w:r>
    </w:p>
    <w:p w:rsidR="00147359" w:rsidRDefault="00147359" w:rsidP="006A40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6A4009">
        <w:rPr>
          <w:rFonts w:ascii="Times New Roman" w:hAnsi="Times New Roman" w:cs="Times New Roman"/>
        </w:rPr>
        <w:t>Slayt temasını değiştirir.</w:t>
      </w:r>
    </w:p>
    <w:p w:rsidR="00147359" w:rsidRDefault="00147359" w:rsidP="006A4009">
      <w:pPr>
        <w:spacing w:after="0" w:line="240" w:lineRule="auto"/>
        <w:rPr>
          <w:rFonts w:ascii="Times New Roman" w:hAnsi="Times New Roman" w:cs="Times New Roman"/>
        </w:rPr>
      </w:pPr>
    </w:p>
    <w:p w:rsidR="00147359" w:rsidRPr="006A4009" w:rsidRDefault="00147359" w:rsidP="006A4009">
      <w:pPr>
        <w:spacing w:after="120"/>
        <w:ind w:left="142"/>
        <w:rPr>
          <w:b/>
          <w:bCs/>
          <w:sz w:val="21"/>
          <w:szCs w:val="21"/>
        </w:rPr>
      </w:pPr>
      <w:r w:rsidRPr="006A4009">
        <w:rPr>
          <w:rFonts w:ascii="Times New Roman" w:hAnsi="Times New Roman" w:cs="Times New Roman"/>
        </w:rPr>
        <w:t>11)</w:t>
      </w:r>
      <w:r w:rsidRPr="006A4009">
        <w:rPr>
          <w:b/>
          <w:bCs/>
          <w:sz w:val="21"/>
          <w:szCs w:val="21"/>
        </w:rPr>
        <w:t>Aşağıda verilmiş olan kelimeleri uygun boşluklara yerleştiriniz.</w:t>
      </w:r>
      <w:r>
        <w:rPr>
          <w:b/>
          <w:bCs/>
          <w:sz w:val="21"/>
          <w:szCs w:val="21"/>
        </w:rPr>
        <w:t>(14P)</w:t>
      </w:r>
      <w:r w:rsidRPr="006A4009">
        <w:rPr>
          <w:b/>
          <w:bCs/>
          <w:sz w:val="21"/>
          <w:szCs w:val="21"/>
        </w:rPr>
        <w:t xml:space="preserve"> (</w:t>
      </w:r>
      <w:r w:rsidRPr="006A4009">
        <w:rPr>
          <w:sz w:val="21"/>
          <w:szCs w:val="21"/>
        </w:rPr>
        <w:t>BİT  -  Ethernet Kartı  - Yazılım  -  İşletim Sistemi – Donanım  - Antivirüs-  Hard disc</w:t>
      </w:r>
      <w:r w:rsidRPr="006A4009">
        <w:rPr>
          <w:b/>
          <w:bCs/>
          <w:sz w:val="21"/>
          <w:szCs w:val="21"/>
        </w:rPr>
        <w:t>)</w:t>
      </w:r>
    </w:p>
    <w:p w:rsidR="00147359" w:rsidRPr="00C56D2D" w:rsidRDefault="00147359" w:rsidP="006A4009">
      <w:pPr>
        <w:pStyle w:val="ListParagraph"/>
        <w:numPr>
          <w:ilvl w:val="0"/>
          <w:numId w:val="11"/>
        </w:numPr>
        <w:spacing w:after="0" w:line="240" w:lineRule="auto"/>
        <w:ind w:left="714" w:hanging="357"/>
        <w:rPr>
          <w:sz w:val="21"/>
          <w:szCs w:val="21"/>
        </w:rPr>
      </w:pPr>
      <w:r w:rsidRPr="00C56D2D">
        <w:rPr>
          <w:sz w:val="21"/>
          <w:szCs w:val="21"/>
        </w:rPr>
        <w:t>Bilgisayarda internete bağlanmamızı sağlayan kart  ………………………dır.</w:t>
      </w:r>
    </w:p>
    <w:p w:rsidR="00147359" w:rsidRPr="00C56D2D" w:rsidRDefault="00147359" w:rsidP="006A4009">
      <w:pPr>
        <w:pStyle w:val="ListParagraph"/>
        <w:numPr>
          <w:ilvl w:val="0"/>
          <w:numId w:val="11"/>
        </w:numPr>
        <w:spacing w:after="0" w:line="240" w:lineRule="auto"/>
        <w:ind w:left="714" w:hanging="357"/>
        <w:rPr>
          <w:sz w:val="21"/>
          <w:szCs w:val="21"/>
        </w:rPr>
      </w:pPr>
      <w:r w:rsidRPr="00C56D2D">
        <w:rPr>
          <w:sz w:val="21"/>
          <w:szCs w:val="21"/>
        </w:rPr>
        <w:t>Bilgiye ulaşılmasını ve bilginin oluşturulmasını sağlayan her türlü görsel, işitsel, basılı ve yazılı araçlara ………………………..denir.</w:t>
      </w:r>
    </w:p>
    <w:p w:rsidR="00147359" w:rsidRPr="00C56D2D" w:rsidRDefault="00147359" w:rsidP="006A4009">
      <w:pPr>
        <w:pStyle w:val="ListParagraph"/>
        <w:numPr>
          <w:ilvl w:val="0"/>
          <w:numId w:val="11"/>
        </w:numPr>
        <w:spacing w:after="0" w:line="240" w:lineRule="auto"/>
        <w:ind w:left="714" w:hanging="357"/>
        <w:rPr>
          <w:sz w:val="21"/>
          <w:szCs w:val="21"/>
        </w:rPr>
      </w:pPr>
      <w:r w:rsidRPr="00C56D2D">
        <w:rPr>
          <w:sz w:val="21"/>
          <w:szCs w:val="21"/>
        </w:rPr>
        <w:t>Bilgisayarın bünyesinde bulunan elimizle tutabildiğimiz her türlü mekanik ve elektronik parçaya…………………………………….denir.</w:t>
      </w:r>
    </w:p>
    <w:p w:rsidR="00147359" w:rsidRPr="00C56D2D" w:rsidRDefault="00147359" w:rsidP="006A4009">
      <w:pPr>
        <w:pStyle w:val="ListParagraph"/>
        <w:numPr>
          <w:ilvl w:val="0"/>
          <w:numId w:val="11"/>
        </w:numPr>
        <w:spacing w:after="0" w:line="240" w:lineRule="auto"/>
        <w:ind w:left="714" w:hanging="357"/>
        <w:rPr>
          <w:sz w:val="21"/>
          <w:szCs w:val="21"/>
        </w:rPr>
      </w:pPr>
      <w:r w:rsidRPr="00C56D2D">
        <w:rPr>
          <w:sz w:val="21"/>
          <w:szCs w:val="21"/>
        </w:rPr>
        <w:t>Bilgisayarda kullandığımız her türlü programa …………………………………..denir.</w:t>
      </w:r>
    </w:p>
    <w:p w:rsidR="00147359" w:rsidRPr="00C56D2D" w:rsidRDefault="00147359" w:rsidP="006A4009">
      <w:pPr>
        <w:pStyle w:val="ListParagraph"/>
        <w:numPr>
          <w:ilvl w:val="0"/>
          <w:numId w:val="11"/>
        </w:numPr>
        <w:spacing w:after="0" w:line="240" w:lineRule="auto"/>
        <w:ind w:left="714" w:hanging="357"/>
        <w:rPr>
          <w:sz w:val="21"/>
          <w:szCs w:val="21"/>
        </w:rPr>
      </w:pPr>
      <w:r w:rsidRPr="00C56D2D">
        <w:rPr>
          <w:sz w:val="21"/>
          <w:szCs w:val="21"/>
        </w:rPr>
        <w:t>…………………….………… ,  bilgisayarın ilk açılma anından kapanana kadar kullanıldığı sürece görev yapan sistem  yazılımdır.</w:t>
      </w:r>
    </w:p>
    <w:p w:rsidR="00147359" w:rsidRPr="00C56D2D" w:rsidRDefault="00147359" w:rsidP="006A4009">
      <w:pPr>
        <w:pStyle w:val="ListParagraph"/>
        <w:numPr>
          <w:ilvl w:val="0"/>
          <w:numId w:val="11"/>
        </w:numPr>
        <w:spacing w:after="0" w:line="240" w:lineRule="auto"/>
        <w:ind w:left="714" w:hanging="357"/>
        <w:rPr>
          <w:sz w:val="21"/>
          <w:szCs w:val="21"/>
        </w:rPr>
      </w:pPr>
      <w:r w:rsidRPr="00C56D2D">
        <w:rPr>
          <w:sz w:val="21"/>
          <w:szCs w:val="21"/>
        </w:rPr>
        <w:t>Bilgisayarda ki belge, resim vb gibi verilerimizin kalıcı olarak saklandığı birim …………………….dir.</w:t>
      </w:r>
    </w:p>
    <w:p w:rsidR="00147359" w:rsidRDefault="00147359" w:rsidP="006A4009">
      <w:pPr>
        <w:pStyle w:val="ListParagraph"/>
        <w:numPr>
          <w:ilvl w:val="0"/>
          <w:numId w:val="11"/>
        </w:numPr>
        <w:spacing w:after="0" w:line="240" w:lineRule="auto"/>
        <w:ind w:left="714" w:hanging="357"/>
        <w:rPr>
          <w:rFonts w:cs="Times New Roman"/>
          <w:sz w:val="21"/>
          <w:szCs w:val="21"/>
        </w:rPr>
      </w:pPr>
      <w:r w:rsidRPr="00C56D2D">
        <w:rPr>
          <w:sz w:val="21"/>
          <w:szCs w:val="21"/>
        </w:rPr>
        <w:t>Bilgisayara zarar veren veya gereksiz yere meşgul eden yazılımlardan korunmak amacıyla kullanılan yazılımlara ……………………..Programları denir.</w:t>
      </w:r>
    </w:p>
    <w:p w:rsidR="00147359" w:rsidRPr="006A4009" w:rsidRDefault="00147359" w:rsidP="006A4009">
      <w:pPr>
        <w:spacing w:after="0" w:line="240" w:lineRule="auto"/>
        <w:rPr>
          <w:rFonts w:ascii="Times New Roman" w:hAnsi="Times New Roman" w:cs="Times New Roman"/>
        </w:rPr>
      </w:pPr>
    </w:p>
    <w:p w:rsidR="00147359" w:rsidRDefault="00147359" w:rsidP="006A4009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147359" w:rsidRPr="006A4009" w:rsidRDefault="00147359" w:rsidP="006A4009">
      <w:pPr>
        <w:spacing w:after="120"/>
        <w:rPr>
          <w:rFonts w:cs="Times New Roman"/>
          <w:b/>
          <w:bCs/>
          <w:sz w:val="21"/>
          <w:szCs w:val="21"/>
        </w:rPr>
      </w:pPr>
    </w:p>
    <w:p w:rsidR="00147359" w:rsidRDefault="00147359" w:rsidP="006A4009">
      <w:pPr>
        <w:pStyle w:val="ListParagraph"/>
        <w:ind w:left="360"/>
        <w:rPr>
          <w:b/>
          <w:bCs/>
        </w:rPr>
      </w:pPr>
      <w:r>
        <w:rPr>
          <w:b/>
          <w:bCs/>
          <w:sz w:val="21"/>
          <w:szCs w:val="21"/>
        </w:rPr>
        <w:t xml:space="preserve">12) </w:t>
      </w:r>
      <w:r>
        <w:rPr>
          <w:b/>
          <w:bCs/>
        </w:rPr>
        <w:t>Aşağıdaki donanım birimleri için uygun olan kutucuğu işaretleyiniz.(14P)</w:t>
      </w:r>
    </w:p>
    <w:p w:rsidR="00147359" w:rsidRPr="009F180C" w:rsidRDefault="00147359" w:rsidP="006A4009">
      <w:pPr>
        <w:spacing w:after="120"/>
        <w:ind w:left="142"/>
        <w:rPr>
          <w:rFonts w:cs="Times New Roman"/>
          <w:sz w:val="21"/>
          <w:szCs w:val="21"/>
        </w:rPr>
      </w:pPr>
      <w:r>
        <w:rPr>
          <w:noProof/>
        </w:rPr>
        <w:pict>
          <v:shape id="_x0000_s1034" type="#_x0000_t75" style="position:absolute;left:0;text-align:left;margin-left:23.65pt;margin-top:2.25pt;width:165pt;height:211.5pt;z-index:-251655168;visibility:visible" wrapcoords="-98 0 -98 21523 21600 21523 21600 0 -98 0">
            <v:imagedata r:id="rId19" o:title=""/>
            <w10:wrap type="tight"/>
          </v:shape>
        </w:pict>
      </w:r>
    </w:p>
    <w:p w:rsidR="00147359" w:rsidRPr="009F180C" w:rsidRDefault="00147359" w:rsidP="006A4009">
      <w:pPr>
        <w:spacing w:after="120"/>
        <w:ind w:left="142"/>
        <w:rPr>
          <w:rFonts w:cs="Times New Roman"/>
          <w:b/>
          <w:bCs/>
          <w:sz w:val="21"/>
          <w:szCs w:val="21"/>
        </w:rPr>
      </w:pPr>
    </w:p>
    <w:p w:rsidR="00147359" w:rsidRPr="009F180C" w:rsidRDefault="00147359" w:rsidP="006A4009">
      <w:pPr>
        <w:pStyle w:val="ListParagraph"/>
        <w:rPr>
          <w:rFonts w:cs="Times New Roman"/>
          <w:b/>
          <w:bCs/>
          <w:sz w:val="21"/>
          <w:szCs w:val="21"/>
        </w:rPr>
      </w:pPr>
    </w:p>
    <w:p w:rsidR="00147359" w:rsidRDefault="00147359" w:rsidP="006A4009">
      <w:pPr>
        <w:pStyle w:val="ListParagraph"/>
        <w:spacing w:after="120"/>
        <w:ind w:left="862"/>
        <w:rPr>
          <w:rFonts w:cs="Times New Roman"/>
          <w:b/>
          <w:bCs/>
          <w:sz w:val="21"/>
          <w:szCs w:val="21"/>
        </w:rPr>
      </w:pPr>
    </w:p>
    <w:p w:rsidR="00147359" w:rsidRPr="00DC6916" w:rsidRDefault="00147359" w:rsidP="00DC6916">
      <w:pPr>
        <w:spacing w:after="120"/>
        <w:rPr>
          <w:rFonts w:cs="Times New Roman"/>
          <w:sz w:val="21"/>
          <w:szCs w:val="21"/>
        </w:rPr>
      </w:pPr>
    </w:p>
    <w:p w:rsidR="00147359" w:rsidRPr="00DC6916" w:rsidRDefault="00147359" w:rsidP="00DC6916">
      <w:pPr>
        <w:spacing w:after="120"/>
        <w:rPr>
          <w:rFonts w:cs="Times New Roman"/>
          <w:sz w:val="21"/>
          <w:szCs w:val="21"/>
        </w:rPr>
      </w:pPr>
    </w:p>
    <w:p w:rsidR="00147359" w:rsidRPr="00DC6916" w:rsidRDefault="00147359" w:rsidP="00DC6916">
      <w:pPr>
        <w:spacing w:after="120"/>
        <w:rPr>
          <w:rFonts w:cs="Times New Roman"/>
          <w:sz w:val="21"/>
          <w:szCs w:val="21"/>
        </w:rPr>
      </w:pPr>
    </w:p>
    <w:p w:rsidR="00147359" w:rsidRPr="00C56D2D" w:rsidRDefault="00147359" w:rsidP="00DC6916">
      <w:pPr>
        <w:pStyle w:val="ListParagraph"/>
        <w:spacing w:after="120"/>
        <w:ind w:left="1069"/>
        <w:rPr>
          <w:rFonts w:cs="Times New Roman"/>
          <w:sz w:val="21"/>
          <w:szCs w:val="21"/>
        </w:rPr>
      </w:pPr>
    </w:p>
    <w:p w:rsidR="00147359" w:rsidRDefault="00147359" w:rsidP="00DC6916">
      <w:pPr>
        <w:rPr>
          <w:rFonts w:cs="Times New Roman"/>
        </w:rPr>
      </w:pPr>
    </w:p>
    <w:p w:rsidR="00147359" w:rsidRDefault="00147359" w:rsidP="00DC6916">
      <w:pPr>
        <w:rPr>
          <w:rFonts w:cs="Times New Roman"/>
        </w:rPr>
      </w:pPr>
    </w:p>
    <w:p w:rsidR="00147359" w:rsidRDefault="00147359" w:rsidP="00DC6916">
      <w:pPr>
        <w:rPr>
          <w:rFonts w:cs="Times New Roman"/>
        </w:rPr>
      </w:pPr>
    </w:p>
    <w:p w:rsidR="00147359" w:rsidRPr="006A4009" w:rsidRDefault="00147359" w:rsidP="006A4009">
      <w:pPr>
        <w:spacing w:after="120"/>
        <w:ind w:left="142"/>
        <w:rPr>
          <w:rFonts w:ascii="Lucida Sans Unicode" w:hAnsi="Lucida Sans Unicode" w:cs="Lucida Sans Unicode"/>
          <w:b/>
          <w:bCs/>
          <w:sz w:val="21"/>
          <w:szCs w:val="21"/>
        </w:rPr>
      </w:pPr>
      <w:r>
        <w:rPr>
          <w:noProof/>
        </w:rPr>
        <w:pict>
          <v:shape id="_x0000_s1035" type="#_x0000_t75" style="position:absolute;left:0;text-align:left;margin-left:9.45pt;margin-top:59.15pt;width:243.9pt;height:155.25pt;z-index:251662336;visibility:visible">
            <v:imagedata r:id="rId20" o:title=""/>
            <w10:wrap type="square"/>
          </v:shape>
        </w:pict>
      </w:r>
      <w:r>
        <w:t>13)</w:t>
      </w:r>
      <w:r w:rsidRPr="006A4009">
        <w:rPr>
          <w:rFonts w:ascii="Lucida Sans Unicode" w:hAnsi="Lucida Sans Unicode" w:cs="Lucida Sans Unicode"/>
          <w:b/>
          <w:bCs/>
          <w:sz w:val="21"/>
          <w:szCs w:val="21"/>
        </w:rPr>
        <w:t>Aşağıdaki resimde görülen numaralı yerlere donanım parçalarının isimlerini yazınız.</w:t>
      </w:r>
      <w:r>
        <w:rPr>
          <w:rFonts w:ascii="Lucida Sans Unicode" w:hAnsi="Lucida Sans Unicode" w:cs="Lucida Sans Unicode"/>
          <w:b/>
          <w:bCs/>
          <w:sz w:val="21"/>
          <w:szCs w:val="21"/>
        </w:rPr>
        <w:t>(6P)</w:t>
      </w:r>
    </w:p>
    <w:p w:rsidR="00147359" w:rsidRPr="00C56D2D" w:rsidRDefault="00147359" w:rsidP="006A4009">
      <w:pPr>
        <w:spacing w:after="120"/>
        <w:rPr>
          <w:rFonts w:ascii="Lucida Sans Unicode" w:hAnsi="Lucida Sans Unicode" w:cs="Lucida Sans Unicode"/>
          <w:b/>
          <w:bCs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bCs/>
          <w:sz w:val="21"/>
          <w:szCs w:val="21"/>
        </w:rPr>
        <w:t>1)…………………    2) …………………</w:t>
      </w:r>
    </w:p>
    <w:p w:rsidR="00147359" w:rsidRPr="00C56D2D" w:rsidRDefault="00147359" w:rsidP="006A4009">
      <w:pPr>
        <w:spacing w:after="120"/>
        <w:rPr>
          <w:rFonts w:ascii="Lucida Sans Unicode" w:hAnsi="Lucida Sans Unicode" w:cs="Lucida Sans Unicode"/>
          <w:b/>
          <w:bCs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bCs/>
          <w:sz w:val="21"/>
          <w:szCs w:val="21"/>
        </w:rPr>
        <w:t>3) …………………   4) …………………</w:t>
      </w:r>
    </w:p>
    <w:p w:rsidR="00147359" w:rsidRPr="00C56D2D" w:rsidRDefault="00147359" w:rsidP="006A4009">
      <w:pPr>
        <w:spacing w:after="120"/>
        <w:rPr>
          <w:rFonts w:cs="Times New Roman"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bCs/>
          <w:sz w:val="21"/>
          <w:szCs w:val="21"/>
        </w:rPr>
        <w:t>5) …………………   6) …………………</w:t>
      </w:r>
    </w:p>
    <w:p w:rsidR="00147359" w:rsidRDefault="00147359" w:rsidP="00DC6916">
      <w:pPr>
        <w:rPr>
          <w:rFonts w:cs="Times New Roman"/>
        </w:rPr>
      </w:pPr>
    </w:p>
    <w:p w:rsidR="00147359" w:rsidRDefault="00147359" w:rsidP="00DC6916">
      <w:pPr>
        <w:rPr>
          <w:rFonts w:cs="Times New Roman"/>
        </w:rPr>
      </w:pPr>
    </w:p>
    <w:p w:rsidR="00147359" w:rsidRDefault="00147359" w:rsidP="00DC6916">
      <w:r>
        <w:t xml:space="preserve">                     KEREM SELÇUK</w:t>
      </w:r>
    </w:p>
    <w:sectPr w:rsidR="00147359" w:rsidSect="00DC691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359" w:rsidRDefault="00147359" w:rsidP="006E577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47359" w:rsidRDefault="00147359" w:rsidP="006E577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359" w:rsidRDefault="00147359" w:rsidP="006E577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47359" w:rsidRDefault="00147359" w:rsidP="006E577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>
    <w:nsid w:val="3DF47F95"/>
    <w:multiLevelType w:val="hybridMultilevel"/>
    <w:tmpl w:val="29C25F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A1F36"/>
    <w:multiLevelType w:val="hybridMultilevel"/>
    <w:tmpl w:val="4F70D6E4"/>
    <w:lvl w:ilvl="0" w:tplc="9634D9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7014DE"/>
    <w:multiLevelType w:val="hybridMultilevel"/>
    <w:tmpl w:val="01429A66"/>
    <w:lvl w:ilvl="0" w:tplc="BFCEBA94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6916"/>
    <w:rsid w:val="000254D0"/>
    <w:rsid w:val="00147359"/>
    <w:rsid w:val="001D1438"/>
    <w:rsid w:val="00441F3F"/>
    <w:rsid w:val="005507C7"/>
    <w:rsid w:val="006A4009"/>
    <w:rsid w:val="006E5773"/>
    <w:rsid w:val="006E6C81"/>
    <w:rsid w:val="0091417F"/>
    <w:rsid w:val="009F180C"/>
    <w:rsid w:val="00B52C0B"/>
    <w:rsid w:val="00BD15B5"/>
    <w:rsid w:val="00C56D2D"/>
    <w:rsid w:val="00DC6916"/>
    <w:rsid w:val="00F00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916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C691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C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6916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E5773"/>
    <w:rPr>
      <w:rFonts w:eastAsia="Times New Roman"/>
      <w:lang w:eastAsia="tr-TR"/>
    </w:rPr>
  </w:style>
  <w:style w:type="paragraph" w:styleId="Footer">
    <w:name w:val="footer"/>
    <w:basedOn w:val="Normal"/>
    <w:link w:val="FooterChar"/>
    <w:uiPriority w:val="99"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E5773"/>
    <w:rPr>
      <w:rFonts w:eastAsia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570</Words>
  <Characters>3251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BİLİŞİM TEKNOLOJİLERİ VE YAZILIMI DERSİ 7</dc:title>
  <dc:subject/>
  <dc:creator>Arif</dc:creator>
  <cp:keywords/>
  <dc:description/>
  <cp:lastModifiedBy>edanur</cp:lastModifiedBy>
  <cp:revision>2</cp:revision>
  <dcterms:created xsi:type="dcterms:W3CDTF">2016-11-20T13:14:00Z</dcterms:created>
  <dcterms:modified xsi:type="dcterms:W3CDTF">2016-11-20T13:14:00Z</dcterms:modified>
</cp:coreProperties>
</file>