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56" w:rsidRPr="00E61E46" w:rsidRDefault="00082356">
      <w:p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AD VE SOYAD:</w:t>
      </w:r>
    </w:p>
    <w:p w:rsidR="00082356" w:rsidRPr="00E61E46" w:rsidRDefault="00082356">
      <w:p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 xml:space="preserve">ARAPÇA 7.SINIF.2.DÖNEM 1.YAZILI SORULARI </w:t>
      </w:r>
    </w:p>
    <w:p w:rsidR="00082356" w:rsidRPr="00E61E46" w:rsidRDefault="00082356">
      <w:pPr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i1025" type="#_x0000_t75" style="width:214.5pt;height:65.25pt;visibility:visible">
            <v:imagedata r:id="rId5" o:title=""/>
          </v:shape>
        </w:pict>
      </w:r>
    </w:p>
    <w:p w:rsidR="00082356" w:rsidRPr="0081505F" w:rsidRDefault="00082356">
      <w:pPr>
        <w:rPr>
          <w:rFonts w:ascii="Times New Roman" w:hAnsi="Times New Roman" w:cs="Times New Roman"/>
          <w:sz w:val="24"/>
          <w:szCs w:val="24"/>
          <w:u w:val="single"/>
        </w:rPr>
      </w:pPr>
      <w:r w:rsidRPr="00E61E4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1505F">
        <w:rPr>
          <w:rFonts w:ascii="Times New Roman" w:hAnsi="Times New Roman" w:cs="Times New Roman"/>
          <w:sz w:val="24"/>
          <w:szCs w:val="24"/>
          <w:u w:val="single"/>
        </w:rPr>
        <w:t>1-Diyaloğun  çevirisi aşağıdakilerden hangisidir?</w:t>
      </w:r>
    </w:p>
    <w:p w:rsidR="00082356" w:rsidRPr="00E61E46" w:rsidRDefault="00082356" w:rsidP="00EC14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Satıcı:Merhaba,hizmetiniz nasıl?</w:t>
      </w:r>
    </w:p>
    <w:p w:rsidR="00082356" w:rsidRPr="00E61E46" w:rsidRDefault="00082356" w:rsidP="00EC14D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müşteri:işte beyaz gömlek.</w:t>
      </w:r>
    </w:p>
    <w:p w:rsidR="00082356" w:rsidRPr="00E61E46" w:rsidRDefault="00082356" w:rsidP="00EC14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Satıcı:Hoş geldiniz.ne arzu etmiştiniz.</w:t>
      </w:r>
    </w:p>
    <w:p w:rsidR="00082356" w:rsidRPr="00E61E46" w:rsidRDefault="00082356" w:rsidP="00EC14D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Müşteri:Bir gömlek istiyorum lütfen</w:t>
      </w:r>
    </w:p>
    <w:p w:rsidR="00082356" w:rsidRPr="00E61E46" w:rsidRDefault="00082356" w:rsidP="00EC14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Müşteri:Teşekkür ederim.</w:t>
      </w:r>
    </w:p>
    <w:p w:rsidR="00082356" w:rsidRPr="00E61E46" w:rsidRDefault="00082356" w:rsidP="00EC14D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Satıcı :Görüşmek üzere</w:t>
      </w:r>
    </w:p>
    <w:p w:rsidR="00082356" w:rsidRPr="00E61E46" w:rsidRDefault="00082356" w:rsidP="00EC14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Satıcı:Hoşgeldiniz,bu yeni tür bir gömlektir</w:t>
      </w:r>
    </w:p>
    <w:p w:rsidR="00082356" w:rsidRPr="00E61E46" w:rsidRDefault="00082356" w:rsidP="009369E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Müşteri:Beyaz bir gömlek istiyorum.Acele.</w:t>
      </w:r>
    </w:p>
    <w:p w:rsidR="00082356" w:rsidRPr="00E61E46" w:rsidRDefault="00082356" w:rsidP="00EC14DB">
      <w:pPr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3" o:spid="_x0000_i1026" type="#_x0000_t75" style="width:265.5pt;height:54pt;visibility:visible">
            <v:imagedata r:id="rId6" o:title=""/>
          </v:shape>
        </w:pict>
      </w:r>
    </w:p>
    <w:p w:rsidR="00082356" w:rsidRPr="0081505F" w:rsidRDefault="00082356" w:rsidP="00EC14D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1E46">
        <w:rPr>
          <w:rFonts w:ascii="Times New Roman" w:hAnsi="Times New Roman" w:cs="Times New Roman"/>
          <w:sz w:val="24"/>
          <w:szCs w:val="24"/>
        </w:rPr>
        <w:t xml:space="preserve">    </w:t>
      </w:r>
      <w:r w:rsidRPr="0081505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2-Metnin çevirisi aşağıdakilerden hangisidir?</w:t>
      </w:r>
    </w:p>
    <w:p w:rsidR="00082356" w:rsidRPr="00E61E46" w:rsidRDefault="00082356" w:rsidP="009369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Ben babaannem,erkek kardeşim  evdedir,biz akşam yemeğindeyiz.yemek yedik ailecek çay içtik.</w:t>
      </w:r>
    </w:p>
    <w:p w:rsidR="00082356" w:rsidRPr="00E61E46" w:rsidRDefault="00082356" w:rsidP="009369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Ben babam,annem,kızkardeşim  evdedir,biz akşam oturma odasında televizyonun önünde oturduk.</w:t>
      </w:r>
    </w:p>
    <w:p w:rsidR="00082356" w:rsidRPr="00E61E46" w:rsidRDefault="00082356" w:rsidP="009369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Ben babam,annem,kızkardeşim  evdedir,biz akşam yemeğindeyiz.yemek yedik ailecek çay içtik.</w:t>
      </w:r>
    </w:p>
    <w:p w:rsidR="00082356" w:rsidRDefault="00082356" w:rsidP="009369E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61E46">
        <w:rPr>
          <w:rFonts w:ascii="Times New Roman" w:hAnsi="Times New Roman" w:cs="Times New Roman"/>
          <w:sz w:val="24"/>
          <w:szCs w:val="24"/>
        </w:rPr>
        <w:t>Ben babam,anneannem,kuzenim  evdedir,kısa hikaye okuduk</w:t>
      </w:r>
    </w:p>
    <w:p w:rsidR="00082356" w:rsidRPr="002E16BB" w:rsidRDefault="00082356" w:rsidP="002E16BB">
      <w:pPr>
        <w:ind w:left="360"/>
        <w:rPr>
          <w:rFonts w:ascii="Times New Roman" w:hAnsi="Times New Roman" w:cs="Times New Roman"/>
          <w:sz w:val="24"/>
          <w:szCs w:val="24"/>
        </w:rPr>
      </w:pPr>
      <w:r w:rsidRPr="0081505F">
        <w:rPr>
          <w:rFonts w:ascii="Times New Roman" w:hAnsi="Times New Roman" w:cs="Times New Roman"/>
          <w:b/>
          <w:bCs/>
          <w:sz w:val="24"/>
          <w:szCs w:val="24"/>
          <w:u w:val="single"/>
        </w:rPr>
        <w:t>3-Kutucuktaki kelimelerin anlamları sağdan sola aşağıdaki seçeneklerden hangisinde doğru olarak verilmiştir?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6" o:spid="_x0000_i1027" type="#_x0000_t75" style="width:264.75pt;height:50.25pt;visibility:visible">
            <v:imagedata r:id="rId7" o:title=""/>
          </v:shape>
        </w:pict>
      </w:r>
    </w:p>
    <w:p w:rsidR="00082356" w:rsidRDefault="00082356" w:rsidP="00A8250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a)dört,altı,üç ,beş</w:t>
      </w:r>
    </w:p>
    <w:p w:rsidR="00082356" w:rsidRDefault="00082356" w:rsidP="00A8250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b)dördüncü,altıncı,üçüncü,beşinci</w:t>
      </w:r>
    </w:p>
    <w:p w:rsidR="00082356" w:rsidRDefault="00082356" w:rsidP="00A8250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c)dört,altıncı,beş,üç</w:t>
      </w:r>
    </w:p>
    <w:p w:rsidR="00082356" w:rsidRDefault="00082356" w:rsidP="00A8250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d)üçüncü,beşinci,ikncii,yedinci</w:t>
      </w:r>
    </w:p>
    <w:p w:rsidR="00082356" w:rsidRDefault="00082356" w:rsidP="00E61E46">
      <w:pPr>
        <w:rPr>
          <w:rFonts w:ascii="Times New Roman" w:hAnsi="Times New Roman" w:cs="Times New Roman"/>
          <w:sz w:val="24"/>
          <w:szCs w:val="24"/>
        </w:rPr>
      </w:pPr>
    </w:p>
    <w:p w:rsidR="00082356" w:rsidRPr="00E61E46" w:rsidRDefault="00082356" w:rsidP="00E61E46">
      <w:pPr>
        <w:rPr>
          <w:rFonts w:ascii="Times New Roman" w:hAnsi="Times New Roman" w:cs="Times New Roman"/>
          <w:sz w:val="24"/>
          <w:szCs w:val="24"/>
        </w:rPr>
      </w:pPr>
    </w:p>
    <w:p w:rsidR="00082356" w:rsidRPr="0081505F" w:rsidRDefault="00082356" w:rsidP="00BA69F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" o:spid="_x0000_i1028" type="#_x0000_t75" style="width:151.5pt;height:81pt;visibility:visible">
            <v:imagedata r:id="rId8" o:title=""/>
          </v:shape>
        </w:pict>
      </w:r>
      <w:r w:rsidRPr="00E61E4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81505F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  <w:t>4-Resme göre soru ve cevaplarseçeneklerden  hangisi için söylenmiştir?</w:t>
      </w:r>
    </w:p>
    <w:p w:rsidR="00082356" w:rsidRPr="00E61E46" w:rsidRDefault="00082356" w:rsidP="00BA69F4">
      <w:pPr>
        <w:jc w:val="righ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" o:spid="_x0000_i1029" type="#_x0000_t75" style="width:230.25pt;height:36.75pt;visibility:visible">
            <v:imagedata r:id="rId9" o:title=""/>
          </v:shape>
        </w:pict>
      </w:r>
    </w:p>
    <w:p w:rsidR="00082356" w:rsidRPr="00E61E46" w:rsidRDefault="00082356" w:rsidP="00E61E46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i1030" type="#_x0000_t75" style="width:225.75pt;height:33.75pt;visibility:visible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b)</w:t>
      </w:r>
    </w:p>
    <w:p w:rsidR="00082356" w:rsidRDefault="00082356" w:rsidP="00E61E46">
      <w:pPr>
        <w:jc w:val="righ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c)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i1031" type="#_x0000_t75" style="width:198pt;height:35.25pt;visibility:visible">
            <v:imagedata r:id="rId11" o:title=""/>
          </v:shape>
        </w:pict>
      </w:r>
      <w:r w:rsidRPr="00E61E46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82356" w:rsidRDefault="00082356" w:rsidP="00E61E46">
      <w:pPr>
        <w:jc w:val="right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d)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0" o:spid="_x0000_i1032" type="#_x0000_t75" style="width:207pt;height:42.75pt;visibility:visible">
            <v:imagedata r:id="rId12" o:title=""/>
          </v:shape>
        </w:pic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505F">
        <w:rPr>
          <w:rFonts w:ascii="Times New Roman" w:hAnsi="Times New Roman" w:cs="Times New Roman"/>
          <w:b/>
          <w:bCs/>
          <w:sz w:val="24"/>
          <w:szCs w:val="24"/>
          <w:u w:val="single"/>
        </w:rPr>
        <w:t>5- Cümlelerin çevirisi hangisidir?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5" o:spid="_x0000_i1033" type="#_x0000_t75" style="width:263.25pt;height:42.75pt;visibility:visible">
            <v:imagedata r:id="rId1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a)Saklan saklan,kayalığa ey ördek ey ördek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5F0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Ey ördek ey ördek,diğer ördeklere söyle kaçsın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5F0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Ey ördek ey ördek,balığa söyle,saklansın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5F0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Ey ördek ey ördek,kıyıda yüz,balığa söyle ,ağ geldi 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2356" w:rsidRPr="00E2767A" w:rsidRDefault="00082356" w:rsidP="005F01F4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1505F">
        <w:rPr>
          <w:rFonts w:ascii="Times New Roman" w:hAnsi="Times New Roman" w:cs="Times New Roman"/>
          <w:b/>
          <w:bCs/>
          <w:sz w:val="24"/>
          <w:szCs w:val="24"/>
          <w:u w:val="single"/>
        </w:rPr>
        <w:t>6-“Öğretmen:ilk ders nedir?Öğrenci:Arapça“ diyaloğun arapçası aşağıdakilerden hangisidir?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8" o:spid="_x0000_i1034" type="#_x0000_t75" style="width:219.75pt;height:25.5pt;visibility:visible">
            <v:imagedata r:id="rId1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a)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1" o:spid="_x0000_i1035" type="#_x0000_t75" style="width:222.75pt;height:23.25pt;visibility:visible">
            <v:imagedata r:id="rId15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b)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4" o:spid="_x0000_i1036" type="#_x0000_t75" style="width:222.75pt;height:22.5pt;visibility:visible">
            <v:imagedata r:id="rId1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c)</w:t>
      </w:r>
    </w:p>
    <w:p w:rsidR="00082356" w:rsidRDefault="00082356" w:rsidP="005F01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7" o:spid="_x0000_i1037" type="#_x0000_t75" style="width:221.25pt;height:19.5pt;visibility:visible">
            <v:imagedata r:id="rId17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d)</w:t>
      </w:r>
    </w:p>
    <w:p w:rsidR="00082356" w:rsidRPr="00E2767A" w:rsidRDefault="00082356" w:rsidP="005F01F4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2767A">
        <w:rPr>
          <w:rFonts w:ascii="Times New Roman" w:hAnsi="Times New Roman" w:cs="Times New Roman"/>
          <w:b/>
          <w:bCs/>
          <w:sz w:val="24"/>
          <w:szCs w:val="24"/>
          <w:u w:val="single"/>
        </w:rPr>
        <w:t>7-Diyaloğun Türkçesi aşağıdakilerden hangisidir?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0" o:spid="_x0000_i1038" type="#_x0000_t75" style="width:249.75pt;height:42.75pt;visibility:visible">
            <v:imagedata r:id="rId1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a)Öğretmen:Bugün geç mi kalktın 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Leyla:Evet öğretmenim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b)Öğretmen:Ödevlerini yaptın mı?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Leyla:</w:t>
      </w:r>
      <w:r w:rsidRPr="00E27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Evet öğretmenim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c)Öğretmen:bu senin ilk kez geç kalışın mı?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Leyla:Evet öğretmenim.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d)Öğretmen:sen hep geç mi kalırsın?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Leyla:</w:t>
      </w:r>
      <w:r w:rsidRPr="00E27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Hayır, öğretmenim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2356" w:rsidRPr="009C6468" w:rsidRDefault="00082356" w:rsidP="00E2767A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C6468">
        <w:rPr>
          <w:rFonts w:ascii="Times New Roman" w:hAnsi="Times New Roman" w:cs="Times New Roman"/>
          <w:b/>
          <w:bCs/>
          <w:sz w:val="24"/>
          <w:szCs w:val="24"/>
          <w:u w:val="single"/>
        </w:rPr>
        <w:t>8-Saat kaç?</w:t>
      </w:r>
    </w:p>
    <w:p w:rsidR="00082356" w:rsidRDefault="00082356" w:rsidP="00430D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3" o:spid="_x0000_i1039" type="#_x0000_t75" style="width:129.75pt;height:101.25pt;visibility:visible">
            <v:imagedata r:id="rId19" o:title=""/>
          </v:shape>
        </w:pict>
      </w:r>
    </w:p>
    <w:p w:rsidR="00082356" w:rsidRPr="00430DFE" w:rsidRDefault="00082356" w:rsidP="00430DF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58" o:spid="_x0000_i1040" type="#_x0000_t75" style="width:133.5pt;height:29.25pt;visibility:visible">
            <v:imagedata r:id="rId20" o:title=""/>
          </v:shape>
        </w:pict>
      </w:r>
    </w:p>
    <w:p w:rsidR="00082356" w:rsidRDefault="00082356" w:rsidP="00430DF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9" o:spid="_x0000_i1041" type="#_x0000_t75" style="width:134.25pt;height:30.75pt;visibility:visible">
            <v:imagedata r:id="rId21" o:title=""/>
          </v:shape>
        </w:pict>
      </w:r>
    </w:p>
    <w:p w:rsidR="00082356" w:rsidRDefault="00082356" w:rsidP="00430DF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52" o:spid="_x0000_i1042" type="#_x0000_t75" style="width:136.5pt;height:30.75pt;visibility:visible">
            <v:imagedata r:id="rId22" o:title=""/>
          </v:shape>
        </w:pict>
      </w:r>
    </w:p>
    <w:p w:rsidR="00082356" w:rsidRPr="00430DFE" w:rsidRDefault="00082356" w:rsidP="00430DFE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55" o:spid="_x0000_i1043" type="#_x0000_t75" style="width:136.5pt;height:31.5pt;visibility:visible">
            <v:imagedata r:id="rId23" o:title=""/>
          </v:shape>
        </w:pic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</w:t>
      </w:r>
      <w:r w:rsidRPr="00430DFE">
        <w:rPr>
          <w:rFonts w:ascii="Times New Roman" w:hAnsi="Times New Roman" w:cs="Times New Roman"/>
          <w:sz w:val="24"/>
          <w:szCs w:val="24"/>
        </w:rPr>
        <w:t xml:space="preserve"> 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1" o:spid="_x0000_i1044" type="#_x0000_t75" style="width:188.25pt;height:36pt;visibility:visible">
            <v:imagedata r:id="rId24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468">
        <w:rPr>
          <w:rFonts w:ascii="Times New Roman" w:hAnsi="Times New Roman" w:cs="Times New Roman"/>
          <w:b/>
          <w:bCs/>
          <w:sz w:val="24"/>
          <w:szCs w:val="24"/>
          <w:u w:val="single"/>
        </w:rPr>
        <w:t>ne demek?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a)Sabah saat 8’de kahvaltı yaparım.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b)Sabah saat 7’de uyanırım.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c)Sabah saat 7’de otobüse binerim.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d)Sabah saat 8 de uyanırım.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2356" w:rsidRPr="009C6468" w:rsidRDefault="00082356" w:rsidP="00E2767A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C6468">
        <w:rPr>
          <w:rFonts w:ascii="Times New Roman" w:hAnsi="Times New Roman" w:cs="Times New Roman"/>
          <w:b/>
          <w:bCs/>
          <w:sz w:val="24"/>
          <w:szCs w:val="24"/>
          <w:u w:val="single"/>
        </w:rPr>
        <w:t>10-Aşağıdaki resimde anlatılmak istenen nedir?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0DFE">
        <w:rPr>
          <w:rFonts w:ascii="Times New Roman" w:hAnsi="Times New Roman" w:cs="Times New Roman"/>
          <w:sz w:val="24"/>
          <w:szCs w:val="24"/>
        </w:rPr>
        <w:t xml:space="preserve"> 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4" o:spid="_x0000_i1045" type="#_x0000_t75" style="width:153.75pt;height:113.25pt;visibility:visible">
            <v:imagedata r:id="rId25" o:title=""/>
          </v:shape>
        </w:pic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a)Babam hızlıdır.      b)Babam heyecanlıdır.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c)Babam acelecidir.  d)Babam paniktir.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</w:t>
      </w:r>
      <w:r w:rsidRPr="009C6468">
        <w:rPr>
          <w:rFonts w:ascii="Times New Roman" w:hAnsi="Times New Roman" w:cs="Times New Roman"/>
          <w:sz w:val="24"/>
          <w:szCs w:val="24"/>
        </w:rPr>
        <w:t xml:space="preserve"> </w:t>
      </w:r>
      <w:r w:rsidRPr="00FD3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7" o:spid="_x0000_i1046" type="#_x0000_t75" style="width:145.5pt;height:33pt;visibility:visible">
            <v:imagedata r:id="rId26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Türkçeleri aşağıdakilerden hangisinde sırasıyla doğru olarak verilmiştir?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a)Mutlu ,hüzünlü,başarılı  b)Sabırlı,aceleci,tembel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c)Çirkin,zayıf,zengin        d)Mutsuz,başarılı,şişman</w:t>
      </w:r>
    </w:p>
    <w:p w:rsidR="0008235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2356" w:rsidRPr="006F39F8" w:rsidRDefault="00082356" w:rsidP="006F39F8">
      <w:pPr>
        <w:autoSpaceDE w:val="0"/>
        <w:autoSpaceDN w:val="0"/>
        <w:adjustRightInd w:val="0"/>
        <w:jc w:val="center"/>
        <w:rPr>
          <w:sz w:val="32"/>
          <w:szCs w:val="32"/>
          <w:u w:val="single"/>
        </w:rPr>
      </w:pPr>
      <w:r w:rsidRPr="006F39F8">
        <w:rPr>
          <w:sz w:val="32"/>
          <w:szCs w:val="32"/>
          <w:u w:val="single"/>
        </w:rPr>
        <w:t xml:space="preserve">... </w:t>
      </w:r>
      <w:r w:rsidRPr="006F39F8">
        <w:rPr>
          <w:rFonts w:ascii="Arial" w:hAnsi="Arial" w:cs="Arial"/>
          <w:sz w:val="32"/>
          <w:szCs w:val="32"/>
          <w:u w:val="single"/>
        </w:rPr>
        <w:t>التوفيق</w:t>
      </w:r>
      <w:r w:rsidRPr="006F39F8">
        <w:rPr>
          <w:sz w:val="32"/>
          <w:szCs w:val="32"/>
          <w:u w:val="single"/>
        </w:rPr>
        <w:t xml:space="preserve"> </w:t>
      </w:r>
      <w:r w:rsidRPr="006F39F8">
        <w:rPr>
          <w:rFonts w:ascii="Arial" w:hAnsi="Arial" w:cs="Arial"/>
          <w:sz w:val="32"/>
          <w:szCs w:val="32"/>
          <w:u w:val="single"/>
        </w:rPr>
        <w:t>لك</w:t>
      </w:r>
      <w:r w:rsidRPr="006F39F8">
        <w:rPr>
          <w:sz w:val="32"/>
          <w:szCs w:val="32"/>
          <w:u w:val="single"/>
        </w:rPr>
        <w:t xml:space="preserve"> </w:t>
      </w:r>
      <w:r w:rsidRPr="006F39F8">
        <w:rPr>
          <w:rFonts w:ascii="Arial" w:hAnsi="Arial" w:cs="Arial"/>
          <w:sz w:val="32"/>
          <w:szCs w:val="32"/>
          <w:u w:val="single"/>
        </w:rPr>
        <w:t>اتمنى</w:t>
      </w:r>
      <w:r w:rsidRPr="006F39F8">
        <w:rPr>
          <w:sz w:val="32"/>
          <w:szCs w:val="32"/>
          <w:u w:val="single"/>
        </w:rPr>
        <w:t xml:space="preserve"> </w:t>
      </w:r>
      <w:r w:rsidRPr="006F39F8">
        <w:rPr>
          <w:u w:val="single"/>
        </w:rPr>
        <w:t>ELİF FİLİK PARMAKSIZ</w:t>
      </w:r>
    </w:p>
    <w:p w:rsidR="00082356" w:rsidRDefault="00082356" w:rsidP="00530107">
      <w:pPr>
        <w:jc w:val="center"/>
        <w:rPr>
          <w:b/>
          <w:bCs/>
        </w:rPr>
      </w:pPr>
      <w:hyperlink r:id="rId27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082356" w:rsidRPr="00E61E46" w:rsidRDefault="00082356" w:rsidP="00E276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82356" w:rsidRPr="00E61E46" w:rsidSect="009369EC">
      <w:pgSz w:w="11906" w:h="16838" w:code="9"/>
      <w:pgMar w:top="340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73FCA"/>
    <w:multiLevelType w:val="hybridMultilevel"/>
    <w:tmpl w:val="A948C4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C22FF"/>
    <w:multiLevelType w:val="hybridMultilevel"/>
    <w:tmpl w:val="710C7A6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00406D"/>
    <w:multiLevelType w:val="hybridMultilevel"/>
    <w:tmpl w:val="DD1056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E1A84"/>
    <w:multiLevelType w:val="hybridMultilevel"/>
    <w:tmpl w:val="8F38CA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CA1"/>
    <w:rsid w:val="00067CA1"/>
    <w:rsid w:val="00082356"/>
    <w:rsid w:val="0027593D"/>
    <w:rsid w:val="002E16BB"/>
    <w:rsid w:val="00430DFE"/>
    <w:rsid w:val="00530107"/>
    <w:rsid w:val="005F01F4"/>
    <w:rsid w:val="006853C5"/>
    <w:rsid w:val="00691587"/>
    <w:rsid w:val="006F39F8"/>
    <w:rsid w:val="00761E60"/>
    <w:rsid w:val="0081505F"/>
    <w:rsid w:val="00863C45"/>
    <w:rsid w:val="008D119C"/>
    <w:rsid w:val="009369EC"/>
    <w:rsid w:val="009C6468"/>
    <w:rsid w:val="00A82502"/>
    <w:rsid w:val="00BA69F4"/>
    <w:rsid w:val="00E2767A"/>
    <w:rsid w:val="00E61E46"/>
    <w:rsid w:val="00EC14DB"/>
    <w:rsid w:val="00FD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93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67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7C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67CA1"/>
    <w:pPr>
      <w:ind w:left="720"/>
    </w:pPr>
  </w:style>
  <w:style w:type="character" w:styleId="Hyperlink">
    <w:name w:val="Hyperlink"/>
    <w:basedOn w:val="DefaultParagraphFont"/>
    <w:uiPriority w:val="99"/>
    <w:rsid w:val="005301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61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2</Pages>
  <Words>346</Words>
  <Characters>1974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ELİF</dc:creator>
  <cp:keywords>www.sorubak.com</cp:keywords>
  <dc:description/>
  <cp:lastModifiedBy>edanur</cp:lastModifiedBy>
  <cp:revision>9</cp:revision>
  <dcterms:created xsi:type="dcterms:W3CDTF">2016-04-03T09:50:00Z</dcterms:created>
  <dcterms:modified xsi:type="dcterms:W3CDTF">2016-04-09T16:16:00Z</dcterms:modified>
</cp:coreProperties>
</file>