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10881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0A0"/>
      </w:tblPr>
      <w:tblGrid>
        <w:gridCol w:w="5778"/>
        <w:gridCol w:w="5103"/>
      </w:tblGrid>
      <w:tr w:rsidR="00B33AC0" w:rsidRPr="00494DF4">
        <w:trPr>
          <w:trHeight w:val="699"/>
        </w:trPr>
        <w:tc>
          <w:tcPr>
            <w:tcW w:w="10881" w:type="dxa"/>
            <w:gridSpan w:val="2"/>
          </w:tcPr>
          <w:p w:rsidR="00B33AC0" w:rsidRPr="003C1078" w:rsidRDefault="00B33AC0" w:rsidP="004779BE">
            <w:pPr>
              <w:spacing w:after="0" w:line="240" w:lineRule="auto"/>
              <w:rPr>
                <w:b/>
                <w:bCs/>
              </w:rPr>
            </w:pPr>
            <w:r w:rsidRPr="003C1078">
              <w:rPr>
                <w:b/>
                <w:bCs/>
              </w:rPr>
              <w:t>AD-SOYAD:</w:t>
            </w:r>
          </w:p>
          <w:p w:rsidR="00B33AC0" w:rsidRPr="003C1078" w:rsidRDefault="00B33AC0" w:rsidP="004779BE">
            <w:pPr>
              <w:spacing w:after="0" w:line="240" w:lineRule="auto"/>
              <w:rPr>
                <w:b/>
                <w:bCs/>
              </w:rPr>
            </w:pPr>
            <w:r w:rsidRPr="003C1078">
              <w:rPr>
                <w:b/>
                <w:bCs/>
              </w:rPr>
              <w:t>SINIFI:</w:t>
            </w:r>
          </w:p>
          <w:p w:rsidR="00B33AC0" w:rsidRPr="00494DF4" w:rsidRDefault="00B33AC0" w:rsidP="005104D4">
            <w:pPr>
              <w:spacing w:after="0" w:line="240" w:lineRule="auto"/>
              <w:rPr>
                <w:b/>
                <w:bCs/>
                <w:color w:val="FF0000"/>
              </w:rPr>
            </w:pPr>
            <w:r w:rsidRPr="003C1078">
              <w:rPr>
                <w:b/>
                <w:bCs/>
              </w:rPr>
              <w:t xml:space="preserve">NO:                                     </w:t>
            </w:r>
            <w:r w:rsidRPr="003C1078">
              <w:rPr>
                <w:b/>
                <w:bCs/>
                <w:sz w:val="24"/>
                <w:szCs w:val="24"/>
              </w:rPr>
              <w:t>TURGUT ÖZAL ORTAOKULU 7. SINIFLAR MATEMATİK 2.DÖNEM 1. YAZILI</w:t>
            </w:r>
          </w:p>
        </w:tc>
      </w:tr>
      <w:tr w:rsidR="00B33AC0" w:rsidRPr="004779BE">
        <w:trPr>
          <w:trHeight w:val="3864"/>
        </w:trPr>
        <w:tc>
          <w:tcPr>
            <w:tcW w:w="5778" w:type="dxa"/>
          </w:tcPr>
          <w:p w:rsidR="00B33AC0" w:rsidRPr="004779BE" w:rsidRDefault="00B33AC0" w:rsidP="004779BE">
            <w:pPr>
              <w:spacing w:after="0" w:line="240" w:lineRule="auto"/>
            </w:pPr>
            <w:r>
              <w:t>1.(10 puan)</w:t>
            </w:r>
          </w:p>
          <w:p w:rsidR="00B33AC0" w:rsidRPr="004779BE" w:rsidRDefault="00B33AC0" w:rsidP="004779B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63.25pt;height:138.75pt;visibility:visible">
                  <v:imagedata r:id="rId5" o:title=""/>
                </v:shape>
              </w:pict>
            </w:r>
          </w:p>
          <w:p w:rsidR="00B33AC0" w:rsidRPr="004779BE" w:rsidRDefault="00B33AC0" w:rsidP="004779BE">
            <w:pPr>
              <w:spacing w:after="0" w:line="240" w:lineRule="auto"/>
            </w:pPr>
          </w:p>
          <w:p w:rsidR="00B33AC0" w:rsidRPr="004779BE" w:rsidRDefault="00B33AC0" w:rsidP="004779BE">
            <w:pPr>
              <w:spacing w:after="0" w:line="240" w:lineRule="auto"/>
            </w:pPr>
          </w:p>
        </w:tc>
        <w:tc>
          <w:tcPr>
            <w:tcW w:w="5103" w:type="dxa"/>
          </w:tcPr>
          <w:p w:rsidR="00B33AC0" w:rsidRPr="004779BE" w:rsidRDefault="00B33AC0" w:rsidP="005104D4">
            <w:pPr>
              <w:pStyle w:val="ListParagraph"/>
              <w:spacing w:after="0" w:line="240" w:lineRule="auto"/>
              <w:ind w:left="0"/>
            </w:pPr>
            <w:r>
              <w:t>2.</w:t>
            </w:r>
            <w:r w:rsidRPr="004779BE">
              <w:t xml:space="preserve">Aşağıda a açısının ölçüsü </w:t>
            </w:r>
            <w:r w:rsidRPr="003C1078">
              <w:rPr>
                <w:b/>
                <w:bCs/>
              </w:rPr>
              <w:t>57°</w:t>
            </w:r>
            <w:r w:rsidRPr="004779BE">
              <w:t xml:space="preserve"> olarak verilmiştir. Bu bilgilere </w:t>
            </w:r>
            <w:r>
              <w:t>diğer açıları bulunuz.(10 puan)</w:t>
            </w:r>
          </w:p>
          <w:p w:rsidR="00B33AC0" w:rsidRPr="004779BE" w:rsidRDefault="00B33AC0" w:rsidP="004779BE">
            <w:pPr>
              <w:spacing w:after="0" w:line="240" w:lineRule="auto"/>
            </w:pPr>
            <w:r w:rsidRPr="004779BE">
              <w:rPr>
                <w:rFonts w:eastAsia="Times New Roman" w:cs="Times New Roman"/>
              </w:rPr>
              <w:object w:dxaOrig="4665" w:dyaOrig="3600">
                <v:shape id="_x0000_i1026" type="#_x0000_t75" style="width:214.5pt;height:126pt" o:ole="">
                  <v:imagedata r:id="rId6" o:title=""/>
                </v:shape>
                <o:OLEObject Type="Embed" ProgID="Paint.Picture" ShapeID="_x0000_i1026" DrawAspect="Content" ObjectID="_1551726220" r:id="rId7"/>
              </w:object>
            </w:r>
          </w:p>
          <w:p w:rsidR="00B33AC0" w:rsidRPr="005104D4" w:rsidRDefault="00B33AC0" w:rsidP="004779BE">
            <w:pPr>
              <w:spacing w:after="0" w:line="240" w:lineRule="auto"/>
              <w:rPr>
                <w:b/>
                <w:bCs/>
              </w:rPr>
            </w:pPr>
            <w:r w:rsidRPr="005104D4">
              <w:rPr>
                <w:b/>
                <w:bCs/>
                <w:sz w:val="24"/>
                <w:szCs w:val="24"/>
              </w:rPr>
              <w:t>b=…….c=……d</w:t>
            </w:r>
            <w:r>
              <w:rPr>
                <w:b/>
                <w:bCs/>
                <w:sz w:val="24"/>
                <w:szCs w:val="24"/>
              </w:rPr>
              <w:t>=…..         e=……       f=…….</w:t>
            </w:r>
          </w:p>
        </w:tc>
      </w:tr>
      <w:tr w:rsidR="00B33AC0" w:rsidRPr="004779BE">
        <w:trPr>
          <w:trHeight w:val="3948"/>
        </w:trPr>
        <w:tc>
          <w:tcPr>
            <w:tcW w:w="10881" w:type="dxa"/>
            <w:gridSpan w:val="2"/>
          </w:tcPr>
          <w:p w:rsidR="00B33AC0" w:rsidRPr="004779BE" w:rsidRDefault="00B33AC0" w:rsidP="00366FB1">
            <w:pPr>
              <w:pStyle w:val="ListParagraph"/>
              <w:spacing w:after="0" w:line="240" w:lineRule="auto"/>
              <w:ind w:left="0"/>
            </w:pPr>
            <w:r>
              <w:t>3.</w:t>
            </w:r>
            <w:r w:rsidRPr="004779BE">
              <w:t>Aşağıda verilen</w:t>
            </w:r>
            <w:r>
              <w:t xml:space="preserve"> çemberlerin Çevre uzunluğunu</w:t>
            </w:r>
            <w:r w:rsidRPr="004779BE">
              <w:t xml:space="preserve"> hesaplayınız. (π=3 alınız.) </w:t>
            </w:r>
            <w:r>
              <w:t>(10 puan)</w:t>
            </w:r>
          </w:p>
          <w:p w:rsidR="00B33AC0" w:rsidRPr="004779BE" w:rsidRDefault="00B33AC0" w:rsidP="00F638B7">
            <w:pPr>
              <w:pStyle w:val="ListParagraph"/>
              <w:tabs>
                <w:tab w:val="left" w:pos="8055"/>
              </w:tabs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82.75pt;margin-top:3.8pt;width:0;height:179.25pt;flip:y;z-index:251655168" o:connectortype="straight"/>
              </w:pict>
            </w:r>
            <w:r>
              <w:rPr>
                <w:noProof/>
                <w:lang w:eastAsia="tr-TR"/>
              </w:rPr>
              <w:pict>
                <v:shape id="_x0000_i1027" type="#_x0000_t75" style="width:127.5pt;height:162pt;visibility:visible">
                  <v:imagedata r:id="rId8" o:title="" cropright="49563f" gain="109227f"/>
                </v:shape>
              </w:pict>
            </w:r>
            <w:r>
              <w:rPr>
                <w:noProof/>
                <w:lang w:eastAsia="tr-TR"/>
              </w:rPr>
              <w:pict>
                <v:shape id="_x0000_i1028" type="#_x0000_t75" style="width:126.75pt;height:162pt;visibility:visible">
                  <v:imagedata r:id="rId8" o:title="" cropleft="24369f" cropright="24350f" gain="109227f"/>
                </v:shape>
              </w:pict>
            </w:r>
          </w:p>
        </w:tc>
      </w:tr>
      <w:tr w:rsidR="00B33AC0" w:rsidRPr="004779BE">
        <w:trPr>
          <w:trHeight w:val="3664"/>
        </w:trPr>
        <w:tc>
          <w:tcPr>
            <w:tcW w:w="5778" w:type="dxa"/>
          </w:tcPr>
          <w:p w:rsidR="00B33AC0" w:rsidRPr="004779BE" w:rsidRDefault="00B33AC0" w:rsidP="00366FB1">
            <w:pPr>
              <w:pStyle w:val="ListParagraph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pict>
                <v:shape id="_x0000_s1027" type="#_x0000_t75" style="position:absolute;margin-left:45.9pt;margin-top:5.25pt;width:216.75pt;height:175.5pt;z-index:251654144;visibility:visible;mso-position-horizontal-relative:margin;mso-position-vertical-relative:margin">
                  <v:imagedata r:id="rId9" o:title="" gain="109227f"/>
                  <w10:wrap type="square" anchorx="margin" anchory="margin"/>
                </v:shape>
              </w:pict>
            </w:r>
            <w:r>
              <w:t>4.(5P)</w:t>
            </w:r>
          </w:p>
          <w:p w:rsidR="00B33AC0" w:rsidRPr="004779BE" w:rsidRDefault="00B33AC0" w:rsidP="004779B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rect id="_x0000_s1028" style="position:absolute;margin-left:196.5pt;margin-top:138.15pt;width:55.5pt;height:30pt;z-index:251664384" stroked="f"/>
              </w:pict>
            </w:r>
          </w:p>
        </w:tc>
        <w:tc>
          <w:tcPr>
            <w:tcW w:w="5103" w:type="dxa"/>
          </w:tcPr>
          <w:p w:rsidR="00B33AC0" w:rsidRDefault="00B33AC0" w:rsidP="00627A46">
            <w:pPr>
              <w:pStyle w:val="ListParagraph"/>
              <w:spacing w:after="0" w:line="240" w:lineRule="auto"/>
              <w:ind w:left="0"/>
            </w:pPr>
            <w:r>
              <w:t>5.(5 puan)</w:t>
            </w:r>
          </w:p>
          <w:p w:rsidR="00B33AC0" w:rsidRPr="004779BE" w:rsidRDefault="00B33AC0" w:rsidP="00627A46">
            <w:pPr>
              <w:pStyle w:val="ListParagraph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pict>
                <v:rect id="_x0000_s1029" style="position:absolute;margin-left:54.6pt;margin-top:123.15pt;width:50.25pt;height:27pt;z-index:251663360"/>
              </w:pict>
            </w:r>
            <w:r>
              <w:rPr>
                <w:noProof/>
                <w:lang w:eastAsia="tr-TR"/>
              </w:rPr>
              <w:pict>
                <v:shape id="_x0000_i1029" type="#_x0000_t75" style="width:158.25pt;height:150.75pt;visibility:visible">
                  <v:imagedata r:id="rId10" o:title="" croptop="2415f" cropbottom="-472f" cropleft="4564f" cropright="2397f"/>
                </v:shape>
              </w:pict>
            </w:r>
          </w:p>
        </w:tc>
      </w:tr>
      <w:tr w:rsidR="00B33AC0" w:rsidRPr="004779BE">
        <w:trPr>
          <w:trHeight w:val="2974"/>
        </w:trPr>
        <w:tc>
          <w:tcPr>
            <w:tcW w:w="10881" w:type="dxa"/>
            <w:gridSpan w:val="2"/>
          </w:tcPr>
          <w:p w:rsidR="00B33AC0" w:rsidRPr="004779BE" w:rsidRDefault="00B33AC0" w:rsidP="004779B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0" type="#_x0000_t75" style="position:absolute;margin-left:308.6pt;margin-top:6.75pt;width:184.5pt;height:108.75pt;z-index:251653120;mso-position-horizontal-relative:margin;mso-position-vertical-relative:margin">
                  <v:imagedata r:id="rId11" o:title="" gain="1.25"/>
                  <w10:wrap type="square" anchorx="margin" anchory="margin"/>
                </v:shape>
                <o:OLEObject Type="Embed" ProgID="PBrush" ShapeID="_x0000_s1030" DrawAspect="Content" ObjectID="_1551726222" r:id="rId12"/>
              </w:pict>
            </w:r>
            <w:r>
              <w:rPr>
                <w:b/>
                <w:bCs/>
              </w:rPr>
              <w:t>6</w:t>
            </w:r>
            <w:r w:rsidRPr="004779BE">
              <w:rPr>
                <w:b/>
                <w:bCs/>
              </w:rPr>
              <w:t xml:space="preserve">. </w:t>
            </w:r>
            <w:r w:rsidRPr="004779BE">
              <w:t xml:space="preserve">Aşağıda </w:t>
            </w:r>
            <w:r>
              <w:t>istenen açıları bulunuz.(5 Puan)</w:t>
            </w:r>
          </w:p>
          <w:p w:rsidR="00B33AC0" w:rsidRPr="004779BE" w:rsidRDefault="00B33AC0" w:rsidP="004779B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282pt;margin-top:1.7pt;width:0;height:133.5pt;flip:y;z-index:251656192" o:connectortype="straight"/>
              </w:pict>
            </w:r>
            <w:r w:rsidRPr="004779BE">
              <w:rPr>
                <w:rFonts w:eastAsia="Times New Roman" w:cs="Times New Roman"/>
              </w:rPr>
              <w:object w:dxaOrig="2655" w:dyaOrig="2430">
                <v:shape id="_x0000_i1032" type="#_x0000_t75" style="width:159pt;height:121.5pt" o:ole="">
                  <v:imagedata r:id="rId13" o:title="" gain="109227f"/>
                </v:shape>
                <o:OLEObject Type="Embed" ProgID="Paint.Picture" ShapeID="_x0000_i1032" DrawAspect="Content" ObjectID="_1551726221" r:id="rId14"/>
              </w:object>
            </w:r>
          </w:p>
          <w:p w:rsidR="00B33AC0" w:rsidRPr="004779BE" w:rsidRDefault="00B33AC0" w:rsidP="004779BE">
            <w:pPr>
              <w:spacing w:after="0" w:line="240" w:lineRule="auto"/>
            </w:pPr>
          </w:p>
        </w:tc>
      </w:tr>
      <w:tr w:rsidR="00B33AC0" w:rsidRPr="004779BE">
        <w:trPr>
          <w:trHeight w:val="4108"/>
        </w:trPr>
        <w:tc>
          <w:tcPr>
            <w:tcW w:w="5778" w:type="dxa"/>
          </w:tcPr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  <w:r>
              <w:t>7.(10 puan)</w:t>
            </w:r>
          </w:p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  <w:r>
              <w:rPr>
                <w:noProof/>
                <w:lang w:eastAsia="tr-TR"/>
              </w:rPr>
              <w:pict>
                <v:shape id="_x0000_i1033" type="#_x0000_t75" style="width:257.25pt;height:154.5pt;visibility:visible">
                  <v:imagedata r:id="rId15" o:title="" gain="2.5" blacklevel="-6554f"/>
                </v:shape>
              </w:pict>
            </w:r>
          </w:p>
        </w:tc>
        <w:tc>
          <w:tcPr>
            <w:tcW w:w="5103" w:type="dxa"/>
          </w:tcPr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  <w:r>
              <w:t>8.</w:t>
            </w:r>
            <w:r w:rsidRPr="004779BE">
              <w:t xml:space="preserve"> Aşağıda verilen</w:t>
            </w:r>
            <w:r>
              <w:t xml:space="preserve"> yarıçapı 5 cm olan çemberde YL </w:t>
            </w:r>
            <w:r w:rsidRPr="004779BE">
              <w:t>yayının uzunluğunu</w:t>
            </w:r>
            <w:r>
              <w:t xml:space="preserve"> hesaplayınız. (π=3 alınız.) (10 puan)</w:t>
            </w:r>
          </w:p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  <w:r>
              <w:rPr>
                <w:noProof/>
                <w:lang w:eastAsia="tr-TR"/>
              </w:rPr>
              <w:pict>
                <v:shape id="Resim 7" o:spid="_x0000_i1034" type="#_x0000_t75" alt="http://www.matematikciler.org/images/7/cember-parcasi-yayi-uzunlugu-ornek.jpg" style="width:135.75pt;height:138pt;visibility:visible">
                  <v:imagedata r:id="rId16" o:title="" gain="2.5" blacklevel="-13107f"/>
                </v:shape>
              </w:pict>
            </w:r>
          </w:p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</w:p>
        </w:tc>
      </w:tr>
      <w:tr w:rsidR="00B33AC0" w:rsidRPr="004779BE">
        <w:trPr>
          <w:trHeight w:val="4250"/>
        </w:trPr>
        <w:tc>
          <w:tcPr>
            <w:tcW w:w="10881" w:type="dxa"/>
            <w:gridSpan w:val="2"/>
          </w:tcPr>
          <w:p w:rsidR="00B33AC0" w:rsidRDefault="00B33AC0" w:rsidP="00F526F5">
            <w:pPr>
              <w:pStyle w:val="ListParagraph"/>
              <w:spacing w:after="0" w:line="360" w:lineRule="auto"/>
              <w:ind w:left="0"/>
            </w:pPr>
            <w:r>
              <w:rPr>
                <w:noProof/>
                <w:lang w:eastAsia="tr-TR"/>
              </w:rPr>
              <w:pict>
                <v:shape id="_x0000_s1032" type="#_x0000_t32" style="position:absolute;margin-left:222.75pt;margin-top:-.5pt;width:0;height:213.75pt;z-index:251657216;mso-position-horizontal-relative:text;mso-position-vertical-relative:text" o:connectortype="straight"/>
              </w:pict>
            </w:r>
            <w:r>
              <w:t>9.     (10 puan)                                                                                       10. Doğru orantılı olanları işaretleyiniz.</w:t>
            </w:r>
            <w:r>
              <w:tab/>
              <w:t>(10 puan)</w:t>
            </w:r>
          </w:p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  <w:r>
              <w:rPr>
                <w:noProof/>
                <w:lang w:eastAsia="tr-TR"/>
              </w:rPr>
              <w:pict>
                <v:shape id="_x0000_s1033" type="#_x0000_t75" style="position:absolute;margin-left:223.65pt;margin-top:20.35pt;width:312.5pt;height:163.5pt;z-index:251652096;visibility:visible;mso-position-horizontal-relative:margin;mso-position-vertical-relative:margin">
                  <v:imagedata r:id="rId17" o:title="" gain="109227f" blacklevel="-6554f"/>
                  <w10:wrap type="square" anchorx="margin" anchory="margin"/>
                </v:shape>
              </w:pict>
            </w:r>
            <w:r>
              <w:rPr>
                <w:noProof/>
                <w:lang w:eastAsia="tr-TR"/>
              </w:rPr>
              <w:pict>
                <v:shape id="_x0000_i1035" type="#_x0000_t75" style="width:219.75pt;height:32.25pt;visibility:visible">
                  <v:imagedata r:id="rId18" o:title=""/>
                </v:shape>
              </w:pict>
            </w:r>
          </w:p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</w:p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</w:p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</w:p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  <w:r>
              <w:rPr>
                <w:noProof/>
                <w:lang w:eastAsia="tr-TR"/>
              </w:rPr>
              <w:pict>
                <v:shape id="_x0000_i1036" type="#_x0000_t75" style="width:204.75pt;height:28.5pt;visibility:visible">
                  <v:imagedata r:id="rId19" o:title=""/>
                </v:shape>
              </w:pict>
            </w:r>
          </w:p>
          <w:p w:rsidR="00B33AC0" w:rsidRDefault="00B33AC0" w:rsidP="00F526F5">
            <w:pPr>
              <w:pStyle w:val="ListParagraph"/>
              <w:spacing w:after="0" w:line="360" w:lineRule="auto"/>
              <w:ind w:left="0"/>
            </w:pPr>
            <w:bookmarkStart w:id="0" w:name="_GoBack"/>
            <w:bookmarkEnd w:id="0"/>
          </w:p>
        </w:tc>
      </w:tr>
      <w:tr w:rsidR="00B33AC0" w:rsidRPr="004779BE">
        <w:trPr>
          <w:trHeight w:val="4250"/>
        </w:trPr>
        <w:tc>
          <w:tcPr>
            <w:tcW w:w="5778" w:type="dxa"/>
          </w:tcPr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  <w:r>
              <w:rPr>
                <w:noProof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34" type="#_x0000_t176" style="position:absolute;margin-left:68.25pt;margin-top:143.4pt;width:64.5pt;height:15.75pt;z-index:2516582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35" type="#_x0000_t176" style="position:absolute;margin-left:68.25pt;margin-top:165.9pt;width:64.5pt;height:15.75pt;z-index:25165926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36" type="#_x0000_t176" style="position:absolute;margin-left:68.25pt;margin-top:188.4pt;width:64.5pt;height:15.75pt;z-index:25166028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37" type="#_x0000_t176" style="position:absolute;margin-left:68.25pt;margin-top:210.9pt;width:64.5pt;height:15.75pt;z-index:25166131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Resim 1" o:spid="_x0000_s1038" type="#_x0000_t75" style="position:absolute;margin-left:-5.15pt;margin-top:44.25pt;width:288.35pt;height:184.75pt;z-index:251651072;visibility:visible;mso-position-horizontal-relative:margin;mso-position-vertical-relative:margin">
                  <v:imagedata r:id="rId20" o:title="" gain="109227f"/>
                  <w10:wrap type="square" anchorx="margin" anchory="margin"/>
                </v:shape>
              </w:pict>
            </w:r>
            <w:r>
              <w:t>11.Boşluklara gelmesi gereken uygun eşleştirmeleri yapınız.(5P)</w:t>
            </w:r>
          </w:p>
          <w:p w:rsidR="00B33AC0" w:rsidRPr="004779BE" w:rsidRDefault="00B33AC0" w:rsidP="00B94C19">
            <w:pPr>
              <w:pStyle w:val="ListParagraph"/>
              <w:spacing w:after="0" w:line="360" w:lineRule="auto"/>
              <w:ind w:left="0"/>
            </w:pPr>
          </w:p>
        </w:tc>
        <w:tc>
          <w:tcPr>
            <w:tcW w:w="5103" w:type="dxa"/>
          </w:tcPr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  <w:r>
              <w:t>12.(10 puan)</w:t>
            </w:r>
          </w:p>
          <w:p w:rsidR="00B33AC0" w:rsidRDefault="00B33AC0" w:rsidP="00B94C19">
            <w:pPr>
              <w:pStyle w:val="ListParagraph"/>
              <w:spacing w:after="0" w:line="360" w:lineRule="auto"/>
              <w:ind w:left="0"/>
            </w:pPr>
            <w:r>
              <w:rPr>
                <w:noProof/>
                <w:lang w:eastAsia="tr-TR"/>
              </w:rPr>
              <w:pict>
                <v:shape id="_x0000_s1039" type="#_x0000_t32" style="position:absolute;margin-left:125.85pt;margin-top:1.1pt;width:0;height:213pt;z-index:251662336" o:connectortype="straight"/>
              </w:pict>
            </w:r>
            <w:r>
              <w:rPr>
                <w:noProof/>
                <w:lang w:eastAsia="tr-TR"/>
              </w:rPr>
              <w:pict>
                <v:shape id="_x0000_i1037" type="#_x0000_t75" style="width:249pt;height:105.75pt;visibility:visible">
                  <v:imagedata r:id="rId21" o:title=""/>
                </v:shape>
              </w:pict>
            </w:r>
          </w:p>
          <w:p w:rsidR="00B33AC0" w:rsidRPr="004779BE" w:rsidRDefault="00B33AC0" w:rsidP="00B94C19">
            <w:pPr>
              <w:pStyle w:val="ListParagraph"/>
              <w:spacing w:after="0" w:line="360" w:lineRule="auto"/>
              <w:ind w:left="0"/>
            </w:pPr>
          </w:p>
        </w:tc>
      </w:tr>
    </w:tbl>
    <w:p w:rsidR="00B33AC0" w:rsidRPr="001F11C8" w:rsidRDefault="00B33AC0" w:rsidP="003C1078">
      <w:pPr>
        <w:pStyle w:val="Title"/>
        <w:jc w:val="left"/>
        <w:rPr>
          <w:sz w:val="22"/>
          <w:szCs w:val="22"/>
        </w:rPr>
      </w:pPr>
      <w:r w:rsidRPr="001F11C8">
        <w:rPr>
          <w:sz w:val="22"/>
          <w:szCs w:val="22"/>
        </w:rPr>
        <w:t>Not: Süre 40 dakikadır. Soruların cevap değerleri soru üzerinde belirtilmiştir. Başarılar</w:t>
      </w:r>
    </w:p>
    <w:p w:rsidR="00B33AC0" w:rsidRPr="001F11C8" w:rsidRDefault="00B33AC0" w:rsidP="003C1078">
      <w:pPr>
        <w:pStyle w:val="Title"/>
        <w:jc w:val="left"/>
        <w:rPr>
          <w:sz w:val="22"/>
          <w:szCs w:val="22"/>
        </w:rPr>
      </w:pP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  <w:t xml:space="preserve">    Ferhat EMER</w:t>
      </w:r>
    </w:p>
    <w:p w:rsidR="00B33AC0" w:rsidRPr="001F11C8" w:rsidRDefault="00B33AC0" w:rsidP="003C1078">
      <w:pPr>
        <w:pStyle w:val="Title"/>
        <w:jc w:val="left"/>
        <w:rPr>
          <w:sz w:val="22"/>
          <w:szCs w:val="22"/>
        </w:rPr>
      </w:pP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</w:r>
      <w:r w:rsidRPr="001F11C8">
        <w:rPr>
          <w:sz w:val="22"/>
          <w:szCs w:val="22"/>
        </w:rPr>
        <w:tab/>
        <w:t xml:space="preserve">         Matematik Öğretmeni</w:t>
      </w:r>
    </w:p>
    <w:sectPr w:rsidR="00B33AC0" w:rsidRPr="001F11C8" w:rsidSect="00A06A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81BF1"/>
    <w:multiLevelType w:val="hybridMultilevel"/>
    <w:tmpl w:val="8926126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944D3"/>
    <w:multiLevelType w:val="hybridMultilevel"/>
    <w:tmpl w:val="707E1666"/>
    <w:lvl w:ilvl="0" w:tplc="D8F02BEC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51CB0CFA"/>
    <w:multiLevelType w:val="hybridMultilevel"/>
    <w:tmpl w:val="D44AB846"/>
    <w:lvl w:ilvl="0" w:tplc="F0E28CFC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80E60"/>
    <w:multiLevelType w:val="hybridMultilevel"/>
    <w:tmpl w:val="8C2270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AC6"/>
    <w:rsid w:val="000413C3"/>
    <w:rsid w:val="000B2FA3"/>
    <w:rsid w:val="000F0902"/>
    <w:rsid w:val="00140241"/>
    <w:rsid w:val="00195787"/>
    <w:rsid w:val="001B79CF"/>
    <w:rsid w:val="001E1AA0"/>
    <w:rsid w:val="001F11C8"/>
    <w:rsid w:val="00211135"/>
    <w:rsid w:val="00280AB1"/>
    <w:rsid w:val="002B55BD"/>
    <w:rsid w:val="00366FB1"/>
    <w:rsid w:val="003C1078"/>
    <w:rsid w:val="003C3E44"/>
    <w:rsid w:val="003D5A48"/>
    <w:rsid w:val="004779BE"/>
    <w:rsid w:val="0048534C"/>
    <w:rsid w:val="00494DF4"/>
    <w:rsid w:val="004A5A3C"/>
    <w:rsid w:val="004D4984"/>
    <w:rsid w:val="005104D4"/>
    <w:rsid w:val="005B0B90"/>
    <w:rsid w:val="005B5A5B"/>
    <w:rsid w:val="006234A4"/>
    <w:rsid w:val="00627A46"/>
    <w:rsid w:val="006A0FAE"/>
    <w:rsid w:val="006A6819"/>
    <w:rsid w:val="006D0AEA"/>
    <w:rsid w:val="00790A22"/>
    <w:rsid w:val="007D5231"/>
    <w:rsid w:val="00895283"/>
    <w:rsid w:val="008A259B"/>
    <w:rsid w:val="008E577B"/>
    <w:rsid w:val="008F62ED"/>
    <w:rsid w:val="008F7C42"/>
    <w:rsid w:val="00917BBB"/>
    <w:rsid w:val="009F668B"/>
    <w:rsid w:val="00A06AC6"/>
    <w:rsid w:val="00A37834"/>
    <w:rsid w:val="00B33AC0"/>
    <w:rsid w:val="00B6015E"/>
    <w:rsid w:val="00B94C19"/>
    <w:rsid w:val="00CC3C93"/>
    <w:rsid w:val="00D3029A"/>
    <w:rsid w:val="00DD127F"/>
    <w:rsid w:val="00E50C0B"/>
    <w:rsid w:val="00E51D31"/>
    <w:rsid w:val="00E544AF"/>
    <w:rsid w:val="00F36607"/>
    <w:rsid w:val="00F526F5"/>
    <w:rsid w:val="00F638B7"/>
    <w:rsid w:val="00FE0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AA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06AC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06AC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D0AEA"/>
    <w:pPr>
      <w:spacing w:after="0" w:line="240" w:lineRule="auto"/>
    </w:pPr>
    <w:rPr>
      <w:rFonts w:ascii="Tahoma" w:hAnsi="Tahoma" w:cs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0AE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C1078"/>
    <w:pPr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C1078"/>
    <w:rPr>
      <w:rFonts w:ascii="Cambria" w:hAnsi="Cambria" w:cs="Cambria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97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150</Words>
  <Characters>858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AD-SOYAD:</dc:title>
  <dc:subject/>
  <dc:creator>Şahin x)</dc:creator>
  <cp:keywords/>
  <dc:description/>
  <cp:lastModifiedBy>edanur</cp:lastModifiedBy>
  <cp:revision>2</cp:revision>
  <dcterms:created xsi:type="dcterms:W3CDTF">2017-03-22T20:17:00Z</dcterms:created>
  <dcterms:modified xsi:type="dcterms:W3CDTF">2017-03-22T20:17:00Z</dcterms:modified>
</cp:coreProperties>
</file>