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0ED" w:rsidRPr="006A2864" w:rsidRDefault="00D570ED" w:rsidP="009E4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tabs>
          <w:tab w:val="left" w:pos="2516"/>
          <w:tab w:val="center" w:pos="7699"/>
        </w:tabs>
        <w:rPr>
          <w:b/>
          <w:szCs w:val="16"/>
          <w:lang w:val="en-GB"/>
        </w:rPr>
      </w:pPr>
      <w:r>
        <w:rPr>
          <w:b/>
          <w:szCs w:val="16"/>
          <w:lang w:val="en-GB"/>
        </w:rPr>
        <w:t xml:space="preserve">                                                              ÇANAKKALE GAZİ   ORTAOKULU   2016-2017   EĞİTİM-ÖĞRETİM YILI</w:t>
      </w:r>
      <w:r>
        <w:rPr>
          <w:b/>
          <w:szCs w:val="16"/>
          <w:lang w:val="en-GB"/>
        </w:rPr>
        <w:tab/>
      </w:r>
      <w:r>
        <w:rPr>
          <w:b/>
          <w:szCs w:val="16"/>
          <w:lang w:val="en-GB"/>
        </w:rPr>
        <w:tab/>
      </w:r>
    </w:p>
    <w:p w:rsidR="00D570ED" w:rsidRDefault="00D570ED" w:rsidP="009E4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szCs w:val="16"/>
          <w:lang w:val="en-GB"/>
        </w:rPr>
      </w:pPr>
      <w:r>
        <w:rPr>
          <w:b/>
          <w:szCs w:val="16"/>
          <w:lang w:val="en-GB"/>
        </w:rPr>
        <w:t>7</w:t>
      </w:r>
      <w:r w:rsidRPr="006A2864">
        <w:rPr>
          <w:b/>
          <w:szCs w:val="16"/>
          <w:lang w:val="en-GB"/>
        </w:rPr>
        <w:t>. SINIFLAR ÜNİTELENDİRİLMİŞ YILLIK DERS PLANI (1. DÖNEM)</w:t>
      </w:r>
    </w:p>
    <w:p w:rsidR="00D570ED" w:rsidRPr="006A2864" w:rsidRDefault="00D570ED" w:rsidP="009E451D">
      <w:pPr>
        <w:jc w:val="center"/>
        <w:rPr>
          <w:b/>
          <w:szCs w:val="16"/>
          <w:lang w:val="en-GB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9"/>
        <w:gridCol w:w="1000"/>
        <w:gridCol w:w="1143"/>
        <w:gridCol w:w="2553"/>
        <w:gridCol w:w="1792"/>
        <w:gridCol w:w="2842"/>
        <w:gridCol w:w="2483"/>
        <w:gridCol w:w="2637"/>
      </w:tblGrid>
      <w:tr w:rsidR="00D570ED" w:rsidRPr="000571BC" w:rsidTr="008734F5">
        <w:trPr>
          <w:trHeight w:val="232"/>
        </w:trPr>
        <w:tc>
          <w:tcPr>
            <w:tcW w:w="3252" w:type="dxa"/>
            <w:gridSpan w:val="3"/>
            <w:shd w:val="clear" w:color="auto" w:fill="FFFFFF"/>
          </w:tcPr>
          <w:p w:rsidR="00D570ED" w:rsidRPr="003A7FC8" w:rsidRDefault="00D570ED" w:rsidP="008734F5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TIME</w:t>
            </w:r>
            <w:r w:rsidRPr="003A7FC8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53" w:type="dxa"/>
            <w:vMerge w:val="restart"/>
            <w:shd w:val="clear" w:color="auto" w:fill="FFFFFF"/>
            <w:vAlign w:val="center"/>
          </w:tcPr>
          <w:p w:rsidR="00D570ED" w:rsidRPr="003A7FC8" w:rsidRDefault="00D570ED" w:rsidP="008734F5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D570ED" w:rsidRPr="003A7FC8" w:rsidRDefault="00D570ED" w:rsidP="008734F5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(HEDEF VE KAZANIMLAR)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92" w:type="dxa"/>
            <w:vMerge w:val="restart"/>
            <w:shd w:val="clear" w:color="auto" w:fill="FFFFFF"/>
            <w:vAlign w:val="center"/>
          </w:tcPr>
          <w:p w:rsidR="00D570ED" w:rsidRPr="003A7FC8" w:rsidRDefault="00D570ED" w:rsidP="008734F5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TOPICS</w:t>
            </w:r>
          </w:p>
          <w:p w:rsidR="00D570ED" w:rsidRPr="003A7FC8" w:rsidRDefault="00D570ED" w:rsidP="008734F5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(KONULAR)</w:t>
            </w:r>
            <w:r w:rsidRPr="003A7FC8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42" w:type="dxa"/>
            <w:vMerge w:val="restart"/>
            <w:shd w:val="clear" w:color="auto" w:fill="FFFFFF"/>
            <w:vAlign w:val="center"/>
          </w:tcPr>
          <w:p w:rsidR="00D570ED" w:rsidRPr="003A7FC8" w:rsidRDefault="00D570ED" w:rsidP="008734F5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D570ED" w:rsidRPr="003A7FC8" w:rsidRDefault="00D570ED" w:rsidP="008734F5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83" w:type="dxa"/>
            <w:vMerge w:val="restart"/>
            <w:shd w:val="clear" w:color="auto" w:fill="FFFFFF"/>
            <w:vAlign w:val="center"/>
          </w:tcPr>
          <w:p w:rsidR="00D570ED" w:rsidRPr="003A7FC8" w:rsidRDefault="00D570ED" w:rsidP="008734F5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D570ED" w:rsidRPr="003A7FC8" w:rsidRDefault="00D570ED" w:rsidP="008734F5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(KULLANILAN EĞİTİM</w:t>
            </w:r>
          </w:p>
          <w:p w:rsidR="00D570ED" w:rsidRPr="003A7FC8" w:rsidRDefault="00D570ED" w:rsidP="008734F5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637" w:type="dxa"/>
            <w:vMerge w:val="restart"/>
            <w:shd w:val="clear" w:color="auto" w:fill="FFFFFF"/>
            <w:vAlign w:val="center"/>
          </w:tcPr>
          <w:p w:rsidR="00D570ED" w:rsidRPr="003A7FC8" w:rsidRDefault="00D570ED" w:rsidP="008734F5">
            <w:pPr>
              <w:jc w:val="center"/>
              <w:rPr>
                <w:b/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D570ED" w:rsidRPr="003A7FC8" w:rsidRDefault="00D570ED" w:rsidP="008734F5">
            <w:pPr>
              <w:jc w:val="center"/>
              <w:rPr>
                <w:lang w:val="en-GB"/>
              </w:rPr>
            </w:pPr>
            <w:r w:rsidRPr="003A7FC8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D570ED" w:rsidRPr="000571BC" w:rsidTr="008734F5">
        <w:trPr>
          <w:trHeight w:val="970"/>
        </w:trPr>
        <w:tc>
          <w:tcPr>
            <w:tcW w:w="1109" w:type="dxa"/>
            <w:shd w:val="clear" w:color="auto" w:fill="FFFFFF"/>
            <w:vAlign w:val="center"/>
          </w:tcPr>
          <w:p w:rsidR="00D570ED" w:rsidRPr="003A7FC8" w:rsidRDefault="00D570ED" w:rsidP="008734F5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MONTH</w:t>
            </w:r>
            <w:r w:rsidRPr="003A7FC8">
              <w:rPr>
                <w:sz w:val="22"/>
                <w:szCs w:val="22"/>
                <w:lang w:val="en-GB"/>
              </w:rPr>
              <w:t xml:space="preserve"> (AY)</w:t>
            </w:r>
          </w:p>
        </w:tc>
        <w:tc>
          <w:tcPr>
            <w:tcW w:w="1000" w:type="dxa"/>
            <w:shd w:val="clear" w:color="auto" w:fill="FFFFFF"/>
            <w:vAlign w:val="center"/>
          </w:tcPr>
          <w:p w:rsidR="00D570ED" w:rsidRPr="003A7FC8" w:rsidRDefault="00D570ED" w:rsidP="008734F5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WEEK</w:t>
            </w:r>
            <w:r w:rsidRPr="003A7FC8">
              <w:rPr>
                <w:sz w:val="22"/>
                <w:szCs w:val="22"/>
                <w:lang w:val="en-GB"/>
              </w:rPr>
              <w:t xml:space="preserve"> </w:t>
            </w:r>
            <w:r w:rsidRPr="003A7FC8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43" w:type="dxa"/>
            <w:shd w:val="clear" w:color="auto" w:fill="FFFFFF"/>
            <w:vAlign w:val="center"/>
          </w:tcPr>
          <w:p w:rsidR="00D570ED" w:rsidRPr="003A7FC8" w:rsidRDefault="00D570ED" w:rsidP="008734F5">
            <w:pPr>
              <w:jc w:val="center"/>
              <w:rPr>
                <w:lang w:val="en-GB"/>
              </w:rPr>
            </w:pPr>
            <w:r w:rsidRPr="003A7FC8">
              <w:rPr>
                <w:b/>
                <w:sz w:val="22"/>
                <w:szCs w:val="22"/>
                <w:lang w:val="en-GB"/>
              </w:rPr>
              <w:t>HOUR</w:t>
            </w:r>
            <w:r w:rsidRPr="003A7FC8">
              <w:rPr>
                <w:sz w:val="22"/>
                <w:szCs w:val="22"/>
                <w:lang w:val="en-GB"/>
              </w:rPr>
              <w:t xml:space="preserve"> (SAAT)</w:t>
            </w:r>
          </w:p>
        </w:tc>
        <w:tc>
          <w:tcPr>
            <w:tcW w:w="2553" w:type="dxa"/>
            <w:vMerge/>
          </w:tcPr>
          <w:p w:rsidR="00D570ED" w:rsidRPr="003A7FC8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D570ED" w:rsidRPr="003A7FC8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D570ED" w:rsidRPr="003A7FC8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D570ED" w:rsidRPr="003A7FC8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D570ED" w:rsidRPr="003A7FC8" w:rsidRDefault="00D570ED" w:rsidP="008734F5">
            <w:pPr>
              <w:jc w:val="center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067"/>
        </w:trPr>
        <w:tc>
          <w:tcPr>
            <w:tcW w:w="1109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19-23</w:t>
            </w:r>
          </w:p>
          <w:p w:rsidR="00D570ED" w:rsidRPr="00B324F1" w:rsidRDefault="00D570ED" w:rsidP="008734F5">
            <w:pPr>
              <w:ind w:left="113" w:right="113"/>
              <w:jc w:val="center"/>
            </w:pPr>
            <w:r>
              <w:t>SEPTEMBER</w:t>
            </w:r>
          </w:p>
        </w:tc>
        <w:tc>
          <w:tcPr>
            <w:tcW w:w="1000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</w:tc>
        <w:tc>
          <w:tcPr>
            <w:tcW w:w="1143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53" w:type="dxa"/>
            <w:vMerge w:val="restart"/>
            <w:vAlign w:val="center"/>
          </w:tcPr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>Describing characters / people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 xml:space="preserve">Giving explanations /reasons 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 xml:space="preserve">Making simple comparisons 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>Making simple inquiries</w:t>
            </w:r>
          </w:p>
          <w:p w:rsidR="00D570ED" w:rsidRPr="0089039E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</w:tc>
        <w:tc>
          <w:tcPr>
            <w:tcW w:w="1792" w:type="dxa"/>
            <w:vMerge w:val="restart"/>
            <w:vAlign w:val="center"/>
          </w:tcPr>
          <w:p w:rsidR="00D570ED" w:rsidRPr="00B648AC" w:rsidRDefault="00D570ED" w:rsidP="008734F5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 w:rsidRPr="00B648AC">
              <w:rPr>
                <w:b/>
                <w:sz w:val="22"/>
                <w:szCs w:val="22"/>
                <w:lang w:val="en-GB"/>
              </w:rPr>
              <w:t xml:space="preserve">Unit 1 : </w:t>
            </w:r>
          </w:p>
          <w:p w:rsidR="00D570ED" w:rsidRPr="00B0195E" w:rsidRDefault="00D570ED" w:rsidP="008734F5">
            <w:pPr>
              <w:autoSpaceDE w:val="0"/>
              <w:autoSpaceDN w:val="0"/>
              <w:adjustRightInd w:val="0"/>
              <w:jc w:val="center"/>
              <w:rPr>
                <w:i/>
                <w:lang w:val="en-GB"/>
              </w:rPr>
            </w:pPr>
            <w:r w:rsidRPr="00B648AC">
              <w:rPr>
                <w:b/>
                <w:i/>
                <w:sz w:val="22"/>
                <w:szCs w:val="22"/>
                <w:lang w:val="en-GB"/>
              </w:rPr>
              <w:t>Appearance and Personality</w:t>
            </w:r>
          </w:p>
        </w:tc>
        <w:tc>
          <w:tcPr>
            <w:tcW w:w="2842" w:type="dxa"/>
            <w:vMerge w:val="restart"/>
            <w:vAlign w:val="center"/>
          </w:tcPr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  <w:lang w:val="en-GB"/>
              </w:rPr>
            </w:pPr>
            <w:r w:rsidRPr="00B648AC">
              <w:rPr>
                <w:b/>
                <w:sz w:val="19"/>
                <w:szCs w:val="19"/>
                <w:lang w:val="en-GB"/>
              </w:rPr>
              <w:t xml:space="preserve">Listening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>• Students generally will be able to understand clear, standard speech on appearance and personality, although in a real life situation, they might have to ask for repetition or reformulation.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  <w:lang w:val="en-GB"/>
              </w:rPr>
            </w:pPr>
            <w:r w:rsidRPr="00B648AC">
              <w:rPr>
                <w:b/>
                <w:sz w:val="19"/>
                <w:szCs w:val="19"/>
                <w:lang w:val="en-GB"/>
              </w:rPr>
              <w:t>Spoken Interaction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>• Students will be able to ask and answer questions about other people’s appearances and personalities.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  <w:lang w:val="en-GB"/>
              </w:rPr>
            </w:pPr>
            <w:smartTag w:uri="urn:schemas-microsoft-com:office:smarttags" w:element="place">
              <w:smartTag w:uri="urn:schemas-microsoft-com:office:smarttags" w:element="City">
                <w:r w:rsidRPr="00B648AC">
                  <w:rPr>
                    <w:b/>
                    <w:sz w:val="19"/>
                    <w:szCs w:val="19"/>
                    <w:lang w:val="en-GB"/>
                  </w:rPr>
                  <w:t>Reading</w:t>
                </w:r>
              </w:smartTag>
            </w:smartTag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 xml:space="preserve">• Students will be able to understand a simple text about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>appearances and personalities and make simple comparisons.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  <w:lang w:val="en-GB"/>
              </w:rPr>
            </w:pPr>
            <w:r w:rsidRPr="00B648AC">
              <w:rPr>
                <w:b/>
                <w:sz w:val="19"/>
                <w:szCs w:val="19"/>
                <w:lang w:val="en-GB"/>
              </w:rPr>
              <w:t>Writing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 xml:space="preserve">• Students will be able to write simple sentences and phrases to compare two people.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>.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b/>
                <w:sz w:val="19"/>
                <w:szCs w:val="19"/>
                <w:lang w:val="en-GB"/>
              </w:rPr>
            </w:pPr>
            <w:r w:rsidRPr="00B648AC">
              <w:rPr>
                <w:b/>
                <w:sz w:val="19"/>
                <w:szCs w:val="19"/>
                <w:lang w:val="en-GB"/>
              </w:rPr>
              <w:t>Attitudes</w:t>
            </w:r>
          </w:p>
          <w:p w:rsidR="00D570ED" w:rsidRPr="00E25DAF" w:rsidRDefault="00D570ED" w:rsidP="008734F5">
            <w:pPr>
              <w:autoSpaceDE w:val="0"/>
              <w:autoSpaceDN w:val="0"/>
              <w:adjustRightInd w:val="0"/>
              <w:jc w:val="both"/>
              <w:rPr>
                <w:sz w:val="21"/>
                <w:szCs w:val="21"/>
                <w:lang w:val="en-GB"/>
              </w:rPr>
            </w:pPr>
            <w:r w:rsidRPr="00B648AC">
              <w:rPr>
                <w:sz w:val="19"/>
                <w:szCs w:val="19"/>
                <w:lang w:val="en-GB"/>
              </w:rPr>
              <w:t>• Students will be able to display a willingness to communicate with their peers in English.</w:t>
            </w:r>
          </w:p>
        </w:tc>
        <w:tc>
          <w:tcPr>
            <w:tcW w:w="2483" w:type="dxa"/>
            <w:vMerge w:val="restart"/>
            <w:vAlign w:val="center"/>
          </w:tcPr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 w:rsidRPr="00B648AC">
              <w:rPr>
                <w:b/>
                <w:sz w:val="22"/>
                <w:szCs w:val="22"/>
                <w:lang w:val="en-GB" w:eastAsia="en-US"/>
              </w:rPr>
              <w:t>Texts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Diaries/Journal Entries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Illustrations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Jokes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Personal Narratives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Plays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Posters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Products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Questionnaires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Tables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 w:rsidRPr="00B648AC">
              <w:rPr>
                <w:b/>
                <w:sz w:val="22"/>
                <w:szCs w:val="22"/>
                <w:lang w:val="en-GB" w:eastAsia="en-US"/>
              </w:rPr>
              <w:t>Activities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Chants and Songs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Communicative Tasks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Drawing and Coloring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Listening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Matching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Questions and Answers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 xml:space="preserve">Skimming and Scanning 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B648AC">
              <w:rPr>
                <w:sz w:val="22"/>
                <w:szCs w:val="22"/>
                <w:lang w:val="en-GB" w:eastAsia="en-US"/>
              </w:rPr>
              <w:t>Speaking</w:t>
            </w:r>
          </w:p>
          <w:p w:rsidR="00D570ED" w:rsidRPr="003A7FC8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</w:tc>
        <w:tc>
          <w:tcPr>
            <w:tcW w:w="2637" w:type="dxa"/>
            <w:vMerge w:val="restart"/>
            <w:vAlign w:val="center"/>
          </w:tcPr>
          <w:p w:rsidR="00D570ED" w:rsidRDefault="00D570ED" w:rsidP="008734F5">
            <w:pPr>
              <w:autoSpaceDE w:val="0"/>
              <w:autoSpaceDN w:val="0"/>
              <w:adjustRightInd w:val="0"/>
              <w:jc w:val="both"/>
              <w:rPr>
                <w:b/>
                <w:lang w:val="en-GB"/>
              </w:rPr>
            </w:pPr>
            <w:r w:rsidRPr="00B648AC">
              <w:rPr>
                <w:b/>
                <w:sz w:val="22"/>
                <w:szCs w:val="22"/>
                <w:lang w:val="en-GB"/>
              </w:rPr>
              <w:t>Project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b/>
                <w:lang w:val="en-GB"/>
              </w:rPr>
            </w:pP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• Students prepare a poster of a famous person they like. </w:t>
            </w:r>
            <w:r w:rsidRPr="00B648AC">
              <w:rPr>
                <w:sz w:val="22"/>
                <w:szCs w:val="22"/>
                <w:lang w:val="en-GB"/>
              </w:rPr>
              <w:t xml:space="preserve">They describe his/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648AC">
              <w:rPr>
                <w:sz w:val="22"/>
                <w:szCs w:val="22"/>
                <w:lang w:val="en-GB"/>
              </w:rPr>
              <w:t xml:space="preserve">her appearance and 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648AC">
              <w:rPr>
                <w:sz w:val="22"/>
                <w:szCs w:val="22"/>
                <w:lang w:val="en-GB"/>
              </w:rPr>
              <w:t>personality.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b/>
                <w:lang w:val="en-GB"/>
              </w:rPr>
            </w:pPr>
            <w:r w:rsidRPr="00B648AC">
              <w:rPr>
                <w:b/>
                <w:sz w:val="22"/>
                <w:szCs w:val="22"/>
                <w:lang w:val="en-GB"/>
              </w:rPr>
              <w:t>Dossier</w:t>
            </w:r>
          </w:p>
          <w:p w:rsidR="00D570ED" w:rsidRPr="00B648AC" w:rsidRDefault="00D570ED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• Students start filling in the European </w:t>
            </w:r>
            <w:r w:rsidRPr="00B648AC">
              <w:rPr>
                <w:sz w:val="22"/>
                <w:szCs w:val="22"/>
                <w:lang w:val="en-GB"/>
              </w:rPr>
              <w:t>Language Portfolio</w:t>
            </w:r>
            <w:r>
              <w:rPr>
                <w:sz w:val="22"/>
                <w:szCs w:val="22"/>
                <w:lang w:val="en-GB"/>
              </w:rPr>
              <w:t xml:space="preserve">. Ask students to bring </w:t>
            </w:r>
            <w:r w:rsidRPr="00B648AC">
              <w:rPr>
                <w:sz w:val="22"/>
                <w:szCs w:val="22"/>
                <w:lang w:val="en-GB"/>
              </w:rPr>
              <w:t xml:space="preserve">in their portfolios 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  <w:r w:rsidRPr="00B648AC">
              <w:rPr>
                <w:sz w:val="22"/>
                <w:szCs w:val="22"/>
                <w:lang w:val="en-GB"/>
              </w:rPr>
              <w:t>from last year.</w:t>
            </w:r>
          </w:p>
          <w:p w:rsidR="00D570ED" w:rsidRPr="000571BC" w:rsidRDefault="00D570ED" w:rsidP="008734F5">
            <w:pPr>
              <w:autoSpaceDE w:val="0"/>
              <w:autoSpaceDN w:val="0"/>
              <w:adjustRightInd w:val="0"/>
              <w:jc w:val="both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888"/>
        </w:trPr>
        <w:tc>
          <w:tcPr>
            <w:tcW w:w="1109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26-30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SEPTEMBER</w:t>
            </w:r>
          </w:p>
        </w:tc>
        <w:tc>
          <w:tcPr>
            <w:tcW w:w="1000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</w:t>
            </w:r>
          </w:p>
        </w:tc>
        <w:tc>
          <w:tcPr>
            <w:tcW w:w="1143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53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550"/>
        </w:trPr>
        <w:tc>
          <w:tcPr>
            <w:tcW w:w="1109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03-07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OCTOBER</w:t>
            </w:r>
          </w:p>
        </w:tc>
        <w:tc>
          <w:tcPr>
            <w:tcW w:w="1000" w:type="dxa"/>
            <w:vAlign w:val="center"/>
          </w:tcPr>
          <w:p w:rsidR="00D570ED" w:rsidRDefault="00D570ED" w:rsidP="008734F5">
            <w:pPr>
              <w:jc w:val="center"/>
              <w:rPr>
                <w:lang w:val="en-GB"/>
              </w:rPr>
            </w:pPr>
          </w:p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</w:t>
            </w:r>
          </w:p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1143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53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1792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42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483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637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</w:tr>
    </w:tbl>
    <w:p w:rsidR="00D570ED" w:rsidRPr="009B6A54" w:rsidRDefault="00D570ED" w:rsidP="009E451D">
      <w:pPr>
        <w:spacing w:after="200" w:line="276" w:lineRule="auto"/>
        <w:rPr>
          <w:lang w:val="en-GB"/>
        </w:rPr>
      </w:pPr>
    </w:p>
    <w:tbl>
      <w:tblPr>
        <w:tblpPr w:leftFromText="141" w:rightFromText="141" w:tblpY="7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32"/>
        <w:gridCol w:w="1795"/>
        <w:gridCol w:w="2852"/>
        <w:gridCol w:w="2489"/>
        <w:gridCol w:w="2819"/>
      </w:tblGrid>
      <w:tr w:rsidR="00D570ED" w:rsidRPr="000571BC" w:rsidTr="008734F5">
        <w:trPr>
          <w:cantSplit/>
          <w:trHeight w:val="2354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10-14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 w:val="restart"/>
          </w:tcPr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 xml:space="preserve">Giving explanations/reasons </w:t>
            </w:r>
          </w:p>
          <w:p w:rsidR="00D570ED" w:rsidRPr="00B648AC" w:rsidRDefault="00D570ED" w:rsidP="008734F5">
            <w:pPr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 xml:space="preserve"> </w:t>
            </w:r>
          </w:p>
          <w:p w:rsidR="00D570ED" w:rsidRDefault="00D570ED" w:rsidP="008734F5">
            <w:pPr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 xml:space="preserve">Making simple inquiries </w:t>
            </w:r>
          </w:p>
          <w:p w:rsidR="00D570ED" w:rsidRPr="00B648AC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 xml:space="preserve">Talking about past events </w:t>
            </w:r>
          </w:p>
          <w:p w:rsidR="00D570ED" w:rsidRPr="00B648AC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B648AC">
              <w:rPr>
                <w:b/>
                <w:szCs w:val="22"/>
                <w:lang w:val="en-GB"/>
              </w:rPr>
              <w:t>Telling the time, days and dates</w:t>
            </w:r>
          </w:p>
          <w:p w:rsidR="00D570ED" w:rsidRPr="00D76E46" w:rsidRDefault="00D570ED" w:rsidP="00AE6A93">
            <w:pPr>
              <w:jc w:val="center"/>
              <w:rPr>
                <w:b/>
                <w:bCs/>
                <w:lang w:val="en-GB" w:eastAsia="en-US"/>
              </w:rPr>
            </w:pPr>
            <w:r w:rsidRPr="00D76E46">
              <w:rPr>
                <w:b/>
                <w:bCs/>
                <w:szCs w:val="22"/>
                <w:lang w:val="en-GB" w:eastAsia="en-US"/>
              </w:rPr>
              <w:t>29</w:t>
            </w:r>
            <w:r w:rsidRPr="00D76E46">
              <w:rPr>
                <w:b/>
                <w:bCs/>
                <w:szCs w:val="22"/>
                <w:vertAlign w:val="superscript"/>
                <w:lang w:val="en-GB" w:eastAsia="en-US"/>
              </w:rPr>
              <w:t>th</w:t>
            </w:r>
            <w:r w:rsidRPr="00D76E46">
              <w:rPr>
                <w:b/>
                <w:bCs/>
                <w:szCs w:val="22"/>
                <w:lang w:val="en-GB" w:eastAsia="en-US"/>
              </w:rPr>
              <w:t xml:space="preserve"> October</w:t>
            </w:r>
          </w:p>
          <w:p w:rsidR="00D570ED" w:rsidRPr="00D76E46" w:rsidRDefault="00D570ED" w:rsidP="00AE6A93">
            <w:pPr>
              <w:jc w:val="center"/>
              <w:rPr>
                <w:b/>
                <w:bCs/>
                <w:lang w:val="en-GB" w:eastAsia="en-US"/>
              </w:rPr>
            </w:pPr>
            <w:r w:rsidRPr="00D76E46">
              <w:rPr>
                <w:b/>
                <w:bCs/>
                <w:szCs w:val="22"/>
                <w:lang w:val="en-GB" w:eastAsia="en-US"/>
              </w:rPr>
              <w:t xml:space="preserve">Atatürk, the founder of </w:t>
            </w:r>
            <w:smartTag w:uri="urn:schemas-microsoft-com:office:smarttags" w:element="place">
              <w:smartTag w:uri="urn:schemas-microsoft-com:office:smarttags" w:element="place">
                <w:r w:rsidRPr="00D76E46">
                  <w:rPr>
                    <w:b/>
                    <w:bCs/>
                    <w:szCs w:val="22"/>
                    <w:lang w:val="en-GB" w:eastAsia="en-US"/>
                  </w:rPr>
                  <w:t>Turkish</w:t>
                </w:r>
              </w:smartTag>
              <w:r w:rsidRPr="00D76E46">
                <w:rPr>
                  <w:b/>
                  <w:bCs/>
                  <w:szCs w:val="22"/>
                  <w:lang w:val="en-GB" w:eastAsia="en-US"/>
                </w:rPr>
                <w:t xml:space="preserve"> </w:t>
              </w:r>
              <w:smartTag w:uri="urn:schemas-microsoft-com:office:smarttags" w:element="place">
                <w:r w:rsidRPr="00D76E46">
                  <w:rPr>
                    <w:b/>
                    <w:bCs/>
                    <w:szCs w:val="22"/>
                    <w:lang w:val="en-GB" w:eastAsia="en-US"/>
                  </w:rPr>
                  <w:t>Republic</w:t>
                </w:r>
              </w:smartTag>
            </w:smartTag>
          </w:p>
          <w:p w:rsidR="00D570ED" w:rsidRDefault="00D570ED" w:rsidP="00AE6A93">
            <w:pPr>
              <w:jc w:val="center"/>
              <w:rPr>
                <w:bCs/>
                <w:lang w:val="en-GB" w:eastAsia="en-US"/>
              </w:rPr>
            </w:pPr>
            <w:r w:rsidRPr="00D76E46">
              <w:rPr>
                <w:bCs/>
                <w:sz w:val="22"/>
                <w:szCs w:val="22"/>
                <w:lang w:val="en-GB" w:eastAsia="en-US"/>
              </w:rPr>
              <w:t>(29 Ekim Cumhuriyet Bayramı)</w:t>
            </w:r>
          </w:p>
          <w:p w:rsidR="00D570ED" w:rsidRDefault="00D570ED" w:rsidP="00AE6A93">
            <w:pPr>
              <w:rPr>
                <w:b/>
                <w:lang w:val="en-GB"/>
              </w:rPr>
            </w:pPr>
          </w:p>
          <w:p w:rsidR="00D570ED" w:rsidRPr="009B6A54" w:rsidRDefault="00D570ED" w:rsidP="008734F5">
            <w:pPr>
              <w:rPr>
                <w:b/>
                <w:lang w:val="en-GB"/>
              </w:rPr>
            </w:pPr>
          </w:p>
        </w:tc>
        <w:tc>
          <w:tcPr>
            <w:tcW w:w="1795" w:type="dxa"/>
            <w:vMerge w:val="restart"/>
            <w:vAlign w:val="center"/>
          </w:tcPr>
          <w:p w:rsidR="00D570ED" w:rsidRPr="00B648AC" w:rsidRDefault="00D570ED" w:rsidP="008734F5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 w:eastAsia="en-US"/>
              </w:rPr>
            </w:pPr>
            <w:r w:rsidRPr="00B648AC">
              <w:rPr>
                <w:b/>
                <w:sz w:val="22"/>
                <w:szCs w:val="22"/>
                <w:lang w:val="en-GB" w:eastAsia="en-US"/>
              </w:rPr>
              <w:t>Unit 2</w:t>
            </w:r>
            <w:r w:rsidRPr="00B648AC">
              <w:rPr>
                <w:b/>
                <w:i/>
                <w:sz w:val="22"/>
                <w:szCs w:val="22"/>
                <w:lang w:val="en-GB" w:eastAsia="en-US"/>
              </w:rPr>
              <w:t xml:space="preserve"> : </w:t>
            </w:r>
          </w:p>
          <w:p w:rsidR="00D570ED" w:rsidRPr="00995CCE" w:rsidRDefault="00D570ED" w:rsidP="008734F5">
            <w:pPr>
              <w:autoSpaceDE w:val="0"/>
              <w:autoSpaceDN w:val="0"/>
              <w:adjustRightInd w:val="0"/>
              <w:jc w:val="center"/>
              <w:rPr>
                <w:i/>
                <w:lang w:val="en-GB" w:eastAsia="en-US"/>
              </w:rPr>
            </w:pPr>
            <w:r w:rsidRPr="00B648AC">
              <w:rPr>
                <w:b/>
                <w:i/>
                <w:sz w:val="22"/>
                <w:szCs w:val="22"/>
                <w:lang w:val="en-GB" w:eastAsia="en-US"/>
              </w:rPr>
              <w:t>Biographies</w:t>
            </w:r>
          </w:p>
        </w:tc>
        <w:tc>
          <w:tcPr>
            <w:tcW w:w="2852" w:type="dxa"/>
            <w:vMerge w:val="restart"/>
            <w:vAlign w:val="center"/>
          </w:tcPr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00DC3">
              <w:rPr>
                <w:b/>
                <w:sz w:val="19"/>
                <w:szCs w:val="19"/>
                <w:lang w:val="en-GB"/>
              </w:rPr>
              <w:t>Spoken Interaction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00DC3">
              <w:rPr>
                <w:sz w:val="19"/>
                <w:szCs w:val="19"/>
                <w:lang w:val="en-GB"/>
              </w:rPr>
              <w:t>• Students will be able to make themselves understood in a simple way when they talk about the past.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00DC3">
              <w:rPr>
                <w:b/>
                <w:sz w:val="19"/>
                <w:szCs w:val="19"/>
                <w:lang w:val="en-GB"/>
              </w:rPr>
              <w:t>Spoken Production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00DC3">
              <w:rPr>
                <w:sz w:val="19"/>
                <w:szCs w:val="19"/>
                <w:lang w:val="en-GB"/>
              </w:rPr>
              <w:t>• Students will be able to describe past activ</w:t>
            </w:r>
            <w:r>
              <w:rPr>
                <w:sz w:val="19"/>
                <w:szCs w:val="19"/>
                <w:lang w:val="en-GB"/>
              </w:rPr>
              <w:t xml:space="preserve">ities and </w:t>
            </w:r>
            <w:r w:rsidRPr="00300DC3">
              <w:rPr>
                <w:sz w:val="19"/>
                <w:szCs w:val="19"/>
                <w:lang w:val="en-GB"/>
              </w:rPr>
              <w:t>personal experiences.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smartTag w:uri="urn:schemas-microsoft-com:office:smarttags" w:element="place">
              <w:r w:rsidRPr="00300DC3">
                <w:rPr>
                  <w:b/>
                  <w:sz w:val="19"/>
                  <w:szCs w:val="19"/>
                  <w:lang w:val="en-GB"/>
                </w:rPr>
                <w:t>Reading</w:t>
              </w:r>
            </w:smartTag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00DC3">
              <w:rPr>
                <w:sz w:val="19"/>
                <w:szCs w:val="19"/>
                <w:lang w:val="en-GB"/>
              </w:rPr>
              <w:t xml:space="preserve">• Students will be able to </w:t>
            </w:r>
            <w:r>
              <w:rPr>
                <w:sz w:val="19"/>
                <w:szCs w:val="19"/>
                <w:lang w:val="en-GB"/>
              </w:rPr>
              <w:t xml:space="preserve">identify important information  </w:t>
            </w:r>
            <w:r w:rsidRPr="00300DC3">
              <w:rPr>
                <w:sz w:val="19"/>
                <w:szCs w:val="19"/>
                <w:lang w:val="en-GB"/>
              </w:rPr>
              <w:t>in texts in which the dates and names play an important role and which are clearly structured and illustrated.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00DC3">
              <w:rPr>
                <w:b/>
                <w:sz w:val="19"/>
                <w:szCs w:val="19"/>
                <w:lang w:val="en-GB"/>
              </w:rPr>
              <w:t>Writing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00DC3">
              <w:rPr>
                <w:sz w:val="19"/>
                <w:szCs w:val="19"/>
                <w:lang w:val="en-GB"/>
              </w:rPr>
              <w:t xml:space="preserve">• Students will be able to describe </w:t>
            </w:r>
            <w:r>
              <w:rPr>
                <w:sz w:val="19"/>
                <w:szCs w:val="19"/>
                <w:lang w:val="en-GB"/>
              </w:rPr>
              <w:t xml:space="preserve">an event in simple </w:t>
            </w:r>
            <w:r w:rsidRPr="00300DC3">
              <w:rPr>
                <w:sz w:val="19"/>
                <w:szCs w:val="19"/>
                <w:lang w:val="en-GB"/>
              </w:rPr>
              <w:t>sentences and report what happened when and where.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00DC3">
              <w:rPr>
                <w:b/>
                <w:sz w:val="19"/>
                <w:szCs w:val="19"/>
                <w:lang w:val="en-GB"/>
              </w:rPr>
              <w:t>Compensation Strategies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00DC3">
              <w:rPr>
                <w:sz w:val="19"/>
                <w:szCs w:val="19"/>
                <w:lang w:val="en-GB"/>
              </w:rPr>
              <w:t>• Students will be able t</w:t>
            </w:r>
            <w:r>
              <w:rPr>
                <w:sz w:val="19"/>
                <w:szCs w:val="19"/>
                <w:lang w:val="en-GB"/>
              </w:rPr>
              <w:t xml:space="preserve">o use their previous knowledge </w:t>
            </w:r>
            <w:r w:rsidRPr="00300DC3">
              <w:rPr>
                <w:sz w:val="19"/>
                <w:szCs w:val="19"/>
                <w:lang w:val="en-GB"/>
              </w:rPr>
              <w:t>to guess the meanings of new items.</w:t>
            </w:r>
          </w:p>
        </w:tc>
        <w:tc>
          <w:tcPr>
            <w:tcW w:w="2489" w:type="dxa"/>
            <w:vMerge w:val="restart"/>
            <w:vAlign w:val="center"/>
          </w:tcPr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 w:rsidRPr="00300DC3">
              <w:rPr>
                <w:b/>
                <w:sz w:val="22"/>
                <w:szCs w:val="22"/>
                <w:lang w:val="en-GB" w:eastAsia="en-US"/>
              </w:rPr>
              <w:t>Texts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Biographical Texts 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Children’s Encyclopedia 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>Diaries/Journal Entries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E-mails 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Jokes 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Letters 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News Reports 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Personal Narratives 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Questions and Answers 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Reading Comprehension Questions 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Real-life Tasks 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Skimming and Scanning 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00DC3">
              <w:rPr>
                <w:sz w:val="22"/>
                <w:szCs w:val="22"/>
                <w:lang w:val="en-GB" w:eastAsia="en-US"/>
              </w:rPr>
              <w:t xml:space="preserve">Speaking  </w:t>
            </w:r>
          </w:p>
          <w:p w:rsidR="00D570ED" w:rsidRPr="003A7FC8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</w:tc>
        <w:tc>
          <w:tcPr>
            <w:tcW w:w="2819" w:type="dxa"/>
            <w:vMerge w:val="restart"/>
            <w:vAlign w:val="center"/>
          </w:tcPr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300DC3">
              <w:rPr>
                <w:b/>
                <w:sz w:val="22"/>
                <w:szCs w:val="22"/>
                <w:lang w:val="en-GB"/>
              </w:rPr>
              <w:t>Project</w:t>
            </w: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• Students choose </w:t>
            </w:r>
            <w:r w:rsidRPr="00300DC3">
              <w:rPr>
                <w:sz w:val="22"/>
                <w:szCs w:val="22"/>
                <w:lang w:val="en-GB"/>
              </w:rPr>
              <w:t>a scientis</w:t>
            </w:r>
            <w:r>
              <w:rPr>
                <w:sz w:val="22"/>
                <w:szCs w:val="22"/>
                <w:lang w:val="en-GB"/>
              </w:rPr>
              <w:t xml:space="preserve">t or his-torical figure, learn about his/her life and write his/her </w:t>
            </w:r>
            <w:r w:rsidRPr="00300DC3">
              <w:rPr>
                <w:sz w:val="22"/>
                <w:szCs w:val="22"/>
                <w:lang w:val="en-GB"/>
              </w:rPr>
              <w:t xml:space="preserve">biography. Then 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they report to the class or record their voices talking about </w:t>
            </w:r>
            <w:r w:rsidRPr="00300DC3">
              <w:rPr>
                <w:sz w:val="22"/>
                <w:szCs w:val="22"/>
                <w:lang w:val="en-GB"/>
              </w:rPr>
              <w:t>his/her life.</w:t>
            </w:r>
          </w:p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354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17-21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355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24-28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OCTOBER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4</w:t>
            </w:r>
          </w:p>
        </w:tc>
        <w:tc>
          <w:tcPr>
            <w:tcW w:w="2432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1795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52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489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19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</w:tr>
    </w:tbl>
    <w:p w:rsidR="00D570ED" w:rsidRDefault="00D570ED" w:rsidP="009E451D">
      <w:pPr>
        <w:spacing w:after="200" w:line="276" w:lineRule="auto"/>
        <w:rPr>
          <w:sz w:val="40"/>
          <w:lang w:val="en-GB"/>
        </w:rPr>
      </w:pPr>
    </w:p>
    <w:p w:rsidR="00D570ED" w:rsidRPr="00995CCE" w:rsidRDefault="00D570ED" w:rsidP="009E451D">
      <w:pPr>
        <w:tabs>
          <w:tab w:val="left" w:pos="14610"/>
        </w:tabs>
        <w:jc w:val="right"/>
        <w:rPr>
          <w:lang w:val="en-GB"/>
        </w:rPr>
      </w:pPr>
      <w:r>
        <w:rPr>
          <w:sz w:val="40"/>
          <w:lang w:val="en-GB"/>
        </w:rPr>
        <w:tab/>
      </w:r>
    </w:p>
    <w:p w:rsidR="00D570ED" w:rsidRDefault="00D570ED" w:rsidP="009E451D">
      <w:pPr>
        <w:spacing w:after="200" w:line="276" w:lineRule="auto"/>
        <w:rPr>
          <w:sz w:val="40"/>
          <w:lang w:val="en-GB"/>
        </w:rPr>
      </w:pPr>
    </w:p>
    <w:p w:rsidR="00D570ED" w:rsidRPr="003D20AF" w:rsidRDefault="00D570ED" w:rsidP="009E451D">
      <w:pPr>
        <w:spacing w:after="200" w:line="276" w:lineRule="auto"/>
        <w:rPr>
          <w:sz w:val="18"/>
          <w:lang w:val="en-GB"/>
        </w:rPr>
      </w:pPr>
    </w:p>
    <w:tbl>
      <w:tblPr>
        <w:tblW w:w="15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95"/>
        <w:gridCol w:w="995"/>
        <w:gridCol w:w="71"/>
        <w:gridCol w:w="1066"/>
        <w:gridCol w:w="2451"/>
        <w:gridCol w:w="57"/>
        <w:gridCol w:w="1731"/>
        <w:gridCol w:w="45"/>
        <w:gridCol w:w="7"/>
        <w:gridCol w:w="2797"/>
        <w:gridCol w:w="19"/>
        <w:gridCol w:w="2472"/>
        <w:gridCol w:w="61"/>
        <w:gridCol w:w="2749"/>
      </w:tblGrid>
      <w:tr w:rsidR="00D570ED" w:rsidRPr="000571BC" w:rsidTr="008734F5">
        <w:trPr>
          <w:cantSplit/>
          <w:trHeight w:val="2974"/>
        </w:trPr>
        <w:tc>
          <w:tcPr>
            <w:tcW w:w="1095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31/-04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 w:val="restart"/>
            <w:vAlign w:val="center"/>
          </w:tcPr>
          <w:p w:rsidR="00D570ED" w:rsidRDefault="00D570ED" w:rsidP="008734F5">
            <w:pPr>
              <w:jc w:val="center"/>
              <w:rPr>
                <w:bCs/>
                <w:lang w:val="en-GB" w:eastAsia="en-US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D</w:t>
            </w:r>
            <w:r w:rsidRPr="00300DC3">
              <w:rPr>
                <w:b/>
                <w:lang w:val="en-GB"/>
              </w:rPr>
              <w:t>escribing the frequency of actions</w:t>
            </w:r>
          </w:p>
          <w:p w:rsidR="00D570ED" w:rsidRPr="00300DC3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300DC3">
              <w:rPr>
                <w:b/>
                <w:lang w:val="en-GB"/>
              </w:rPr>
              <w:t>Describing what people are doing now</w:t>
            </w:r>
          </w:p>
          <w:p w:rsidR="00D570ED" w:rsidRPr="00300DC3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300DC3">
              <w:rPr>
                <w:b/>
                <w:lang w:val="en-GB"/>
              </w:rPr>
              <w:t xml:space="preserve">Describing what people do regularly </w:t>
            </w:r>
          </w:p>
          <w:p w:rsidR="00D570ED" w:rsidRPr="000571BC" w:rsidRDefault="00D570ED" w:rsidP="00EF0FB4">
            <w:pPr>
              <w:jc w:val="center"/>
              <w:rPr>
                <w:rFonts w:cs="Arial"/>
                <w:b/>
                <w:lang w:val="en-GB"/>
              </w:rPr>
            </w:pPr>
            <w:r w:rsidRPr="000571BC">
              <w:rPr>
                <w:rFonts w:cs="Arial"/>
                <w:b/>
                <w:lang w:val="en-GB"/>
              </w:rPr>
              <w:t>10</w:t>
            </w:r>
            <w:r w:rsidRPr="000571BC">
              <w:rPr>
                <w:rFonts w:cs="Arial"/>
                <w:b/>
                <w:vertAlign w:val="superscript"/>
                <w:lang w:val="en-GB"/>
              </w:rPr>
              <w:t>th</w:t>
            </w:r>
            <w:r w:rsidRPr="000571BC">
              <w:rPr>
                <w:rFonts w:cs="Arial"/>
                <w:b/>
                <w:lang w:val="en-GB"/>
              </w:rPr>
              <w:t xml:space="preserve"> November,</w:t>
            </w:r>
          </w:p>
          <w:p w:rsidR="00D570ED" w:rsidRPr="000571BC" w:rsidRDefault="00D570ED" w:rsidP="00EF0FB4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rFonts w:cs="Arial"/>
                <w:b/>
                <w:lang w:val="en-GB"/>
              </w:rPr>
              <w:t>The anniversary of Atatürk’s passing away</w:t>
            </w:r>
          </w:p>
          <w:p w:rsidR="00D570ED" w:rsidRPr="00D76E46" w:rsidRDefault="00D570ED" w:rsidP="00EF0FB4">
            <w:pPr>
              <w:autoSpaceDE w:val="0"/>
              <w:autoSpaceDN w:val="0"/>
              <w:adjustRightInd w:val="0"/>
              <w:jc w:val="center"/>
              <w:rPr>
                <w:bCs/>
                <w:lang w:val="en-GB" w:eastAsia="en-US"/>
              </w:rPr>
            </w:pPr>
            <w:r w:rsidRPr="00D76E46">
              <w:rPr>
                <w:bCs/>
                <w:sz w:val="22"/>
                <w:lang w:val="en-GB" w:eastAsia="en-US"/>
              </w:rPr>
              <w:t>(10 Kasım Atatürk’ü Anma Günü ve Atatürk Haftası)</w:t>
            </w:r>
          </w:p>
          <w:p w:rsidR="00D570ED" w:rsidRDefault="00D570ED" w:rsidP="00EF0FB4">
            <w:pPr>
              <w:rPr>
                <w:b/>
                <w:lang w:val="en-GB"/>
              </w:rPr>
            </w:pPr>
          </w:p>
          <w:p w:rsidR="00D570ED" w:rsidRPr="00300DC3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300DC3">
              <w:rPr>
                <w:b/>
                <w:lang w:val="en-GB"/>
              </w:rPr>
              <w:t>Giving explanations and reasons</w:t>
            </w:r>
          </w:p>
          <w:p w:rsidR="00D570ED" w:rsidRPr="00300DC3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300DC3">
              <w:rPr>
                <w:b/>
                <w:lang w:val="en-GB"/>
              </w:rPr>
              <w:t xml:space="preserve">Making simple inquiries </w:t>
            </w:r>
          </w:p>
          <w:p w:rsidR="00D570ED" w:rsidRPr="00300DC3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300DC3">
              <w:rPr>
                <w:b/>
                <w:lang w:val="en-GB"/>
              </w:rPr>
              <w:t xml:space="preserve">Talking about past events </w:t>
            </w:r>
          </w:p>
          <w:p w:rsidR="00D570ED" w:rsidRPr="00300DC3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300DC3">
              <w:rPr>
                <w:b/>
                <w:lang w:val="en-GB"/>
              </w:rPr>
              <w:t>Telling people what we know</w:t>
            </w:r>
          </w:p>
          <w:p w:rsidR="00D570ED" w:rsidRPr="00995CCE" w:rsidRDefault="00D570ED" w:rsidP="008734F5">
            <w:pPr>
              <w:rPr>
                <w:b/>
                <w:lang w:val="en-GB"/>
              </w:rPr>
            </w:pPr>
          </w:p>
        </w:tc>
        <w:tc>
          <w:tcPr>
            <w:tcW w:w="1776" w:type="dxa"/>
            <w:gridSpan w:val="2"/>
            <w:vMerge w:val="restart"/>
            <w:tcBorders>
              <w:bottom w:val="nil"/>
            </w:tcBorders>
            <w:vAlign w:val="center"/>
          </w:tcPr>
          <w:p w:rsidR="00D570ED" w:rsidRDefault="00D570ED" w:rsidP="008734F5">
            <w:pPr>
              <w:autoSpaceDE w:val="0"/>
              <w:autoSpaceDN w:val="0"/>
              <w:adjustRightInd w:val="0"/>
              <w:jc w:val="center"/>
              <w:rPr>
                <w:b/>
                <w:lang w:val="en-GB" w:eastAsia="en-US"/>
              </w:rPr>
            </w:pPr>
          </w:p>
          <w:p w:rsidR="00D570ED" w:rsidRPr="00300DC3" w:rsidRDefault="00D570ED" w:rsidP="008734F5">
            <w:pPr>
              <w:autoSpaceDE w:val="0"/>
              <w:autoSpaceDN w:val="0"/>
              <w:adjustRightInd w:val="0"/>
              <w:jc w:val="center"/>
              <w:rPr>
                <w:b/>
                <w:lang w:val="en-GB" w:eastAsia="en-US"/>
              </w:rPr>
            </w:pPr>
            <w:r w:rsidRPr="00300DC3">
              <w:rPr>
                <w:b/>
                <w:lang w:val="en-GB" w:eastAsia="en-US"/>
              </w:rPr>
              <w:t xml:space="preserve">Unit 3 : </w:t>
            </w:r>
          </w:p>
          <w:p w:rsidR="00D570ED" w:rsidRPr="00175F00" w:rsidRDefault="00D570ED" w:rsidP="008734F5">
            <w:pPr>
              <w:autoSpaceDE w:val="0"/>
              <w:autoSpaceDN w:val="0"/>
              <w:adjustRightInd w:val="0"/>
              <w:jc w:val="center"/>
              <w:rPr>
                <w:i/>
                <w:lang w:val="en-GB" w:eastAsia="en-US"/>
              </w:rPr>
            </w:pPr>
            <w:r w:rsidRPr="00300DC3">
              <w:rPr>
                <w:b/>
                <w:i/>
                <w:lang w:val="en-GB" w:eastAsia="en-US"/>
              </w:rPr>
              <w:t>Sports</w:t>
            </w:r>
          </w:p>
        </w:tc>
        <w:tc>
          <w:tcPr>
            <w:tcW w:w="2823" w:type="dxa"/>
            <w:gridSpan w:val="3"/>
            <w:vMerge w:val="restart"/>
            <w:tcBorders>
              <w:bottom w:val="nil"/>
            </w:tcBorders>
            <w:vAlign w:val="center"/>
          </w:tcPr>
          <w:p w:rsidR="00D570ED" w:rsidRDefault="00D570ED" w:rsidP="009E451D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D20AF">
              <w:rPr>
                <w:b/>
                <w:sz w:val="19"/>
                <w:szCs w:val="19"/>
                <w:lang w:val="en-GB"/>
              </w:rPr>
              <w:t xml:space="preserve">Listening 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>• Students will be able to recognize frequency adverbs in short recorded passages dealing with predictable everyday matters which are spoken slowly and clearly.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D20AF">
              <w:rPr>
                <w:b/>
                <w:sz w:val="19"/>
                <w:szCs w:val="19"/>
                <w:lang w:val="en-GB"/>
              </w:rPr>
              <w:t>Spoken Interaction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 xml:space="preserve">• Students will be able to ask questions related to the 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>frequency of events.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r w:rsidRPr="003D20AF">
              <w:rPr>
                <w:b/>
                <w:sz w:val="19"/>
                <w:szCs w:val="19"/>
                <w:lang w:val="en-GB"/>
              </w:rPr>
              <w:t>Spoken Production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 xml:space="preserve">• Students will be able to talk about what people are 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>regularly do using frequency adverbs.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 xml:space="preserve">• Students will be able to describe past and present events. 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/>
              </w:rPr>
            </w:pPr>
            <w:smartTag w:uri="urn:schemas-microsoft-com:office:smarttags" w:element="place">
              <w:r w:rsidRPr="003D20AF">
                <w:rPr>
                  <w:b/>
                  <w:sz w:val="19"/>
                  <w:szCs w:val="19"/>
                  <w:lang w:val="en-GB"/>
                </w:rPr>
                <w:t>Reading</w:t>
              </w:r>
            </w:smartTag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/>
              </w:rPr>
            </w:pPr>
            <w:r w:rsidRPr="003D20AF">
              <w:rPr>
                <w:sz w:val="19"/>
                <w:szCs w:val="19"/>
                <w:lang w:val="en-GB"/>
              </w:rPr>
              <w:t>• Students will be able to understand short, simple texts on sports written in common everyday language.</w:t>
            </w:r>
          </w:p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2472" w:type="dxa"/>
            <w:vMerge w:val="restart"/>
            <w:vAlign w:val="center"/>
          </w:tcPr>
          <w:p w:rsidR="00D570ED" w:rsidRDefault="00D570ED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Texts</w:t>
            </w:r>
          </w:p>
          <w:p w:rsidR="00D570ED" w:rsidRPr="003D20AF" w:rsidRDefault="00D570ED" w:rsidP="008734F5">
            <w:pPr>
              <w:rPr>
                <w:b/>
                <w:lang w:val="en-GB"/>
              </w:rPr>
            </w:pP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Biographical Texts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Children’s Encyclopedia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News Reports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Personal Narratives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Questionnaires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Conversations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Illustrations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Posters </w:t>
            </w:r>
          </w:p>
          <w:p w:rsidR="00D570ED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Tables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Activities</w:t>
            </w:r>
          </w:p>
          <w:p w:rsidR="00D570ED" w:rsidRPr="003D20AF" w:rsidRDefault="00D570ED" w:rsidP="008734F5">
            <w:pPr>
              <w:rPr>
                <w:b/>
                <w:lang w:val="en-GB"/>
              </w:rPr>
            </w:pP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Cognates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Communicative Tasks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Flashcards 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Listening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Questions and Answers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Reading Comprehension Questions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Real-life Tasks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Skimming and Scanning </w:t>
            </w:r>
          </w:p>
          <w:p w:rsidR="00D570ED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Speaking</w:t>
            </w:r>
          </w:p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0" w:type="dxa"/>
            <w:gridSpan w:val="2"/>
            <w:vMerge w:val="restart"/>
            <w:vAlign w:val="center"/>
          </w:tcPr>
          <w:p w:rsidR="00D570ED" w:rsidRDefault="00D570ED" w:rsidP="008734F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FIRST WRITTEN EXAM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  <w:r w:rsidRPr="003D20AF">
              <w:rPr>
                <w:b/>
                <w:lang w:val="en-GB" w:eastAsia="en-US"/>
              </w:rPr>
              <w:t>Projects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b/>
                <w:lang w:val="en-GB" w:eastAsia="en-US"/>
              </w:rPr>
            </w:pP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• Students imagine they are journalists. They choose a famous sports figure </w:t>
            </w:r>
            <w:r w:rsidRPr="003D20AF">
              <w:rPr>
                <w:lang w:val="en-GB" w:eastAsia="en-US"/>
              </w:rPr>
              <w:t xml:space="preserve">from their own or 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another country. </w:t>
            </w:r>
            <w:r w:rsidRPr="003D20AF">
              <w:rPr>
                <w:lang w:val="en-GB" w:eastAsia="en-US"/>
              </w:rPr>
              <w:t>They interview</w:t>
            </w:r>
            <w:r>
              <w:rPr>
                <w:lang w:val="en-GB" w:eastAsia="en-US"/>
              </w:rPr>
              <w:t xml:space="preserve"> him/her about his/her </w:t>
            </w:r>
            <w:r w:rsidRPr="003D20AF">
              <w:rPr>
                <w:lang w:val="en-GB" w:eastAsia="en-US"/>
              </w:rPr>
              <w:t>daily life.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• Students write a paragraph to summarize what </w:t>
            </w:r>
            <w:r w:rsidRPr="003D20AF">
              <w:rPr>
                <w:lang w:val="en-GB" w:eastAsia="en-US"/>
              </w:rPr>
              <w:t xml:space="preserve">happened in a sports 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3D20AF">
              <w:rPr>
                <w:lang w:val="en-GB" w:eastAsia="en-US"/>
              </w:rPr>
              <w:t>game.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</w:p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3101"/>
        </w:trPr>
        <w:tc>
          <w:tcPr>
            <w:tcW w:w="1095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07-11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66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08" w:type="dxa"/>
            <w:gridSpan w:val="2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vAlign w:val="center"/>
          </w:tcPr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149"/>
        </w:trPr>
        <w:tc>
          <w:tcPr>
            <w:tcW w:w="1095" w:type="dxa"/>
            <w:vMerge w:val="restart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14-18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NOVEMBER</w:t>
            </w:r>
          </w:p>
        </w:tc>
        <w:tc>
          <w:tcPr>
            <w:tcW w:w="1066" w:type="dxa"/>
            <w:gridSpan w:val="2"/>
            <w:vMerge w:val="restart"/>
            <w:vAlign w:val="center"/>
          </w:tcPr>
          <w:p w:rsidR="00D570ED" w:rsidRPr="007E6A3A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66" w:type="dxa"/>
            <w:vMerge w:val="restart"/>
            <w:vAlign w:val="center"/>
          </w:tcPr>
          <w:p w:rsidR="00D570ED" w:rsidRPr="007E6A3A" w:rsidRDefault="00D570ED" w:rsidP="008734F5">
            <w:pPr>
              <w:jc w:val="center"/>
              <w:rPr>
                <w:lang w:val="en-GB"/>
              </w:rPr>
            </w:pPr>
            <w:r w:rsidRPr="007E6A3A">
              <w:rPr>
                <w:lang w:val="en-GB"/>
              </w:rPr>
              <w:t>4</w:t>
            </w:r>
          </w:p>
        </w:tc>
        <w:tc>
          <w:tcPr>
            <w:tcW w:w="2508" w:type="dxa"/>
            <w:gridSpan w:val="2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76" w:type="dxa"/>
            <w:gridSpan w:val="2"/>
            <w:vMerge/>
            <w:tcBorders>
              <w:bottom w:val="nil"/>
            </w:tcBorders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23" w:type="dxa"/>
            <w:gridSpan w:val="3"/>
            <w:vMerge/>
            <w:tcBorders>
              <w:bottom w:val="nil"/>
            </w:tcBorders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472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10" w:type="dxa"/>
            <w:gridSpan w:val="2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</w:tr>
      <w:tr w:rsidR="00D570ED" w:rsidTr="009E451D">
        <w:tblPrEx>
          <w:tblCellMar>
            <w:left w:w="70" w:type="dxa"/>
            <w:right w:w="70" w:type="dxa"/>
          </w:tblCellMar>
          <w:tblLook w:val="0000"/>
        </w:tblPrEx>
        <w:trPr>
          <w:trHeight w:val="76"/>
        </w:trPr>
        <w:tc>
          <w:tcPr>
            <w:tcW w:w="1095" w:type="dxa"/>
            <w:vMerge/>
            <w:textDirection w:val="btLr"/>
            <w:vAlign w:val="center"/>
          </w:tcPr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1066" w:type="dxa"/>
            <w:gridSpan w:val="2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1066" w:type="dxa"/>
            <w:vMerge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508" w:type="dxa"/>
            <w:gridSpan w:val="2"/>
            <w:vMerge/>
          </w:tcPr>
          <w:p w:rsidR="00D570ED" w:rsidRDefault="00D570ED" w:rsidP="008734F5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1783" w:type="dxa"/>
            <w:gridSpan w:val="3"/>
            <w:tcBorders>
              <w:top w:val="nil"/>
            </w:tcBorders>
          </w:tcPr>
          <w:p w:rsidR="00D570ED" w:rsidRDefault="00D570ED" w:rsidP="009E451D">
            <w:pPr>
              <w:spacing w:after="200" w:line="276" w:lineRule="auto"/>
              <w:rPr>
                <w:sz w:val="40"/>
                <w:lang w:val="en-GB"/>
              </w:rPr>
            </w:pPr>
          </w:p>
        </w:tc>
        <w:tc>
          <w:tcPr>
            <w:tcW w:w="2816" w:type="dxa"/>
            <w:gridSpan w:val="2"/>
            <w:tcBorders>
              <w:top w:val="nil"/>
            </w:tcBorders>
          </w:tcPr>
          <w:p w:rsidR="00D570ED" w:rsidRDefault="00D570ED" w:rsidP="009E451D">
            <w:pPr>
              <w:spacing w:after="200" w:line="276" w:lineRule="auto"/>
              <w:rPr>
                <w:sz w:val="40"/>
                <w:lang w:val="en-GB"/>
              </w:rPr>
            </w:pPr>
          </w:p>
        </w:tc>
        <w:tc>
          <w:tcPr>
            <w:tcW w:w="2472" w:type="dxa"/>
            <w:vMerge/>
          </w:tcPr>
          <w:p w:rsidR="00D570ED" w:rsidRDefault="00D570ED" w:rsidP="008734F5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  <w:tc>
          <w:tcPr>
            <w:tcW w:w="2810" w:type="dxa"/>
            <w:gridSpan w:val="2"/>
            <w:vMerge/>
          </w:tcPr>
          <w:p w:rsidR="00D570ED" w:rsidRDefault="00D570ED" w:rsidP="008734F5">
            <w:pPr>
              <w:spacing w:after="200" w:line="276" w:lineRule="auto"/>
              <w:ind w:left="108"/>
              <w:rPr>
                <w:sz w:val="40"/>
                <w:lang w:val="en-GB"/>
              </w:rPr>
            </w:pPr>
          </w:p>
        </w:tc>
      </w:tr>
      <w:tr w:rsidR="00D570ED" w:rsidRPr="000571BC" w:rsidTr="008734F5">
        <w:trPr>
          <w:cantSplit/>
          <w:trHeight w:val="2937"/>
        </w:trPr>
        <w:tc>
          <w:tcPr>
            <w:tcW w:w="1095" w:type="dxa"/>
            <w:textDirection w:val="btLr"/>
            <w:vAlign w:val="center"/>
          </w:tcPr>
          <w:p w:rsidR="00D570ED" w:rsidRDefault="00D570ED" w:rsidP="00EF0FB4">
            <w:pPr>
              <w:ind w:left="113" w:right="113"/>
              <w:jc w:val="center"/>
              <w:rPr>
                <w:lang w:val="en-GB"/>
              </w:rPr>
            </w:pPr>
            <w:r w:rsidRPr="006A2864">
              <w:rPr>
                <w:sz w:val="40"/>
                <w:lang w:val="en-GB"/>
              </w:rPr>
              <w:br w:type="page"/>
            </w:r>
            <w:r>
              <w:rPr>
                <w:lang w:val="en-GB"/>
              </w:rPr>
              <w:t>21-25</w:t>
            </w:r>
          </w:p>
          <w:p w:rsidR="00D570ED" w:rsidRPr="000571BC" w:rsidRDefault="00D570ED" w:rsidP="00EF0FB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NOVEMBER</w:t>
            </w:r>
          </w:p>
        </w:tc>
        <w:tc>
          <w:tcPr>
            <w:tcW w:w="995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7" w:type="dxa"/>
            <w:gridSpan w:val="2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 w:val="restart"/>
            <w:vAlign w:val="center"/>
          </w:tcPr>
          <w:p w:rsidR="00D570ED" w:rsidRDefault="00D570ED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Describing the frequency of actions</w:t>
            </w:r>
          </w:p>
          <w:p w:rsidR="00D570ED" w:rsidRPr="003D20AF" w:rsidRDefault="00D570ED" w:rsidP="008734F5">
            <w:pPr>
              <w:rPr>
                <w:b/>
                <w:lang w:val="en-GB"/>
              </w:rPr>
            </w:pPr>
          </w:p>
          <w:p w:rsidR="00D570ED" w:rsidRPr="003D20AF" w:rsidRDefault="00D570ED" w:rsidP="008734F5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Giving explanations &amp; </w:t>
            </w:r>
            <w:r w:rsidRPr="003D20AF">
              <w:rPr>
                <w:b/>
                <w:lang w:val="en-GB"/>
              </w:rPr>
              <w:t>reasons</w:t>
            </w: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Pr="003D20AF" w:rsidRDefault="00D570ED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 xml:space="preserve">Making simple inquiries </w:t>
            </w: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Pr="003D20AF" w:rsidRDefault="00D570ED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Making simple suggestions</w:t>
            </w: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Pr="003D20AF" w:rsidRDefault="00D570ED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Talking about past events</w:t>
            </w:r>
          </w:p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 w:val="restart"/>
            <w:vAlign w:val="center"/>
          </w:tcPr>
          <w:p w:rsidR="00D570ED" w:rsidRPr="003D20AF" w:rsidRDefault="00D570ED" w:rsidP="008734F5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4 : 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jc w:val="center"/>
              <w:rPr>
                <w:b/>
                <w:i/>
                <w:szCs w:val="23"/>
                <w:lang w:val="en-GB"/>
              </w:rPr>
            </w:pPr>
            <w:r w:rsidRPr="003D20AF">
              <w:rPr>
                <w:b/>
                <w:i/>
                <w:szCs w:val="23"/>
                <w:lang w:val="en-GB"/>
              </w:rPr>
              <w:t>Wild Animals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b/>
                <w:i/>
                <w:lang w:val="en-GB"/>
              </w:rPr>
            </w:pPr>
          </w:p>
        </w:tc>
        <w:tc>
          <w:tcPr>
            <w:tcW w:w="2849" w:type="dxa"/>
            <w:gridSpan w:val="3"/>
            <w:vMerge w:val="restart"/>
            <w:vAlign w:val="center"/>
          </w:tcPr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b/>
                <w:sz w:val="20"/>
                <w:szCs w:val="23"/>
                <w:lang w:val="en-GB"/>
              </w:rPr>
            </w:pPr>
            <w:r w:rsidRPr="003D20AF">
              <w:rPr>
                <w:b/>
                <w:sz w:val="20"/>
                <w:szCs w:val="23"/>
                <w:lang w:val="en-GB"/>
              </w:rPr>
              <w:t xml:space="preserve">Listening 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• Students will be able to understand phrases and expressions related to past and present events.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 xml:space="preserve">• Students will be able to identify the names of wild 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animals when spoken clearly and slowly.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b/>
                <w:sz w:val="20"/>
                <w:szCs w:val="23"/>
                <w:lang w:val="en-GB"/>
              </w:rPr>
            </w:pPr>
            <w:r w:rsidRPr="003D20AF">
              <w:rPr>
                <w:b/>
                <w:sz w:val="20"/>
                <w:szCs w:val="23"/>
                <w:lang w:val="en-GB"/>
              </w:rPr>
              <w:t>Spoken Interaction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 xml:space="preserve">• Students will be able to ask people questions about 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characteristics of wild animals.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b/>
                <w:sz w:val="20"/>
                <w:szCs w:val="23"/>
                <w:lang w:val="en-GB"/>
              </w:rPr>
            </w:pPr>
            <w:r w:rsidRPr="003D20AF">
              <w:rPr>
                <w:b/>
                <w:sz w:val="20"/>
                <w:szCs w:val="23"/>
                <w:lang w:val="en-GB"/>
              </w:rPr>
              <w:t>Spoken Production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• Students will be able to make simple suggestions.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• Student will be able to make simple sentences related past and present events.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b/>
                <w:sz w:val="20"/>
                <w:szCs w:val="23"/>
                <w:lang w:val="en-GB"/>
              </w:rPr>
            </w:pPr>
            <w:smartTag w:uri="urn:schemas-microsoft-com:office:smarttags" w:element="place">
              <w:r w:rsidRPr="003D20AF">
                <w:rPr>
                  <w:b/>
                  <w:sz w:val="20"/>
                  <w:szCs w:val="23"/>
                  <w:lang w:val="en-GB"/>
                </w:rPr>
                <w:t>Reading</w:t>
              </w:r>
            </w:smartTag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 xml:space="preserve">• Students will be able to understand short simple texts related to wild animals. Students will be able to identify short, simple sentences and expressions about past and 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present activities.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b/>
                <w:sz w:val="20"/>
                <w:szCs w:val="23"/>
                <w:lang w:val="en-GB"/>
              </w:rPr>
            </w:pPr>
            <w:r w:rsidRPr="003D20AF">
              <w:rPr>
                <w:b/>
                <w:sz w:val="20"/>
                <w:szCs w:val="23"/>
                <w:lang w:val="en-GB"/>
              </w:rPr>
              <w:t>Writing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 xml:space="preserve">• Students will be able to write simple structures        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describing wildlife.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Compensation Strategies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 xml:space="preserve">• Students will be able to relate new information to 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sz w:val="20"/>
                <w:szCs w:val="23"/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visual concepts.</w:t>
            </w:r>
          </w:p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3D20AF">
              <w:rPr>
                <w:sz w:val="20"/>
                <w:szCs w:val="23"/>
                <w:lang w:val="en-GB"/>
              </w:rPr>
              <w:t>• Students will be able to say when they do not understand.</w:t>
            </w:r>
          </w:p>
        </w:tc>
        <w:tc>
          <w:tcPr>
            <w:tcW w:w="2552" w:type="dxa"/>
            <w:gridSpan w:val="3"/>
            <w:vMerge w:val="restart"/>
            <w:vAlign w:val="center"/>
          </w:tcPr>
          <w:p w:rsidR="00D570ED" w:rsidRDefault="00D570ED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Texts</w:t>
            </w:r>
          </w:p>
          <w:p w:rsidR="00D570ED" w:rsidRPr="003D20AF" w:rsidRDefault="00D570ED" w:rsidP="008734F5">
            <w:pPr>
              <w:rPr>
                <w:b/>
                <w:lang w:val="en-GB"/>
              </w:rPr>
            </w:pP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Brochures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Diaries/Journal Entries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Maps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Children’s Encyclopedia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Personal Narratives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Notes and Messages  </w:t>
            </w:r>
          </w:p>
          <w:p w:rsidR="00D570ED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Tables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Activities</w:t>
            </w:r>
          </w:p>
          <w:p w:rsidR="00D570ED" w:rsidRPr="003D20AF" w:rsidRDefault="00D570ED" w:rsidP="008734F5">
            <w:pPr>
              <w:rPr>
                <w:b/>
                <w:lang w:val="en-GB"/>
              </w:rPr>
            </w:pP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Arts and Crafts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Drawing and Coloring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Flashcards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Labeling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Listening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Matching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Reading Comprehension Questions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 xml:space="preserve">Skimming and Scanning </w:t>
            </w:r>
          </w:p>
          <w:p w:rsidR="00D570ED" w:rsidRPr="003D20AF" w:rsidRDefault="00D570ED" w:rsidP="008734F5">
            <w:pPr>
              <w:rPr>
                <w:lang w:val="en-GB"/>
              </w:rPr>
            </w:pPr>
            <w:r w:rsidRPr="003D20AF">
              <w:rPr>
                <w:lang w:val="en-GB"/>
              </w:rPr>
              <w:t>Speaking</w:t>
            </w:r>
          </w:p>
          <w:p w:rsidR="00D570ED" w:rsidRPr="003A7FC8" w:rsidRDefault="00D570ED" w:rsidP="008734F5">
            <w:pPr>
              <w:rPr>
                <w:b/>
                <w:lang w:val="en-GB"/>
              </w:rPr>
            </w:pPr>
          </w:p>
        </w:tc>
        <w:tc>
          <w:tcPr>
            <w:tcW w:w="2749" w:type="dxa"/>
            <w:vMerge w:val="restart"/>
            <w:vAlign w:val="center"/>
          </w:tcPr>
          <w:p w:rsidR="00D570ED" w:rsidRDefault="00D570ED" w:rsidP="0095059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SECOND WRITTEN EXAM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Project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>• Students choose two wild animals and prepare an in</w:t>
            </w:r>
            <w:r w:rsidRPr="003D20AF">
              <w:rPr>
                <w:lang w:val="en-GB"/>
              </w:rPr>
              <w:t xml:space="preserve">formative children’s </w:t>
            </w:r>
          </w:p>
          <w:p w:rsidR="00D570ED" w:rsidRPr="003D20AF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leaflet about them. They use a lot of pictures and narrate </w:t>
            </w:r>
            <w:r w:rsidRPr="003D20AF">
              <w:rPr>
                <w:lang w:val="en-GB"/>
              </w:rPr>
              <w:t xml:space="preserve">details about the 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3D20AF">
              <w:rPr>
                <w:lang w:val="en-GB"/>
              </w:rPr>
              <w:t>animals’ lives.</w:t>
            </w:r>
          </w:p>
          <w:p w:rsidR="00D570ED" w:rsidRPr="00DA27FB" w:rsidRDefault="00D570ED" w:rsidP="0095059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jc w:val="center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576"/>
        </w:trPr>
        <w:tc>
          <w:tcPr>
            <w:tcW w:w="1095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28/-02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7" w:type="dxa"/>
            <w:gridSpan w:val="2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vAlign w:val="center"/>
          </w:tcPr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303"/>
        </w:trPr>
        <w:tc>
          <w:tcPr>
            <w:tcW w:w="1095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7" w:type="dxa"/>
            <w:gridSpan w:val="2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88" w:type="dxa"/>
            <w:gridSpan w:val="2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49" w:type="dxa"/>
            <w:gridSpan w:val="3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552" w:type="dxa"/>
            <w:gridSpan w:val="3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749" w:type="dxa"/>
            <w:vMerge/>
            <w:vAlign w:val="center"/>
          </w:tcPr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D570ED" w:rsidTr="008734F5">
        <w:tblPrEx>
          <w:tblCellMar>
            <w:left w:w="70" w:type="dxa"/>
            <w:right w:w="70" w:type="dxa"/>
          </w:tblCellMar>
          <w:tblLook w:val="0000"/>
        </w:tblPrEx>
        <w:trPr>
          <w:trHeight w:val="1923"/>
        </w:trPr>
        <w:tc>
          <w:tcPr>
            <w:tcW w:w="1095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12-16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DECEMBER</w:t>
            </w:r>
          </w:p>
        </w:tc>
        <w:tc>
          <w:tcPr>
            <w:tcW w:w="995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7" w:type="dxa"/>
            <w:gridSpan w:val="2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1" w:type="dxa"/>
            <w:vMerge/>
          </w:tcPr>
          <w:p w:rsidR="00D570ED" w:rsidRDefault="00D570ED" w:rsidP="008734F5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1788" w:type="dxa"/>
            <w:gridSpan w:val="2"/>
            <w:vMerge/>
          </w:tcPr>
          <w:p w:rsidR="00D570ED" w:rsidRDefault="00D570ED" w:rsidP="008734F5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849" w:type="dxa"/>
            <w:gridSpan w:val="3"/>
            <w:vMerge/>
          </w:tcPr>
          <w:p w:rsidR="00D570ED" w:rsidRDefault="00D570ED" w:rsidP="008734F5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552" w:type="dxa"/>
            <w:gridSpan w:val="3"/>
            <w:vMerge/>
          </w:tcPr>
          <w:p w:rsidR="00D570ED" w:rsidRDefault="00D570ED" w:rsidP="008734F5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  <w:tc>
          <w:tcPr>
            <w:tcW w:w="2749" w:type="dxa"/>
            <w:vMerge/>
          </w:tcPr>
          <w:p w:rsidR="00D570ED" w:rsidRDefault="00D570ED" w:rsidP="008734F5">
            <w:pPr>
              <w:spacing w:after="200" w:line="276" w:lineRule="auto"/>
              <w:rPr>
                <w:sz w:val="16"/>
                <w:szCs w:val="16"/>
                <w:lang w:val="en-GB"/>
              </w:rPr>
            </w:pPr>
          </w:p>
        </w:tc>
      </w:tr>
    </w:tbl>
    <w:p w:rsidR="00D570ED" w:rsidRPr="006A2864" w:rsidRDefault="00D570ED" w:rsidP="009E451D">
      <w:pPr>
        <w:spacing w:after="200" w:line="276" w:lineRule="auto"/>
        <w:rPr>
          <w:sz w:val="16"/>
          <w:szCs w:val="16"/>
          <w:lang w:val="en-GB"/>
        </w:rPr>
      </w:pPr>
    </w:p>
    <w:tbl>
      <w:tblPr>
        <w:tblpPr w:leftFromText="141" w:rightFromText="141" w:vertAnchor="text" w:horzAnchor="margin" w:tblpY="-5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7"/>
        <w:gridCol w:w="1790"/>
        <w:gridCol w:w="2845"/>
        <w:gridCol w:w="2485"/>
        <w:gridCol w:w="2810"/>
      </w:tblGrid>
      <w:tr w:rsidR="00D570ED" w:rsidRPr="000571BC" w:rsidTr="00081E84">
        <w:trPr>
          <w:cantSplit/>
          <w:trHeight w:val="1976"/>
        </w:trPr>
        <w:tc>
          <w:tcPr>
            <w:tcW w:w="1101" w:type="dxa"/>
            <w:textDirection w:val="btLr"/>
            <w:vAlign w:val="center"/>
          </w:tcPr>
          <w:p w:rsidR="00D570ED" w:rsidRDefault="00D570ED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19-23</w:t>
            </w:r>
          </w:p>
          <w:p w:rsidR="00D570ED" w:rsidRPr="000571BC" w:rsidRDefault="00D570ED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 w:val="restart"/>
            <w:vAlign w:val="center"/>
          </w:tcPr>
          <w:p w:rsidR="00D570ED" w:rsidRDefault="00D570ED" w:rsidP="00081E84">
            <w:pPr>
              <w:rPr>
                <w:b/>
                <w:lang w:val="en-GB"/>
              </w:rPr>
            </w:pPr>
          </w:p>
          <w:p w:rsidR="00D570ED" w:rsidRDefault="00D570ED" w:rsidP="00081E84">
            <w:pPr>
              <w:rPr>
                <w:b/>
                <w:lang w:val="en-GB"/>
              </w:rPr>
            </w:pPr>
          </w:p>
          <w:p w:rsidR="00D570ED" w:rsidRDefault="00D570ED" w:rsidP="00081E84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Describing what people do regularly</w:t>
            </w:r>
          </w:p>
          <w:p w:rsidR="00D570ED" w:rsidRPr="003D20AF" w:rsidRDefault="00D570ED" w:rsidP="00081E84">
            <w:pPr>
              <w:rPr>
                <w:b/>
                <w:lang w:val="en-GB"/>
              </w:rPr>
            </w:pPr>
          </w:p>
          <w:p w:rsidR="00D570ED" w:rsidRDefault="00D570ED" w:rsidP="00081E84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Expressing </w:t>
            </w:r>
            <w:r w:rsidRPr="003D20AF">
              <w:rPr>
                <w:b/>
                <w:lang w:val="en-GB"/>
              </w:rPr>
              <w:t xml:space="preserve">preferences  </w:t>
            </w:r>
          </w:p>
          <w:p w:rsidR="00D570ED" w:rsidRDefault="00D570ED" w:rsidP="00AE6A93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01 January</w:t>
            </w:r>
            <w:r>
              <w:rPr>
                <w:b/>
                <w:bCs/>
                <w:lang w:val="en-GB" w:eastAsia="en-US"/>
              </w:rPr>
              <w:t xml:space="preserve"> </w:t>
            </w:r>
            <w:r w:rsidRPr="000571BC">
              <w:rPr>
                <w:b/>
                <w:bCs/>
                <w:lang w:val="en-GB" w:eastAsia="en-US"/>
              </w:rPr>
              <w:t>New Year</w:t>
            </w:r>
          </w:p>
          <w:p w:rsidR="00D570ED" w:rsidRPr="005A01D8" w:rsidRDefault="00D570ED" w:rsidP="00AE6A93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5A01D8">
              <w:rPr>
                <w:bCs/>
                <w:sz w:val="20"/>
                <w:lang w:val="en-GB" w:eastAsia="en-US"/>
              </w:rPr>
              <w:t xml:space="preserve">(1 Ocak </w:t>
            </w:r>
            <w:r>
              <w:rPr>
                <w:bCs/>
                <w:sz w:val="20"/>
                <w:lang w:val="en-GB" w:eastAsia="en-US"/>
              </w:rPr>
              <w:t>2015</w:t>
            </w:r>
            <w:r w:rsidRPr="005A01D8">
              <w:rPr>
                <w:bCs/>
                <w:sz w:val="20"/>
                <w:lang w:val="en-GB" w:eastAsia="en-US"/>
              </w:rPr>
              <w:t xml:space="preserve"> Yılbaşı)</w:t>
            </w:r>
          </w:p>
          <w:p w:rsidR="00D570ED" w:rsidRPr="003D20AF" w:rsidRDefault="00D570ED" w:rsidP="00081E84">
            <w:pPr>
              <w:rPr>
                <w:b/>
                <w:lang w:val="en-GB"/>
              </w:rPr>
            </w:pPr>
          </w:p>
          <w:p w:rsidR="00D570ED" w:rsidRDefault="00D570ED" w:rsidP="00081E84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Giving explanations/reasons</w:t>
            </w:r>
          </w:p>
          <w:p w:rsidR="00D570ED" w:rsidRPr="003D20AF" w:rsidRDefault="00D570ED" w:rsidP="00081E84">
            <w:pPr>
              <w:rPr>
                <w:b/>
                <w:lang w:val="en-GB"/>
              </w:rPr>
            </w:pPr>
          </w:p>
          <w:p w:rsidR="00D570ED" w:rsidRDefault="00D570ED" w:rsidP="00081E84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Making simple inquiries</w:t>
            </w:r>
          </w:p>
          <w:p w:rsidR="00D570ED" w:rsidRPr="003D20AF" w:rsidRDefault="00D570ED" w:rsidP="00081E84">
            <w:pPr>
              <w:rPr>
                <w:b/>
                <w:lang w:val="en-GB"/>
              </w:rPr>
            </w:pPr>
          </w:p>
          <w:p w:rsidR="00D570ED" w:rsidRDefault="00D570ED" w:rsidP="00081E84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Stating personal opinions</w:t>
            </w:r>
          </w:p>
          <w:p w:rsidR="00D570ED" w:rsidRPr="003D20AF" w:rsidRDefault="00D570ED" w:rsidP="00081E84">
            <w:pPr>
              <w:rPr>
                <w:b/>
                <w:lang w:val="en-GB"/>
              </w:rPr>
            </w:pPr>
          </w:p>
          <w:p w:rsidR="00D570ED" w:rsidRDefault="00D570ED" w:rsidP="00081E84">
            <w:pPr>
              <w:rPr>
                <w:b/>
                <w:lang w:val="en-GB"/>
              </w:rPr>
            </w:pPr>
            <w:r w:rsidRPr="003D20AF">
              <w:rPr>
                <w:b/>
                <w:lang w:val="en-GB"/>
              </w:rPr>
              <w:t>Talking about past events</w:t>
            </w:r>
          </w:p>
          <w:p w:rsidR="00D570ED" w:rsidRPr="003D20AF" w:rsidRDefault="00D570ED" w:rsidP="00081E84">
            <w:pPr>
              <w:rPr>
                <w:b/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D570ED" w:rsidRDefault="00D570ED" w:rsidP="00081E8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5 : </w:t>
            </w:r>
          </w:p>
          <w:p w:rsidR="00D570ED" w:rsidRPr="003D20AF" w:rsidRDefault="00D570ED" w:rsidP="00081E84">
            <w:pPr>
              <w:jc w:val="center"/>
              <w:rPr>
                <w:b/>
                <w:i/>
                <w:lang w:val="en-GB"/>
              </w:rPr>
            </w:pPr>
            <w:r w:rsidRPr="003D20AF">
              <w:rPr>
                <w:b/>
                <w:i/>
                <w:lang w:val="en-GB"/>
              </w:rPr>
              <w:t>Television</w:t>
            </w:r>
          </w:p>
        </w:tc>
        <w:tc>
          <w:tcPr>
            <w:tcW w:w="2845" w:type="dxa"/>
            <w:vMerge w:val="restart"/>
            <w:vAlign w:val="center"/>
          </w:tcPr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b/>
                <w:sz w:val="18"/>
                <w:lang w:val="en-GB"/>
              </w:rPr>
            </w:pPr>
            <w:r w:rsidRPr="00A7499A">
              <w:rPr>
                <w:b/>
                <w:sz w:val="18"/>
                <w:lang w:val="en-GB"/>
              </w:rPr>
              <w:t xml:space="preserve">Listening </w:t>
            </w:r>
          </w:p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>• Students will be able to understand enough to manage simple, routine exchanges on every day matters (e. g., TV programs) without too much effort.</w:t>
            </w:r>
          </w:p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b/>
                <w:sz w:val="18"/>
                <w:lang w:val="en-GB"/>
              </w:rPr>
            </w:pPr>
            <w:r w:rsidRPr="00A7499A">
              <w:rPr>
                <w:b/>
                <w:sz w:val="18"/>
                <w:lang w:val="en-GB"/>
              </w:rPr>
              <w:t>Spoken Interaction</w:t>
            </w:r>
          </w:p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 xml:space="preserve">• Students will be able to ask questions about other people’s </w:t>
            </w:r>
          </w:p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>preferences.</w:t>
            </w:r>
          </w:p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 xml:space="preserve">• Students will be able to describe past activities and personal experiences. </w:t>
            </w:r>
          </w:p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b/>
                <w:sz w:val="18"/>
                <w:lang w:val="en-GB"/>
              </w:rPr>
            </w:pPr>
            <w:r w:rsidRPr="00A7499A">
              <w:rPr>
                <w:b/>
                <w:sz w:val="18"/>
                <w:lang w:val="en-GB"/>
              </w:rPr>
              <w:t>Spoken Production</w:t>
            </w:r>
          </w:p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 xml:space="preserve">• Students will be able to talk about their preferences. </w:t>
            </w:r>
          </w:p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 xml:space="preserve">• Students will be able to use a series of phrases and simple </w:t>
            </w:r>
          </w:p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sz w:val="18"/>
                <w:lang w:val="en-GB"/>
              </w:rPr>
            </w:pPr>
            <w:r w:rsidRPr="00A7499A">
              <w:rPr>
                <w:sz w:val="18"/>
                <w:lang w:val="en-GB"/>
              </w:rPr>
              <w:t>sentences to describe past events.</w:t>
            </w:r>
          </w:p>
          <w:p w:rsidR="00D570ED" w:rsidRPr="003D20AF" w:rsidRDefault="00D570ED" w:rsidP="00081E84">
            <w:pPr>
              <w:autoSpaceDE w:val="0"/>
              <w:autoSpaceDN w:val="0"/>
              <w:adjustRightInd w:val="0"/>
              <w:rPr>
                <w:sz w:val="20"/>
                <w:lang w:val="en-GB"/>
              </w:rPr>
            </w:pPr>
            <w:r w:rsidRPr="003D20AF">
              <w:rPr>
                <w:sz w:val="20"/>
                <w:lang w:val="en-GB"/>
              </w:rPr>
              <w:t xml:space="preserve">• Students will be able to relate new information to visual con cepts. </w:t>
            </w:r>
          </w:p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r w:rsidRPr="00A7499A">
              <w:rPr>
                <w:b/>
                <w:sz w:val="20"/>
                <w:lang w:val="en-GB"/>
              </w:rPr>
              <w:t>Compensation Strategies</w:t>
            </w:r>
          </w:p>
          <w:p w:rsidR="00D570ED" w:rsidRPr="003D20AF" w:rsidRDefault="00D570ED" w:rsidP="00081E84">
            <w:pPr>
              <w:autoSpaceDE w:val="0"/>
              <w:autoSpaceDN w:val="0"/>
              <w:adjustRightInd w:val="0"/>
              <w:rPr>
                <w:sz w:val="20"/>
                <w:lang w:val="en-GB"/>
              </w:rPr>
            </w:pPr>
            <w:r w:rsidRPr="003D20AF">
              <w:rPr>
                <w:sz w:val="20"/>
                <w:lang w:val="en-GB"/>
              </w:rPr>
              <w:t>• Students will be able to say when they do not understand.</w:t>
            </w:r>
          </w:p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b/>
                <w:sz w:val="20"/>
                <w:lang w:val="en-GB"/>
              </w:rPr>
            </w:pPr>
            <w:r w:rsidRPr="00A7499A">
              <w:rPr>
                <w:b/>
                <w:sz w:val="20"/>
                <w:lang w:val="en-GB"/>
              </w:rPr>
              <w:t>Attitudes</w:t>
            </w:r>
          </w:p>
          <w:p w:rsidR="00D570ED" w:rsidRPr="00A7499A" w:rsidRDefault="00D570ED" w:rsidP="00081E84">
            <w:pPr>
              <w:autoSpaceDE w:val="0"/>
              <w:autoSpaceDN w:val="0"/>
              <w:adjustRightInd w:val="0"/>
              <w:rPr>
                <w:sz w:val="20"/>
                <w:lang w:val="en-GB"/>
              </w:rPr>
            </w:pPr>
            <w:r w:rsidRPr="003D20AF">
              <w:rPr>
                <w:sz w:val="20"/>
                <w:lang w:val="en-GB"/>
              </w:rPr>
              <w:t>• Students realize the need to le</w:t>
            </w:r>
            <w:r>
              <w:rPr>
                <w:sz w:val="20"/>
                <w:lang w:val="en-GB"/>
              </w:rPr>
              <w:t xml:space="preserve">arn English especially when TV </w:t>
            </w:r>
            <w:r w:rsidRPr="003D20AF">
              <w:rPr>
                <w:sz w:val="20"/>
                <w:lang w:val="en-GB"/>
              </w:rPr>
              <w:t>or movies are considered.</w:t>
            </w:r>
          </w:p>
        </w:tc>
        <w:tc>
          <w:tcPr>
            <w:tcW w:w="2485" w:type="dxa"/>
            <w:vMerge w:val="restart"/>
            <w:vAlign w:val="center"/>
          </w:tcPr>
          <w:p w:rsidR="00D570ED" w:rsidRDefault="00D570ED" w:rsidP="00081E84">
            <w:pPr>
              <w:rPr>
                <w:b/>
                <w:lang w:val="en-GB"/>
              </w:rPr>
            </w:pPr>
            <w:r w:rsidRPr="00A7499A">
              <w:rPr>
                <w:b/>
                <w:lang w:val="en-GB"/>
              </w:rPr>
              <w:t>Texts</w:t>
            </w:r>
          </w:p>
          <w:p w:rsidR="00D570ED" w:rsidRPr="00A7499A" w:rsidRDefault="00D570ED" w:rsidP="00081E84">
            <w:pPr>
              <w:rPr>
                <w:b/>
                <w:lang w:val="en-GB"/>
              </w:rPr>
            </w:pPr>
          </w:p>
          <w:p w:rsidR="00D570ED" w:rsidRPr="00A7499A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Advertisements </w:t>
            </w:r>
          </w:p>
          <w:p w:rsidR="00D570ED" w:rsidRPr="00A7499A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>Diaries/Journal Entries</w:t>
            </w:r>
          </w:p>
          <w:p w:rsidR="00D570ED" w:rsidRPr="00A7499A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>E-mails</w:t>
            </w:r>
          </w:p>
          <w:p w:rsidR="00D570ED" w:rsidRPr="00A7499A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News Reports </w:t>
            </w:r>
          </w:p>
          <w:p w:rsidR="00D570ED" w:rsidRPr="00A7499A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>Personal letters</w:t>
            </w:r>
          </w:p>
          <w:p w:rsidR="00D570ED" w:rsidRPr="00A7499A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>Personal Narratives</w:t>
            </w:r>
          </w:p>
          <w:p w:rsidR="00D570ED" w:rsidRPr="00A7499A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>Questionnaires</w:t>
            </w:r>
          </w:p>
          <w:p w:rsidR="00D570ED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Tables </w:t>
            </w:r>
          </w:p>
          <w:p w:rsidR="00D570ED" w:rsidRPr="00A7499A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b/>
                <w:lang w:val="en-GB"/>
              </w:rPr>
            </w:pPr>
            <w:r w:rsidRPr="00A7499A">
              <w:rPr>
                <w:b/>
                <w:lang w:val="en-GB"/>
              </w:rPr>
              <w:t>Activities</w:t>
            </w:r>
          </w:p>
          <w:p w:rsidR="00D570ED" w:rsidRPr="00A7499A" w:rsidRDefault="00D570ED" w:rsidP="00081E84">
            <w:pPr>
              <w:rPr>
                <w:b/>
                <w:lang w:val="en-GB"/>
              </w:rPr>
            </w:pPr>
          </w:p>
          <w:p w:rsidR="00D570ED" w:rsidRPr="00A7499A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>Guessing word meaning from context</w:t>
            </w:r>
          </w:p>
          <w:p w:rsidR="00D570ED" w:rsidRPr="00A7499A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Listening </w:t>
            </w:r>
          </w:p>
          <w:p w:rsidR="00D570ED" w:rsidRPr="00A7499A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Reading Comprehension Questions </w:t>
            </w:r>
          </w:p>
          <w:p w:rsidR="00D570ED" w:rsidRPr="00A7499A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Real-life Tasks </w:t>
            </w:r>
          </w:p>
          <w:p w:rsidR="00D570ED" w:rsidRPr="00A7499A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Skimming and Scanning </w:t>
            </w:r>
          </w:p>
          <w:p w:rsidR="00D570ED" w:rsidRDefault="00D570ED" w:rsidP="00081E84">
            <w:pPr>
              <w:rPr>
                <w:lang w:val="en-GB"/>
              </w:rPr>
            </w:pPr>
            <w:r w:rsidRPr="00A7499A">
              <w:rPr>
                <w:lang w:val="en-GB"/>
              </w:rPr>
              <w:t xml:space="preserve">Speaking  </w:t>
            </w:r>
          </w:p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810" w:type="dxa"/>
            <w:vMerge w:val="restart"/>
            <w:vAlign w:val="center"/>
          </w:tcPr>
          <w:p w:rsidR="00D570ED" w:rsidRDefault="00D570ED" w:rsidP="00081E84">
            <w:pPr>
              <w:rPr>
                <w:b/>
                <w:lang w:val="en-GB"/>
              </w:rPr>
            </w:pPr>
            <w:r w:rsidRPr="00A7499A">
              <w:rPr>
                <w:b/>
                <w:lang w:val="en-GB"/>
              </w:rPr>
              <w:t>Projects</w:t>
            </w:r>
          </w:p>
          <w:p w:rsidR="00D570ED" w:rsidRPr="00A7499A" w:rsidRDefault="00D570ED" w:rsidP="00081E84">
            <w:pPr>
              <w:rPr>
                <w:b/>
                <w:lang w:val="en-GB"/>
              </w:rPr>
            </w:pPr>
          </w:p>
          <w:p w:rsidR="00D570ED" w:rsidRPr="00A7499A" w:rsidRDefault="00D570ED" w:rsidP="00081E84">
            <w:pPr>
              <w:rPr>
                <w:lang w:val="en-GB"/>
              </w:rPr>
            </w:pPr>
            <w:r>
              <w:rPr>
                <w:lang w:val="en-GB"/>
              </w:rPr>
              <w:t>• Students choose two types of TV programs that they frequently watch and write a short paragraph explain</w:t>
            </w:r>
            <w:r w:rsidRPr="00A7499A">
              <w:rPr>
                <w:lang w:val="en-GB"/>
              </w:rPr>
              <w:t xml:space="preserve">ing why they like </w:t>
            </w:r>
          </w:p>
          <w:p w:rsidR="00D570ED" w:rsidRPr="00A7499A" w:rsidRDefault="00D570ED" w:rsidP="00081E84">
            <w:pPr>
              <w:rPr>
                <w:lang w:val="en-GB"/>
              </w:rPr>
            </w:pPr>
            <w:r>
              <w:rPr>
                <w:lang w:val="en-GB"/>
              </w:rPr>
              <w:t xml:space="preserve">them. They support their paragraphs </w:t>
            </w:r>
            <w:r w:rsidRPr="00A7499A">
              <w:rPr>
                <w:lang w:val="en-GB"/>
              </w:rPr>
              <w:t>with visuals.</w:t>
            </w:r>
          </w:p>
          <w:p w:rsidR="00D570ED" w:rsidRDefault="00D570ED" w:rsidP="00081E84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a short television program and act it out, either video recording it or performing in front of </w:t>
            </w:r>
            <w:r w:rsidRPr="00A7499A">
              <w:rPr>
                <w:lang w:val="en-GB"/>
              </w:rPr>
              <w:t>the class.</w:t>
            </w: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Pr="001711AF" w:rsidRDefault="00D570ED" w:rsidP="00734F2E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THIRD WRITTEN EXAM</w:t>
            </w:r>
          </w:p>
          <w:p w:rsidR="00D570ED" w:rsidRDefault="00D570ED" w:rsidP="00734F2E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Default="00D570ED" w:rsidP="00081E84">
            <w:pPr>
              <w:rPr>
                <w:lang w:val="en-GB"/>
              </w:rPr>
            </w:pPr>
          </w:p>
          <w:p w:rsidR="00D570ED" w:rsidRPr="000571BC" w:rsidRDefault="00D570ED" w:rsidP="00081E84">
            <w:pPr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1970"/>
        </w:trPr>
        <w:tc>
          <w:tcPr>
            <w:tcW w:w="1101" w:type="dxa"/>
            <w:textDirection w:val="btLr"/>
            <w:vAlign w:val="center"/>
          </w:tcPr>
          <w:p w:rsidR="00D570ED" w:rsidRDefault="00D570ED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26-30</w:t>
            </w:r>
          </w:p>
          <w:p w:rsidR="00D570ED" w:rsidRPr="000571BC" w:rsidRDefault="00D570ED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DECEMBER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</w:tr>
      <w:tr w:rsidR="00D570ED" w:rsidRPr="000571BC" w:rsidTr="001A2351">
        <w:trPr>
          <w:cantSplit/>
          <w:trHeight w:val="1984"/>
        </w:trPr>
        <w:tc>
          <w:tcPr>
            <w:tcW w:w="1101" w:type="dxa"/>
            <w:textDirection w:val="btLr"/>
            <w:vAlign w:val="center"/>
          </w:tcPr>
          <w:p w:rsidR="00D570ED" w:rsidRDefault="00D570ED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2-6</w:t>
            </w:r>
          </w:p>
          <w:p w:rsidR="00D570ED" w:rsidRPr="000571BC" w:rsidRDefault="00D570ED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</w:tr>
      <w:tr w:rsidR="00D570ED" w:rsidRPr="000571BC" w:rsidTr="00081E84">
        <w:trPr>
          <w:cantSplit/>
          <w:trHeight w:val="1840"/>
        </w:trPr>
        <w:tc>
          <w:tcPr>
            <w:tcW w:w="1101" w:type="dxa"/>
            <w:textDirection w:val="btLr"/>
            <w:vAlign w:val="center"/>
          </w:tcPr>
          <w:p w:rsidR="00D570ED" w:rsidRDefault="00D570ED" w:rsidP="00081E84">
            <w:pPr>
              <w:ind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9-13</w:t>
            </w:r>
          </w:p>
          <w:p w:rsidR="00D570ED" w:rsidRPr="000571BC" w:rsidRDefault="00D570ED" w:rsidP="00081E84">
            <w:pPr>
              <w:ind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JANUARY</w:t>
            </w:r>
          </w:p>
          <w:p w:rsidR="00D570ED" w:rsidRPr="000571BC" w:rsidRDefault="00D570ED" w:rsidP="00081E84">
            <w:pPr>
              <w:ind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D570ED" w:rsidRPr="000571BC" w:rsidRDefault="00D570ED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</w:tr>
      <w:tr w:rsidR="00D570ED" w:rsidRPr="000571BC" w:rsidTr="00081E84">
        <w:trPr>
          <w:cantSplit/>
          <w:trHeight w:val="835"/>
        </w:trPr>
        <w:tc>
          <w:tcPr>
            <w:tcW w:w="1101" w:type="dxa"/>
            <w:textDirection w:val="btLr"/>
            <w:vAlign w:val="center"/>
          </w:tcPr>
          <w:p w:rsidR="00D570ED" w:rsidRDefault="00D570ED" w:rsidP="00081E84">
            <w:pPr>
              <w:ind w:left="113" w:right="113"/>
              <w:jc w:val="center"/>
              <w:rPr>
                <w:lang w:val="en-GB"/>
              </w:rPr>
            </w:pPr>
          </w:p>
          <w:p w:rsidR="00D570ED" w:rsidRDefault="00D570ED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16-20</w:t>
            </w:r>
          </w:p>
          <w:p w:rsidR="00D570ED" w:rsidRDefault="00D570ED" w:rsidP="00081E84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JANUARY</w:t>
            </w:r>
          </w:p>
          <w:p w:rsidR="00D570ED" w:rsidRDefault="00D570ED" w:rsidP="00081E84">
            <w:pPr>
              <w:spacing w:after="200" w:line="276" w:lineRule="auto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D570ED" w:rsidRDefault="00D570ED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D570ED" w:rsidRDefault="00D570ED" w:rsidP="00081E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7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845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485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  <w:tc>
          <w:tcPr>
            <w:tcW w:w="2810" w:type="dxa"/>
            <w:vMerge/>
            <w:vAlign w:val="center"/>
          </w:tcPr>
          <w:p w:rsidR="00D570ED" w:rsidRPr="000571BC" w:rsidRDefault="00D570ED" w:rsidP="00081E84">
            <w:pPr>
              <w:rPr>
                <w:lang w:val="en-GB"/>
              </w:rPr>
            </w:pPr>
          </w:p>
        </w:tc>
      </w:tr>
      <w:tr w:rsidR="00D570ED" w:rsidRPr="000571BC" w:rsidTr="00081E84">
        <w:trPr>
          <w:trHeight w:val="661"/>
        </w:trPr>
        <w:tc>
          <w:tcPr>
            <w:tcW w:w="15614" w:type="dxa"/>
            <w:gridSpan w:val="8"/>
            <w:vAlign w:val="center"/>
          </w:tcPr>
          <w:p w:rsidR="00D570ED" w:rsidRPr="000571BC" w:rsidRDefault="00D570ED" w:rsidP="00081E84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FIRST TERM</w:t>
            </w:r>
          </w:p>
        </w:tc>
      </w:tr>
    </w:tbl>
    <w:p w:rsidR="00D570ED" w:rsidRDefault="00D570ED" w:rsidP="009E451D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b/>
          <w:lang w:val="en-GB"/>
        </w:rPr>
      </w:pPr>
      <w:r>
        <w:rPr>
          <w:b/>
          <w:lang w:val="en-GB"/>
        </w:rPr>
        <w:t>7</w:t>
      </w:r>
      <w:r w:rsidRPr="00AC56B4">
        <w:rPr>
          <w:b/>
          <w:lang w:val="en-GB"/>
        </w:rPr>
        <w:t>. SINIFLAR ÜNİTELENDİRİLMİŞ YILLIK DERS PLANI (2. DÖNEM)</w:t>
      </w:r>
    </w:p>
    <w:p w:rsidR="00D570ED" w:rsidRPr="00AC56B4" w:rsidRDefault="00D570ED" w:rsidP="009E451D">
      <w:pPr>
        <w:pStyle w:val="NoSpacing"/>
        <w:jc w:val="center"/>
        <w:rPr>
          <w:b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534"/>
        <w:gridCol w:w="1778"/>
        <w:gridCol w:w="2820"/>
        <w:gridCol w:w="2464"/>
        <w:gridCol w:w="2791"/>
      </w:tblGrid>
      <w:tr w:rsidR="00D570ED" w:rsidRPr="000571BC" w:rsidTr="008734F5">
        <w:tc>
          <w:tcPr>
            <w:tcW w:w="3227" w:type="dxa"/>
            <w:gridSpan w:val="3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TIME</w:t>
            </w:r>
            <w:r w:rsidRPr="000571BC">
              <w:rPr>
                <w:sz w:val="22"/>
                <w:szCs w:val="22"/>
                <w:lang w:val="en-GB"/>
              </w:rPr>
              <w:t xml:space="preserve"> (SÜRE)</w:t>
            </w:r>
          </w:p>
        </w:tc>
        <w:tc>
          <w:tcPr>
            <w:tcW w:w="2534" w:type="dxa"/>
            <w:vMerge w:val="restart"/>
            <w:vAlign w:val="center"/>
          </w:tcPr>
          <w:p w:rsidR="00D570ED" w:rsidRPr="000571BC" w:rsidRDefault="00D570ED" w:rsidP="008734F5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FUNCTIONS</w:t>
            </w:r>
          </w:p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(HEDEF VE KAZANIMLAR</w:t>
            </w:r>
            <w:r w:rsidRPr="000571BC">
              <w:rPr>
                <w:sz w:val="22"/>
                <w:szCs w:val="22"/>
                <w:lang w:val="en-GB"/>
              </w:rPr>
              <w:t>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NATIONAL DAYS</w:t>
            </w:r>
          </w:p>
        </w:tc>
        <w:tc>
          <w:tcPr>
            <w:tcW w:w="1778" w:type="dxa"/>
            <w:vMerge w:val="restart"/>
            <w:vAlign w:val="center"/>
          </w:tcPr>
          <w:p w:rsidR="00D570ED" w:rsidRPr="000571BC" w:rsidRDefault="00D570ED" w:rsidP="008734F5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TOPICS</w:t>
            </w:r>
          </w:p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(KONULAR)</w:t>
            </w:r>
            <w:r w:rsidRPr="000571BC">
              <w:rPr>
                <w:rFonts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820" w:type="dxa"/>
            <w:vMerge w:val="restart"/>
            <w:vAlign w:val="center"/>
          </w:tcPr>
          <w:p w:rsidR="00D570ED" w:rsidRPr="000571BC" w:rsidRDefault="00D570ED" w:rsidP="008734F5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LANGUAGE TASKS AND STUDY SKILLS/METHODS</w:t>
            </w:r>
          </w:p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(YÖNTEM VE TEKNİKLER)</w:t>
            </w:r>
          </w:p>
        </w:tc>
        <w:tc>
          <w:tcPr>
            <w:tcW w:w="2464" w:type="dxa"/>
            <w:vMerge w:val="restart"/>
            <w:vAlign w:val="center"/>
          </w:tcPr>
          <w:p w:rsidR="00D570ED" w:rsidRPr="000571BC" w:rsidRDefault="00D570ED" w:rsidP="008734F5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MATERIALS</w:t>
            </w:r>
          </w:p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(KULLANILAN EĞİTİM</w:t>
            </w:r>
          </w:p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TEKNOLOJİLERİ-ARAÇ VE GEREÇLER)</w:t>
            </w:r>
          </w:p>
        </w:tc>
        <w:tc>
          <w:tcPr>
            <w:tcW w:w="2791" w:type="dxa"/>
            <w:vMerge w:val="restart"/>
            <w:vAlign w:val="center"/>
          </w:tcPr>
          <w:p w:rsidR="00D570ED" w:rsidRPr="000571BC" w:rsidRDefault="00D570ED" w:rsidP="008734F5">
            <w:pPr>
              <w:jc w:val="center"/>
              <w:rPr>
                <w:b/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EVALUATION</w:t>
            </w:r>
          </w:p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sz w:val="22"/>
                <w:szCs w:val="22"/>
                <w:lang w:val="en-GB"/>
              </w:rPr>
              <w:t>(DEĞERLENDİRME)</w:t>
            </w:r>
          </w:p>
        </w:tc>
      </w:tr>
      <w:tr w:rsidR="00D570ED" w:rsidRPr="000571BC" w:rsidTr="008734F5">
        <w:tc>
          <w:tcPr>
            <w:tcW w:w="1101" w:type="dxa"/>
            <w:vAlign w:val="center"/>
          </w:tcPr>
          <w:p w:rsidR="00D570ED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MONTH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</w:p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89039E">
              <w:rPr>
                <w:sz w:val="18"/>
                <w:szCs w:val="22"/>
                <w:lang w:val="en-GB"/>
              </w:rPr>
              <w:t>(AY)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WEEK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(HAFTA)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b/>
                <w:sz w:val="22"/>
                <w:szCs w:val="22"/>
                <w:lang w:val="en-GB"/>
              </w:rPr>
              <w:t>HOUR</w:t>
            </w:r>
            <w:r w:rsidRPr="000571BC">
              <w:rPr>
                <w:sz w:val="22"/>
                <w:szCs w:val="22"/>
                <w:lang w:val="en-GB"/>
              </w:rPr>
              <w:t xml:space="preserve"> </w:t>
            </w:r>
            <w:r w:rsidRPr="0089039E">
              <w:rPr>
                <w:sz w:val="18"/>
                <w:szCs w:val="22"/>
                <w:lang w:val="en-GB"/>
              </w:rPr>
              <w:t>(SAAT)</w:t>
            </w:r>
          </w:p>
        </w:tc>
        <w:tc>
          <w:tcPr>
            <w:tcW w:w="2534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691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pStyle w:val="NoSpacing"/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D570ED" w:rsidRPr="000571BC" w:rsidRDefault="00D570ED" w:rsidP="008734F5">
            <w:pPr>
              <w:pStyle w:val="NoSpacing"/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pStyle w:val="NoSpacing"/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pStyle w:val="NoSpacing"/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34" w:type="dxa"/>
            <w:vMerge w:val="restart"/>
            <w:vAlign w:val="center"/>
          </w:tcPr>
          <w:p w:rsidR="00D570ED" w:rsidRPr="00B62B57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>
              <w:rPr>
                <w:b/>
                <w:bCs/>
                <w:szCs w:val="18"/>
                <w:lang w:val="en-GB" w:eastAsia="en-US"/>
              </w:rPr>
              <w:t>Accepting &amp;</w:t>
            </w:r>
            <w:r w:rsidRPr="00B62B57">
              <w:rPr>
                <w:b/>
                <w:bCs/>
                <w:szCs w:val="18"/>
                <w:lang w:val="en-GB" w:eastAsia="en-US"/>
              </w:rPr>
              <w:t xml:space="preserve"> refusing</w:t>
            </w:r>
          </w:p>
          <w:p w:rsidR="00D570ED" w:rsidRPr="00B62B57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B62B57">
              <w:rPr>
                <w:b/>
                <w:bCs/>
                <w:szCs w:val="18"/>
                <w:lang w:val="en-GB" w:eastAsia="en-US"/>
              </w:rPr>
              <w:t xml:space="preserve">  </w:t>
            </w:r>
          </w:p>
          <w:p w:rsidR="00D570ED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D570ED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D570ED" w:rsidRPr="00B62B57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B62B57">
              <w:rPr>
                <w:b/>
                <w:bCs/>
                <w:szCs w:val="18"/>
                <w:lang w:val="en-GB" w:eastAsia="en-US"/>
              </w:rPr>
              <w:t xml:space="preserve">Expressing basic needs </w:t>
            </w:r>
          </w:p>
          <w:p w:rsidR="00D570ED" w:rsidRPr="00B62B57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D570ED" w:rsidRPr="00B62B57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B62B57">
              <w:rPr>
                <w:b/>
                <w:bCs/>
                <w:szCs w:val="18"/>
                <w:lang w:val="en-GB" w:eastAsia="en-US"/>
              </w:rPr>
              <w:t xml:space="preserve">Expressing quantity  </w:t>
            </w:r>
          </w:p>
          <w:p w:rsidR="00D570ED" w:rsidRPr="00B62B57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D570ED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D570ED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D570ED" w:rsidRPr="00B62B57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B62B57">
              <w:rPr>
                <w:b/>
                <w:bCs/>
                <w:szCs w:val="18"/>
                <w:lang w:val="en-GB" w:eastAsia="en-US"/>
              </w:rPr>
              <w:t xml:space="preserve">Giving and responding to simple instructions </w:t>
            </w:r>
          </w:p>
          <w:p w:rsidR="00D570ED" w:rsidRPr="00B62B57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D570ED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D570ED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</w:p>
          <w:p w:rsidR="00D570ED" w:rsidRPr="00B62B57" w:rsidRDefault="00D570ED" w:rsidP="008734F5">
            <w:pPr>
              <w:pStyle w:val="NoSpacing"/>
              <w:rPr>
                <w:b/>
                <w:bCs/>
                <w:szCs w:val="18"/>
                <w:lang w:val="en-GB" w:eastAsia="en-US"/>
              </w:rPr>
            </w:pPr>
            <w:r w:rsidRPr="00B62B57">
              <w:rPr>
                <w:b/>
                <w:bCs/>
                <w:szCs w:val="18"/>
                <w:lang w:val="en-GB" w:eastAsia="en-US"/>
              </w:rPr>
              <w:t xml:space="preserve">Making simple suggestions  </w:t>
            </w:r>
          </w:p>
          <w:p w:rsidR="00D570ED" w:rsidRPr="005A1625" w:rsidRDefault="00D570ED" w:rsidP="008734F5">
            <w:pPr>
              <w:pStyle w:val="NoSpacing"/>
              <w:rPr>
                <w:b/>
                <w:bCs/>
                <w:sz w:val="22"/>
                <w:szCs w:val="18"/>
                <w:lang w:val="en-GB" w:eastAsia="en-US"/>
              </w:rPr>
            </w:pPr>
          </w:p>
        </w:tc>
        <w:tc>
          <w:tcPr>
            <w:tcW w:w="1778" w:type="dxa"/>
            <w:vMerge w:val="restart"/>
            <w:vAlign w:val="center"/>
          </w:tcPr>
          <w:p w:rsidR="00D570ED" w:rsidRPr="00B62B57" w:rsidRDefault="00D570ED" w:rsidP="008734F5">
            <w:pPr>
              <w:pStyle w:val="NoSpacing"/>
              <w:jc w:val="center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Unit 6 : </w:t>
            </w:r>
          </w:p>
          <w:p w:rsidR="00D570ED" w:rsidRPr="00B62B57" w:rsidRDefault="00D570ED" w:rsidP="008734F5">
            <w:pPr>
              <w:pStyle w:val="NoSpacing"/>
              <w:jc w:val="center"/>
              <w:rPr>
                <w:b/>
                <w:i/>
                <w:sz w:val="22"/>
                <w:lang w:val="en-GB"/>
              </w:rPr>
            </w:pPr>
            <w:r w:rsidRPr="00B62B57">
              <w:rPr>
                <w:b/>
                <w:i/>
                <w:lang w:val="en-GB"/>
              </w:rPr>
              <w:t>Parties</w:t>
            </w:r>
          </w:p>
        </w:tc>
        <w:tc>
          <w:tcPr>
            <w:tcW w:w="2820" w:type="dxa"/>
            <w:vMerge w:val="restart"/>
            <w:vAlign w:val="center"/>
          </w:tcPr>
          <w:p w:rsidR="00D570ED" w:rsidRPr="00B62B57" w:rsidRDefault="00D570ED" w:rsidP="008734F5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B62B57">
              <w:rPr>
                <w:b/>
                <w:sz w:val="22"/>
                <w:szCs w:val="18"/>
                <w:lang w:val="en-GB" w:eastAsia="en-US"/>
              </w:rPr>
              <w:t xml:space="preserve">Listening </w:t>
            </w:r>
          </w:p>
          <w:p w:rsidR="00D570ED" w:rsidRPr="00B62B57" w:rsidRDefault="00D570ED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>• Students will be able t</w:t>
            </w:r>
            <w:r>
              <w:rPr>
                <w:sz w:val="22"/>
                <w:szCs w:val="18"/>
                <w:lang w:val="en-GB" w:eastAsia="en-US"/>
              </w:rPr>
              <w:t>o recognize phrases and expres</w:t>
            </w:r>
            <w:r w:rsidRPr="00B62B57">
              <w:rPr>
                <w:sz w:val="22"/>
                <w:szCs w:val="18"/>
                <w:lang w:val="en-GB" w:eastAsia="en-US"/>
              </w:rPr>
              <w:t>sions related to suggest</w:t>
            </w:r>
            <w:r>
              <w:rPr>
                <w:sz w:val="22"/>
                <w:szCs w:val="18"/>
                <w:lang w:val="en-GB" w:eastAsia="en-US"/>
              </w:rPr>
              <w:t>ions, immediate needs and quan</w:t>
            </w:r>
            <w:r w:rsidRPr="00B62B57">
              <w:rPr>
                <w:sz w:val="22"/>
                <w:szCs w:val="18"/>
                <w:lang w:val="en-GB" w:eastAsia="en-US"/>
              </w:rPr>
              <w:t>tity of things.</w:t>
            </w:r>
          </w:p>
          <w:p w:rsidR="00D570ED" w:rsidRPr="00B62B57" w:rsidRDefault="00D570ED" w:rsidP="008734F5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B62B57">
              <w:rPr>
                <w:b/>
                <w:sz w:val="22"/>
                <w:szCs w:val="18"/>
                <w:lang w:val="en-GB" w:eastAsia="en-US"/>
              </w:rPr>
              <w:t>Spoken Interaction</w:t>
            </w:r>
          </w:p>
          <w:p w:rsidR="00D570ED" w:rsidRPr="00B62B57" w:rsidRDefault="00D570ED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 xml:space="preserve">• Students will be able to </w:t>
            </w:r>
            <w:r>
              <w:rPr>
                <w:sz w:val="22"/>
                <w:szCs w:val="18"/>
                <w:lang w:val="en-GB" w:eastAsia="en-US"/>
              </w:rPr>
              <w:t xml:space="preserve">discuss with other people what </w:t>
            </w:r>
            <w:r w:rsidRPr="00B62B57">
              <w:rPr>
                <w:sz w:val="22"/>
                <w:szCs w:val="18"/>
                <w:lang w:val="en-GB" w:eastAsia="en-US"/>
              </w:rPr>
              <w:t xml:space="preserve">to do </w:t>
            </w:r>
            <w:r>
              <w:rPr>
                <w:sz w:val="22"/>
                <w:szCs w:val="18"/>
                <w:lang w:val="en-GB" w:eastAsia="en-US"/>
              </w:rPr>
              <w:t xml:space="preserve">and where to go and how to make </w:t>
            </w:r>
            <w:r w:rsidRPr="00B62B57">
              <w:rPr>
                <w:sz w:val="22"/>
                <w:szCs w:val="18"/>
                <w:lang w:val="en-GB" w:eastAsia="en-US"/>
              </w:rPr>
              <w:t>arrangements.</w:t>
            </w:r>
          </w:p>
          <w:p w:rsidR="00D570ED" w:rsidRPr="00B62B57" w:rsidRDefault="00D570ED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 xml:space="preserve">. </w:t>
            </w:r>
          </w:p>
          <w:p w:rsidR="00D570ED" w:rsidRPr="00B62B57" w:rsidRDefault="00D570ED" w:rsidP="008734F5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B62B57">
              <w:rPr>
                <w:b/>
                <w:sz w:val="22"/>
                <w:szCs w:val="18"/>
                <w:lang w:val="en-GB" w:eastAsia="en-US"/>
              </w:rPr>
              <w:t>Reading</w:t>
            </w:r>
          </w:p>
          <w:p w:rsidR="00D570ED" w:rsidRPr="00B62B57" w:rsidRDefault="00D570ED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 xml:space="preserve">• Students will be able to </w:t>
            </w:r>
            <w:r>
              <w:rPr>
                <w:sz w:val="22"/>
                <w:szCs w:val="18"/>
                <w:lang w:val="en-GB" w:eastAsia="en-US"/>
              </w:rPr>
              <w:t>understand simple written mes</w:t>
            </w:r>
            <w:r w:rsidRPr="00B62B57">
              <w:rPr>
                <w:sz w:val="22"/>
                <w:szCs w:val="18"/>
                <w:lang w:val="en-GB" w:eastAsia="en-US"/>
              </w:rPr>
              <w:t>sages from friends or c</w:t>
            </w:r>
            <w:r>
              <w:rPr>
                <w:sz w:val="22"/>
                <w:szCs w:val="18"/>
                <w:lang w:val="en-GB" w:eastAsia="en-US"/>
              </w:rPr>
              <w:t xml:space="preserve">olleagues; for example, saying </w:t>
            </w:r>
            <w:r w:rsidRPr="00B62B57">
              <w:rPr>
                <w:sz w:val="22"/>
                <w:szCs w:val="18"/>
                <w:lang w:val="en-GB" w:eastAsia="en-US"/>
              </w:rPr>
              <w:t>what time they should meet for a party and what to buy.</w:t>
            </w:r>
          </w:p>
          <w:p w:rsidR="00D570ED" w:rsidRPr="00B62B57" w:rsidRDefault="00D570ED" w:rsidP="008734F5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B62B57">
              <w:rPr>
                <w:b/>
                <w:sz w:val="22"/>
                <w:szCs w:val="18"/>
                <w:lang w:val="en-GB" w:eastAsia="en-US"/>
              </w:rPr>
              <w:t>Writing</w:t>
            </w:r>
          </w:p>
          <w:p w:rsidR="00D570ED" w:rsidRPr="00B62B57" w:rsidRDefault="00D570ED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 xml:space="preserve">• Students will be able to write simple sentences and </w:t>
            </w:r>
          </w:p>
          <w:p w:rsidR="00D570ED" w:rsidRPr="00B62B57" w:rsidRDefault="00D570ED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>phrases about what is needed for a special occasion.</w:t>
            </w:r>
          </w:p>
          <w:p w:rsidR="00D570ED" w:rsidRPr="00B62B57" w:rsidRDefault="00D570ED" w:rsidP="008734F5">
            <w:pPr>
              <w:pStyle w:val="NoSpacing"/>
              <w:rPr>
                <w:b/>
                <w:sz w:val="22"/>
                <w:szCs w:val="18"/>
                <w:lang w:val="en-GB" w:eastAsia="en-US"/>
              </w:rPr>
            </w:pPr>
            <w:r w:rsidRPr="00B62B57">
              <w:rPr>
                <w:b/>
                <w:sz w:val="22"/>
                <w:szCs w:val="18"/>
                <w:lang w:val="en-GB" w:eastAsia="en-US"/>
              </w:rPr>
              <w:t>Compensation Strategies</w:t>
            </w:r>
          </w:p>
          <w:p w:rsidR="00D570ED" w:rsidRPr="00B62B57" w:rsidRDefault="00D570ED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 xml:space="preserve">• Students will be able to ask people to repeat when </w:t>
            </w:r>
          </w:p>
          <w:p w:rsidR="00D570ED" w:rsidRPr="005A1625" w:rsidRDefault="00D570ED" w:rsidP="008734F5">
            <w:pPr>
              <w:pStyle w:val="NoSpacing"/>
              <w:rPr>
                <w:sz w:val="22"/>
                <w:szCs w:val="18"/>
                <w:lang w:val="en-GB" w:eastAsia="en-US"/>
              </w:rPr>
            </w:pPr>
            <w:r w:rsidRPr="00B62B57">
              <w:rPr>
                <w:sz w:val="22"/>
                <w:szCs w:val="18"/>
                <w:lang w:val="en-GB" w:eastAsia="en-US"/>
              </w:rPr>
              <w:t xml:space="preserve">they don’t understand.  </w:t>
            </w:r>
          </w:p>
        </w:tc>
        <w:tc>
          <w:tcPr>
            <w:tcW w:w="2464" w:type="dxa"/>
            <w:vMerge w:val="restart"/>
            <w:vAlign w:val="center"/>
          </w:tcPr>
          <w:p w:rsidR="00D570ED" w:rsidRDefault="00D570ED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Texts</w:t>
            </w:r>
          </w:p>
          <w:p w:rsidR="00D570ED" w:rsidRPr="00B62B57" w:rsidRDefault="00D570ED" w:rsidP="008734F5">
            <w:pPr>
              <w:rPr>
                <w:b/>
                <w:lang w:val="en-GB"/>
              </w:rPr>
            </w:pPr>
          </w:p>
          <w:p w:rsidR="00D570ED" w:rsidRPr="00B62B57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Diaries/Journal Entries </w:t>
            </w:r>
          </w:p>
          <w:p w:rsidR="00D570ED" w:rsidRPr="00B62B57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E-mails </w:t>
            </w:r>
          </w:p>
          <w:p w:rsidR="00D570ED" w:rsidRPr="00B62B57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Personal Narratives </w:t>
            </w:r>
          </w:p>
          <w:p w:rsidR="00D570ED" w:rsidRPr="00B62B57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Phone conversations </w:t>
            </w:r>
          </w:p>
          <w:p w:rsidR="00D570ED" w:rsidRPr="00B62B57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Questionnaires </w:t>
            </w:r>
          </w:p>
          <w:p w:rsidR="00D570ED" w:rsidRPr="00B62B57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Recipes </w:t>
            </w:r>
          </w:p>
          <w:p w:rsidR="00D570ED" w:rsidRPr="00B62B57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Conversations </w:t>
            </w:r>
          </w:p>
          <w:p w:rsidR="00D570ED" w:rsidRPr="00B62B57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Illustrations </w:t>
            </w:r>
          </w:p>
          <w:p w:rsidR="00D570ED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Lists </w:t>
            </w:r>
          </w:p>
          <w:p w:rsidR="00D570ED" w:rsidRPr="00B62B57" w:rsidRDefault="00D570ED" w:rsidP="008734F5">
            <w:pPr>
              <w:rPr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Activities</w:t>
            </w:r>
          </w:p>
          <w:p w:rsidR="00D570ED" w:rsidRPr="00B62B57" w:rsidRDefault="00D570ED" w:rsidP="008734F5">
            <w:pPr>
              <w:rPr>
                <w:b/>
                <w:lang w:val="en-GB"/>
              </w:rPr>
            </w:pPr>
          </w:p>
          <w:p w:rsidR="00D570ED" w:rsidRPr="00B62B57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Listening </w:t>
            </w:r>
          </w:p>
          <w:p w:rsidR="00D570ED" w:rsidRPr="00B62B57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>Role-play and Simulations</w:t>
            </w:r>
          </w:p>
          <w:p w:rsidR="00D570ED" w:rsidRPr="00B62B57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Skimming and Scanning </w:t>
            </w:r>
          </w:p>
          <w:p w:rsidR="00D570ED" w:rsidRDefault="00D570ED" w:rsidP="008734F5">
            <w:pPr>
              <w:rPr>
                <w:lang w:val="en-GB"/>
              </w:rPr>
            </w:pPr>
            <w:r w:rsidRPr="00B62B57">
              <w:rPr>
                <w:lang w:val="en-GB"/>
              </w:rPr>
              <w:t xml:space="preserve">Speaking  </w:t>
            </w:r>
          </w:p>
          <w:p w:rsidR="00D570ED" w:rsidRPr="002E71CC" w:rsidRDefault="00D570ED" w:rsidP="008734F5">
            <w:pPr>
              <w:rPr>
                <w:lang w:val="en-GB"/>
              </w:rPr>
            </w:pPr>
          </w:p>
        </w:tc>
        <w:tc>
          <w:tcPr>
            <w:tcW w:w="2791" w:type="dxa"/>
            <w:vMerge w:val="restart"/>
            <w:vAlign w:val="center"/>
          </w:tcPr>
          <w:p w:rsidR="00D570ED" w:rsidRDefault="00D570ED" w:rsidP="008734F5">
            <w:pPr>
              <w:pStyle w:val="NoSpacing"/>
              <w:rPr>
                <w:b/>
                <w:sz w:val="22"/>
                <w:lang w:val="en-GB"/>
              </w:rPr>
            </w:pPr>
            <w:r w:rsidRPr="00B62B57">
              <w:rPr>
                <w:b/>
                <w:sz w:val="22"/>
                <w:lang w:val="en-GB"/>
              </w:rPr>
              <w:t>Project</w:t>
            </w:r>
          </w:p>
          <w:p w:rsidR="00D570ED" w:rsidRPr="00B62B57" w:rsidRDefault="00D570ED" w:rsidP="008734F5">
            <w:pPr>
              <w:pStyle w:val="NoSpacing"/>
              <w:rPr>
                <w:b/>
                <w:sz w:val="22"/>
                <w:lang w:val="en-GB"/>
              </w:rPr>
            </w:pPr>
          </w:p>
          <w:p w:rsidR="00D570ED" w:rsidRPr="00B62B57" w:rsidRDefault="00D570ED" w:rsidP="008734F5">
            <w:pPr>
              <w:pStyle w:val="NoSpacing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• Students imagine that they are going to organize a surprise </w:t>
            </w:r>
            <w:r w:rsidRPr="00B62B57">
              <w:rPr>
                <w:sz w:val="22"/>
                <w:lang w:val="en-GB"/>
              </w:rPr>
              <w:t xml:space="preserve">birthday party for a </w:t>
            </w:r>
          </w:p>
          <w:p w:rsidR="00D570ED" w:rsidRPr="00B62B57" w:rsidRDefault="00D570ED" w:rsidP="008734F5">
            <w:pPr>
              <w:pStyle w:val="NoSpacing"/>
              <w:rPr>
                <w:sz w:val="22"/>
                <w:lang w:val="en-GB"/>
              </w:rPr>
            </w:pPr>
            <w:r>
              <w:rPr>
                <w:sz w:val="22"/>
                <w:lang w:val="en-GB"/>
              </w:rPr>
              <w:t xml:space="preserve">close friend. They prepare an invitation </w:t>
            </w:r>
            <w:r w:rsidRPr="00B62B57">
              <w:rPr>
                <w:sz w:val="22"/>
                <w:lang w:val="en-GB"/>
              </w:rPr>
              <w:t xml:space="preserve">card to send their </w:t>
            </w:r>
          </w:p>
          <w:p w:rsidR="00D570ED" w:rsidRDefault="00D570ED" w:rsidP="008734F5">
            <w:pPr>
              <w:pStyle w:val="NoSpacing"/>
              <w:rPr>
                <w:sz w:val="22"/>
                <w:lang w:val="en-GB"/>
              </w:rPr>
            </w:pPr>
            <w:r w:rsidRPr="00B62B57">
              <w:rPr>
                <w:sz w:val="22"/>
                <w:lang w:val="en-GB"/>
              </w:rPr>
              <w:t>friends.</w:t>
            </w:r>
          </w:p>
          <w:p w:rsidR="00D570ED" w:rsidRPr="000571BC" w:rsidRDefault="00D570ED" w:rsidP="008734F5">
            <w:pPr>
              <w:pStyle w:val="NoSpacing"/>
              <w:rPr>
                <w:sz w:val="22"/>
                <w:lang w:val="en-GB"/>
              </w:rPr>
            </w:pPr>
          </w:p>
        </w:tc>
      </w:tr>
      <w:tr w:rsidR="00D570ED" w:rsidRPr="000571BC" w:rsidTr="008734F5">
        <w:trPr>
          <w:cantSplit/>
          <w:trHeight w:val="2692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13-17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34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692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20-24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FEBRUARY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szCs w:val="22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szCs w:val="22"/>
                <w:lang w:val="en-GB"/>
              </w:rPr>
              <w:t>4</w:t>
            </w:r>
          </w:p>
        </w:tc>
        <w:tc>
          <w:tcPr>
            <w:tcW w:w="2534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1778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820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464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  <w:tc>
          <w:tcPr>
            <w:tcW w:w="2791" w:type="dxa"/>
            <w:vMerge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</w:p>
        </w:tc>
      </w:tr>
    </w:tbl>
    <w:p w:rsidR="00D570ED" w:rsidRPr="006A2864" w:rsidRDefault="00D570ED" w:rsidP="009E451D">
      <w:pPr>
        <w:pStyle w:val="NoSpacing"/>
        <w:rPr>
          <w:lang w:val="en-GB"/>
        </w:rPr>
      </w:pPr>
    </w:p>
    <w:p w:rsidR="00D570ED" w:rsidRPr="006A2864" w:rsidRDefault="00D570ED" w:rsidP="009E451D">
      <w:pPr>
        <w:pStyle w:val="NoSpacing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D570ED" w:rsidRPr="000571BC" w:rsidTr="008734F5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27-03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vAlign w:val="center"/>
          </w:tcPr>
          <w:p w:rsidR="00D570ED" w:rsidRDefault="00D570ED" w:rsidP="008734F5">
            <w:pPr>
              <w:rPr>
                <w:b/>
                <w:bCs/>
                <w:lang w:val="en-GB" w:eastAsia="en-US"/>
              </w:rPr>
            </w:pPr>
          </w:p>
          <w:p w:rsidR="00D570ED" w:rsidRDefault="00D570ED" w:rsidP="008734F5">
            <w:pPr>
              <w:rPr>
                <w:b/>
                <w:bCs/>
                <w:lang w:val="en-GB" w:eastAsia="en-US"/>
              </w:rPr>
            </w:pPr>
          </w:p>
          <w:p w:rsidR="00D570ED" w:rsidRDefault="00D570ED" w:rsidP="008734F5">
            <w:pPr>
              <w:rPr>
                <w:b/>
                <w:bCs/>
                <w:lang w:val="en-GB" w:eastAsia="en-US"/>
              </w:rPr>
            </w:pPr>
          </w:p>
          <w:p w:rsidR="00D570ED" w:rsidRDefault="00D570ED" w:rsidP="008734F5">
            <w:pPr>
              <w:rPr>
                <w:b/>
                <w:bCs/>
                <w:lang w:val="en-GB" w:eastAsia="en-US"/>
              </w:rPr>
            </w:pPr>
            <w:r w:rsidRPr="00B62B57">
              <w:rPr>
                <w:b/>
                <w:bCs/>
                <w:lang w:val="en-GB" w:eastAsia="en-US"/>
              </w:rPr>
              <w:t xml:space="preserve">Making predictions about the future </w:t>
            </w:r>
          </w:p>
          <w:p w:rsidR="00D570ED" w:rsidRPr="00B62B57" w:rsidRDefault="00D570ED" w:rsidP="008734F5">
            <w:pPr>
              <w:rPr>
                <w:b/>
                <w:bCs/>
                <w:lang w:val="en-GB" w:eastAsia="en-US"/>
              </w:rPr>
            </w:pPr>
          </w:p>
          <w:p w:rsidR="00D570ED" w:rsidRDefault="00D570ED" w:rsidP="008734F5">
            <w:pPr>
              <w:rPr>
                <w:b/>
                <w:bCs/>
                <w:lang w:val="en-GB" w:eastAsia="en-US"/>
              </w:rPr>
            </w:pPr>
          </w:p>
          <w:p w:rsidR="00D570ED" w:rsidRDefault="00D570ED" w:rsidP="008734F5">
            <w:pPr>
              <w:rPr>
                <w:b/>
                <w:bCs/>
                <w:lang w:val="en-GB" w:eastAsia="en-US"/>
              </w:rPr>
            </w:pPr>
          </w:p>
          <w:p w:rsidR="00D570ED" w:rsidRDefault="00D570ED" w:rsidP="008734F5">
            <w:pPr>
              <w:rPr>
                <w:b/>
                <w:bCs/>
                <w:lang w:val="en-GB" w:eastAsia="en-US"/>
              </w:rPr>
            </w:pPr>
            <w:r w:rsidRPr="00B62B57">
              <w:rPr>
                <w:b/>
                <w:bCs/>
                <w:lang w:val="en-GB" w:eastAsia="en-US"/>
              </w:rPr>
              <w:t xml:space="preserve">Making simple inquiries </w:t>
            </w:r>
          </w:p>
          <w:p w:rsidR="00D570ED" w:rsidRPr="00B62B57" w:rsidRDefault="00D570ED" w:rsidP="008734F5">
            <w:pPr>
              <w:rPr>
                <w:b/>
                <w:bCs/>
                <w:lang w:val="en-GB" w:eastAsia="en-US"/>
              </w:rPr>
            </w:pPr>
          </w:p>
          <w:p w:rsidR="00D570ED" w:rsidRDefault="00D570ED" w:rsidP="008734F5">
            <w:pPr>
              <w:rPr>
                <w:b/>
                <w:bCs/>
                <w:lang w:val="en-GB" w:eastAsia="en-US"/>
              </w:rPr>
            </w:pPr>
          </w:p>
          <w:p w:rsidR="00D570ED" w:rsidRDefault="00D570ED" w:rsidP="008734F5">
            <w:pPr>
              <w:rPr>
                <w:b/>
                <w:bCs/>
                <w:lang w:val="en-GB" w:eastAsia="en-US"/>
              </w:rPr>
            </w:pPr>
          </w:p>
          <w:p w:rsidR="00D570ED" w:rsidRDefault="00D570ED" w:rsidP="008734F5">
            <w:pPr>
              <w:rPr>
                <w:b/>
                <w:bCs/>
                <w:lang w:val="en-GB" w:eastAsia="en-US"/>
              </w:rPr>
            </w:pPr>
            <w:r w:rsidRPr="00B62B57">
              <w:rPr>
                <w:b/>
                <w:bCs/>
                <w:lang w:val="en-GB" w:eastAsia="en-US"/>
              </w:rPr>
              <w:t xml:space="preserve">Making simple suggestions  </w:t>
            </w:r>
          </w:p>
          <w:p w:rsidR="00D570ED" w:rsidRPr="00B62B57" w:rsidRDefault="00D570ED" w:rsidP="008734F5">
            <w:pPr>
              <w:rPr>
                <w:b/>
                <w:bCs/>
                <w:lang w:val="en-GB" w:eastAsia="en-US"/>
              </w:rPr>
            </w:pPr>
          </w:p>
          <w:p w:rsidR="00D570ED" w:rsidRDefault="00D570ED" w:rsidP="008734F5">
            <w:pPr>
              <w:rPr>
                <w:b/>
                <w:bCs/>
                <w:lang w:val="en-GB" w:eastAsia="en-US"/>
              </w:rPr>
            </w:pPr>
            <w:r w:rsidRPr="00B62B57">
              <w:rPr>
                <w:b/>
                <w:bCs/>
                <w:lang w:val="en-GB" w:eastAsia="en-US"/>
              </w:rPr>
              <w:t xml:space="preserve">Talking about possessions  </w:t>
            </w:r>
          </w:p>
          <w:p w:rsidR="00D570ED" w:rsidRDefault="00D570ED" w:rsidP="00BB21C8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D570ED" w:rsidRDefault="00D570ED" w:rsidP="00BB21C8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D570ED" w:rsidRDefault="00D570ED" w:rsidP="00BB21C8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D570ED" w:rsidRPr="000571BC" w:rsidRDefault="00D570ED" w:rsidP="00BB21C8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jc w:val="center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0571BC">
              <w:rPr>
                <w:rFonts w:ascii="Times New Roman" w:hAnsi="Times New Roman"/>
                <w:sz w:val="24"/>
                <w:szCs w:val="24"/>
                <w:lang w:val="en-GB" w:eastAsia="en-US"/>
              </w:rPr>
              <w:t>18</w:t>
            </w:r>
            <w:r w:rsidRPr="000571BC">
              <w:rPr>
                <w:rFonts w:ascii="Times New Roman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571BC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 March</w:t>
            </w:r>
          </w:p>
          <w:p w:rsidR="00D570ED" w:rsidRDefault="00D570ED" w:rsidP="00BB21C8">
            <w:pPr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The Remembrance of Çanakkale Martyrs</w:t>
            </w:r>
          </w:p>
          <w:p w:rsidR="00D570ED" w:rsidRPr="004E1EF2" w:rsidRDefault="00D570ED" w:rsidP="00BB21C8">
            <w:pPr>
              <w:jc w:val="center"/>
              <w:rPr>
                <w:bCs/>
                <w:sz w:val="20"/>
                <w:lang w:val="en-GB" w:eastAsia="en-US"/>
              </w:rPr>
            </w:pPr>
            <w:r w:rsidRPr="004E1EF2">
              <w:rPr>
                <w:bCs/>
                <w:sz w:val="20"/>
                <w:lang w:val="en-GB" w:eastAsia="en-US"/>
              </w:rPr>
              <w:t>(18 Mart Şehitleri Anma Günü ve Çanakkale Deniz Zaferi)</w:t>
            </w:r>
          </w:p>
          <w:p w:rsidR="00D570ED" w:rsidRPr="005A1625" w:rsidRDefault="00D570ED" w:rsidP="008734F5">
            <w:pPr>
              <w:rPr>
                <w:b/>
                <w:bCs/>
                <w:lang w:val="en-GB" w:eastAsia="en-US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D570ED" w:rsidRDefault="00D570ED" w:rsidP="008734F5">
            <w:pPr>
              <w:autoSpaceDE w:val="0"/>
              <w:autoSpaceDN w:val="0"/>
              <w:adjustRightInd w:val="0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Unit 7 :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 w:rsidRPr="00B62B57">
              <w:rPr>
                <w:b/>
                <w:i/>
                <w:lang w:val="en-GB"/>
              </w:rPr>
              <w:t>Superstitions</w:t>
            </w:r>
          </w:p>
        </w:tc>
        <w:tc>
          <w:tcPr>
            <w:tcW w:w="2843" w:type="dxa"/>
            <w:vMerge w:val="restart"/>
            <w:vAlign w:val="center"/>
          </w:tcPr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Listening 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>• Students will be abl</w:t>
            </w:r>
            <w:r>
              <w:rPr>
                <w:lang w:val="en-GB"/>
              </w:rPr>
              <w:t>e to understand phrases and ex</w:t>
            </w:r>
            <w:r w:rsidRPr="00B62B57">
              <w:rPr>
                <w:lang w:val="en-GB"/>
              </w:rPr>
              <w:t>pressions related to futur</w:t>
            </w:r>
            <w:r>
              <w:rPr>
                <w:lang w:val="en-GB"/>
              </w:rPr>
              <w:t>e predictions and future events</w:t>
            </w:r>
            <w:r w:rsidRPr="00B62B57">
              <w:rPr>
                <w:lang w:val="en-GB"/>
              </w:rPr>
              <w:t>if spoken clearly and slowly.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Spoken Interaction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>• Students will be abl</w:t>
            </w:r>
            <w:r>
              <w:rPr>
                <w:lang w:val="en-GB"/>
              </w:rPr>
              <w:t xml:space="preserve">e to make ask and answer about </w:t>
            </w:r>
            <w:r w:rsidRPr="00B62B57">
              <w:rPr>
                <w:lang w:val="en-GB"/>
              </w:rPr>
              <w:t xml:space="preserve">simple predictions about the future. 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Spoken Production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>• Students wi</w:t>
            </w:r>
            <w:r>
              <w:rPr>
                <w:lang w:val="en-GB"/>
              </w:rPr>
              <w:t xml:space="preserve">ll be able to talk about future </w:t>
            </w:r>
            <w:r w:rsidRPr="00B62B57">
              <w:rPr>
                <w:lang w:val="en-GB"/>
              </w:rPr>
              <w:t xml:space="preserve">predictions.  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Reading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>• Students will be able to</w:t>
            </w:r>
            <w:r>
              <w:rPr>
                <w:lang w:val="en-GB"/>
              </w:rPr>
              <w:t xml:space="preserve"> understand short, simple texts</w:t>
            </w:r>
            <w:r w:rsidRPr="00B62B57">
              <w:rPr>
                <w:lang w:val="en-GB"/>
              </w:rPr>
              <w:t>written about future predictions.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Writing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>• Students will be able to describe future predictions.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Compensation Strategies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>• Students will be able to ask for attention.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Intercultural Awareness</w:t>
            </w:r>
          </w:p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B62B57">
              <w:rPr>
                <w:lang w:val="en-GB"/>
              </w:rPr>
              <w:t xml:space="preserve">• Students will become </w:t>
            </w:r>
            <w:r>
              <w:rPr>
                <w:lang w:val="en-GB"/>
              </w:rPr>
              <w:t>familiar with superstitious be</w:t>
            </w:r>
            <w:r w:rsidRPr="00B62B57">
              <w:rPr>
                <w:lang w:val="en-GB"/>
              </w:rPr>
              <w:t>liefs from different countries.</w:t>
            </w:r>
          </w:p>
        </w:tc>
        <w:tc>
          <w:tcPr>
            <w:tcW w:w="2484" w:type="dxa"/>
            <w:vMerge w:val="restart"/>
            <w:vAlign w:val="center"/>
          </w:tcPr>
          <w:p w:rsidR="00D570ED" w:rsidRDefault="00D570ED" w:rsidP="008734F5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>Texts</w:t>
            </w:r>
          </w:p>
          <w:p w:rsidR="00D570ED" w:rsidRPr="00B62B57" w:rsidRDefault="00D570ED" w:rsidP="008734F5">
            <w:pPr>
              <w:rPr>
                <w:b/>
                <w:lang w:val="en-GB" w:eastAsia="en-US"/>
              </w:rPr>
            </w:pP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Advertisements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Jokes 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Illustrations 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Questionnaires 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Conversations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Brochures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Personal Narratives </w:t>
            </w:r>
          </w:p>
          <w:p w:rsidR="00D570ED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Tables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</w:p>
          <w:p w:rsidR="00D570ED" w:rsidRPr="00B62B57" w:rsidRDefault="00D570ED" w:rsidP="008734F5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>Activities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Games 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Listening 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Skimming and Scanning 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Speaking  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Story-telling 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Questions and Answers 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Real-life Tasks </w:t>
            </w:r>
          </w:p>
          <w:p w:rsidR="00D570ED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Role-play and Simulations</w:t>
            </w:r>
          </w:p>
          <w:p w:rsidR="00D570ED" w:rsidRPr="005A1625" w:rsidRDefault="00D570ED" w:rsidP="008734F5">
            <w:pPr>
              <w:rPr>
                <w:lang w:val="en-GB" w:eastAsia="en-US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D570ED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Projects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interview their relatives about their superstitions and prepare a chart </w:t>
            </w:r>
            <w:r w:rsidRPr="00B62B57">
              <w:rPr>
                <w:lang w:val="en-GB"/>
              </w:rPr>
              <w:t>to display the results.</w:t>
            </w:r>
          </w:p>
          <w:p w:rsidR="00D570ED" w:rsidRPr="00B62B5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• Students prepare </w:t>
            </w:r>
            <w:r w:rsidRPr="00B62B57">
              <w:rPr>
                <w:lang w:val="en-GB"/>
              </w:rPr>
              <w:t>a poster</w:t>
            </w:r>
            <w:r>
              <w:rPr>
                <w:lang w:val="en-GB"/>
              </w:rPr>
              <w:t xml:space="preserve"> showing </w:t>
            </w:r>
            <w:r w:rsidRPr="00B62B57">
              <w:rPr>
                <w:lang w:val="en-GB"/>
              </w:rPr>
              <w:t xml:space="preserve">different cultures’ 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beliefs about items that bring good and </w:t>
            </w:r>
            <w:r w:rsidRPr="00B62B57">
              <w:rPr>
                <w:lang w:val="en-GB"/>
              </w:rPr>
              <w:t>bad luck.</w:t>
            </w:r>
          </w:p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06-10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845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13-17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</w:tr>
    </w:tbl>
    <w:p w:rsidR="00D570ED" w:rsidRPr="006A2864" w:rsidRDefault="00D570ED" w:rsidP="009E451D">
      <w:pPr>
        <w:spacing w:after="200" w:line="276" w:lineRule="auto"/>
        <w:rPr>
          <w:sz w:val="40"/>
          <w:lang w:val="en-GB"/>
        </w:rPr>
      </w:pPr>
    </w:p>
    <w:p w:rsidR="00D570ED" w:rsidRPr="006A2864" w:rsidRDefault="00D570ED" w:rsidP="009E451D">
      <w:pPr>
        <w:pStyle w:val="NoSpacing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D570ED" w:rsidRPr="000571BC" w:rsidTr="008734F5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20-24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MARCH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vAlign w:val="center"/>
          </w:tcPr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Pr="00B62B57" w:rsidRDefault="00D570ED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Describing what people do regularly</w:t>
            </w:r>
          </w:p>
          <w:p w:rsidR="00D570ED" w:rsidRPr="00B62B57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Pr="00B62B57" w:rsidRDefault="00D570ED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Giving explanations &amp; reasons   </w:t>
            </w:r>
          </w:p>
          <w:p w:rsidR="00D570ED" w:rsidRPr="00B62B57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Pr="00B62B57" w:rsidRDefault="00D570ED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Making simple suggestions </w:t>
            </w:r>
          </w:p>
          <w:p w:rsidR="00D570ED" w:rsidRPr="00B62B57" w:rsidRDefault="00D570ED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 </w:t>
            </w:r>
          </w:p>
          <w:p w:rsidR="00D570ED" w:rsidRPr="00B62B57" w:rsidRDefault="00D570ED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 xml:space="preserve">Talking about plans </w:t>
            </w:r>
          </w:p>
          <w:p w:rsidR="00D570ED" w:rsidRPr="00B62B57" w:rsidRDefault="00D570ED" w:rsidP="008734F5">
            <w:pPr>
              <w:rPr>
                <w:b/>
                <w:lang w:val="en-GB"/>
              </w:rPr>
            </w:pPr>
          </w:p>
          <w:p w:rsidR="00D570ED" w:rsidRPr="00B62B57" w:rsidRDefault="00D570ED" w:rsidP="008734F5">
            <w:pPr>
              <w:rPr>
                <w:b/>
                <w:lang w:val="en-GB"/>
              </w:rPr>
            </w:pPr>
            <w:r w:rsidRPr="00B62B57">
              <w:rPr>
                <w:b/>
                <w:lang w:val="en-GB"/>
              </w:rPr>
              <w:t>Talking about past events</w:t>
            </w:r>
          </w:p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D570ED" w:rsidRDefault="00D570ED" w:rsidP="008734F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8 : </w:t>
            </w:r>
          </w:p>
          <w:p w:rsidR="00D570ED" w:rsidRPr="00B62B57" w:rsidRDefault="00D570ED" w:rsidP="008734F5">
            <w:pPr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Public Buildings</w:t>
            </w:r>
          </w:p>
        </w:tc>
        <w:tc>
          <w:tcPr>
            <w:tcW w:w="2843" w:type="dxa"/>
            <w:vMerge w:val="restart"/>
            <w:vAlign w:val="center"/>
          </w:tcPr>
          <w:p w:rsidR="00D570ED" w:rsidRPr="00B62B57" w:rsidRDefault="00D570ED" w:rsidP="008734F5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 xml:space="preserve">Listening 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• Students will be able to </w:t>
            </w:r>
            <w:r>
              <w:rPr>
                <w:lang w:val="en-GB" w:eastAsia="en-US"/>
              </w:rPr>
              <w:t xml:space="preserve">identify expressions related to everyday </w:t>
            </w:r>
            <w:r w:rsidRPr="00B62B57">
              <w:rPr>
                <w:lang w:val="en-GB" w:eastAsia="en-US"/>
              </w:rPr>
              <w:t>shopping used in everyday life.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• Students </w:t>
            </w:r>
            <w:r>
              <w:rPr>
                <w:lang w:val="en-GB" w:eastAsia="en-US"/>
              </w:rPr>
              <w:t xml:space="preserve">will be able to make themselves understood </w:t>
            </w:r>
            <w:r w:rsidRPr="00B62B57">
              <w:rPr>
                <w:lang w:val="en-GB" w:eastAsia="en-US"/>
              </w:rPr>
              <w:t>when they make simple suggestions.</w:t>
            </w:r>
          </w:p>
          <w:p w:rsidR="00D570ED" w:rsidRPr="00B62B57" w:rsidRDefault="00D570ED" w:rsidP="008734F5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>Spoken Production</w:t>
            </w:r>
          </w:p>
          <w:p w:rsidR="00D570ED" w:rsidRPr="00B62B57" w:rsidRDefault="00D570ED" w:rsidP="008734F5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>Reading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• Students will be able t</w:t>
            </w:r>
            <w:r>
              <w:rPr>
                <w:lang w:val="en-GB" w:eastAsia="en-US"/>
              </w:rPr>
              <w:t xml:space="preserve">o recognize familiar words and </w:t>
            </w:r>
            <w:r w:rsidRPr="00B62B57">
              <w:rPr>
                <w:lang w:val="en-GB" w:eastAsia="en-US"/>
              </w:rPr>
              <w:t xml:space="preserve">very simple phrases on </w:t>
            </w:r>
            <w:r>
              <w:rPr>
                <w:lang w:val="en-GB" w:eastAsia="en-US"/>
              </w:rPr>
              <w:t>simple notices in the most com</w:t>
            </w:r>
            <w:r w:rsidRPr="00B62B57">
              <w:rPr>
                <w:lang w:val="en-GB" w:eastAsia="en-US"/>
              </w:rPr>
              <w:t xml:space="preserve">mon everyday situations. </w:t>
            </w:r>
          </w:p>
          <w:p w:rsidR="00D570ED" w:rsidRPr="00B62B57" w:rsidRDefault="00D570ED" w:rsidP="008734F5">
            <w:pPr>
              <w:rPr>
                <w:b/>
                <w:lang w:val="en-GB" w:eastAsia="en-US"/>
              </w:rPr>
            </w:pPr>
            <w:r w:rsidRPr="00B62B57">
              <w:rPr>
                <w:b/>
                <w:lang w:val="en-GB" w:eastAsia="en-US"/>
              </w:rPr>
              <w:t>Writing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 xml:space="preserve">• Students will be able to write simple sentences and </w:t>
            </w:r>
          </w:p>
          <w:p w:rsidR="00D570ED" w:rsidRPr="00B62B57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phrases about what people usually do.</w:t>
            </w:r>
          </w:p>
          <w:p w:rsidR="00D570ED" w:rsidRPr="008503E7" w:rsidRDefault="00D570ED" w:rsidP="008734F5">
            <w:pPr>
              <w:rPr>
                <w:b/>
                <w:lang w:val="en-GB" w:eastAsia="en-US"/>
              </w:rPr>
            </w:pPr>
            <w:r w:rsidRPr="008503E7">
              <w:rPr>
                <w:b/>
                <w:lang w:val="en-GB" w:eastAsia="en-US"/>
              </w:rPr>
              <w:t>Compensation Strategies</w:t>
            </w:r>
          </w:p>
          <w:p w:rsidR="00D570ED" w:rsidRDefault="00D570ED" w:rsidP="008734F5">
            <w:pPr>
              <w:rPr>
                <w:lang w:val="en-GB" w:eastAsia="en-US"/>
              </w:rPr>
            </w:pPr>
            <w:r w:rsidRPr="00B62B57">
              <w:rPr>
                <w:lang w:val="en-GB" w:eastAsia="en-US"/>
              </w:rPr>
              <w:t>• Students will be able to say when they do not understand</w:t>
            </w:r>
          </w:p>
          <w:p w:rsidR="00D570ED" w:rsidRPr="005A1625" w:rsidRDefault="00D570ED" w:rsidP="008734F5">
            <w:pPr>
              <w:rPr>
                <w:lang w:val="en-GB" w:eastAsia="en-US"/>
              </w:rPr>
            </w:pPr>
          </w:p>
        </w:tc>
        <w:tc>
          <w:tcPr>
            <w:tcW w:w="2484" w:type="dxa"/>
            <w:vMerge w:val="restart"/>
            <w:vAlign w:val="center"/>
          </w:tcPr>
          <w:p w:rsidR="00D570ED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Texts</w:t>
            </w:r>
          </w:p>
          <w:p w:rsidR="00D570ED" w:rsidRPr="008503E7" w:rsidRDefault="00D570ED" w:rsidP="008734F5">
            <w:pPr>
              <w:rPr>
                <w:b/>
                <w:lang w:val="en-GB"/>
              </w:rPr>
            </w:pP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Diaries/Journal Entries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Maps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News Reports </w:t>
            </w:r>
          </w:p>
          <w:p w:rsidR="00D570ED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Lists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Activities</w:t>
            </w:r>
          </w:p>
          <w:p w:rsidR="00D570ED" w:rsidRPr="008503E7" w:rsidRDefault="00D570ED" w:rsidP="008734F5">
            <w:pPr>
              <w:rPr>
                <w:b/>
                <w:lang w:val="en-GB"/>
              </w:rPr>
            </w:pP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Labeling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Listening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Matching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Questions and Answers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Reading Comprehension Questions 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Real-life Tasks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Skimming and Scanning</w:t>
            </w:r>
          </w:p>
          <w:p w:rsidR="00D570ED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Speaking  </w:t>
            </w:r>
          </w:p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D570ED" w:rsidRPr="008503E7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Project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prepare a map of their neighborhood, including public buildings, and </w:t>
            </w:r>
            <w:r w:rsidRPr="008503E7">
              <w:rPr>
                <w:lang w:val="en-GB"/>
              </w:rPr>
              <w:t xml:space="preserve">write why they go to </w:t>
            </w:r>
          </w:p>
          <w:p w:rsidR="00D570ED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each of these places.</w:t>
            </w:r>
          </w:p>
          <w:p w:rsidR="00D570ED" w:rsidRDefault="00D570ED" w:rsidP="008734F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lang w:val="en-GB"/>
              </w:rPr>
              <w:t>FIRST WRITTEN EXAM</w:t>
            </w:r>
          </w:p>
          <w:p w:rsidR="00D570ED" w:rsidRPr="00DA27FB" w:rsidRDefault="00D570ED" w:rsidP="008734F5">
            <w:pPr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27-31</w:t>
            </w:r>
          </w:p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MARCH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3121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03-07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</w:tr>
    </w:tbl>
    <w:p w:rsidR="00D570ED" w:rsidRPr="006A2864" w:rsidRDefault="00D570ED" w:rsidP="009E451D">
      <w:pPr>
        <w:spacing w:after="200" w:line="276" w:lineRule="auto"/>
        <w:rPr>
          <w:lang w:val="en-GB"/>
        </w:rPr>
      </w:pPr>
    </w:p>
    <w:p w:rsidR="00D570ED" w:rsidRPr="006A2864" w:rsidRDefault="00D570ED" w:rsidP="009E451D">
      <w:pPr>
        <w:jc w:val="center"/>
        <w:rPr>
          <w:sz w:val="4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D570ED" w:rsidRPr="000571BC" w:rsidTr="008734F5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10-14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vAlign w:val="center"/>
          </w:tcPr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Describing simple processes</w:t>
            </w:r>
          </w:p>
          <w:p w:rsidR="00D570ED" w:rsidRPr="008503E7" w:rsidRDefault="00D570ED" w:rsidP="008734F5">
            <w:pPr>
              <w:rPr>
                <w:b/>
                <w:lang w:val="en-GB"/>
              </w:rPr>
            </w:pPr>
          </w:p>
          <w:p w:rsidR="00D570ED" w:rsidRPr="008503E7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Expressing obligation</w:t>
            </w: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 xml:space="preserve">Giving </w:t>
            </w:r>
            <w:r>
              <w:rPr>
                <w:b/>
                <w:lang w:val="en-GB"/>
              </w:rPr>
              <w:t xml:space="preserve">explanations &amp; </w:t>
            </w:r>
            <w:r w:rsidRPr="008503E7">
              <w:rPr>
                <w:b/>
                <w:lang w:val="en-GB"/>
              </w:rPr>
              <w:t>reasons</w:t>
            </w:r>
          </w:p>
          <w:p w:rsidR="00D570ED" w:rsidRPr="008503E7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>
              <w:rPr>
                <w:b/>
                <w:lang w:val="en-GB"/>
              </w:rPr>
              <w:t>Giving &amp;</w:t>
            </w:r>
            <w:r w:rsidRPr="008503E7">
              <w:rPr>
                <w:b/>
                <w:lang w:val="en-GB"/>
              </w:rPr>
              <w:t xml:space="preserve"> responding to simple instructions</w:t>
            </w:r>
          </w:p>
          <w:p w:rsidR="00D570ED" w:rsidRPr="008503E7" w:rsidRDefault="00D570ED" w:rsidP="008734F5">
            <w:pPr>
              <w:rPr>
                <w:b/>
                <w:lang w:val="en-GB"/>
              </w:rPr>
            </w:pPr>
          </w:p>
          <w:p w:rsidR="00D570ED" w:rsidRPr="008503E7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Telling someone what to do</w:t>
            </w:r>
          </w:p>
          <w:p w:rsidR="00D570ED" w:rsidRPr="000571BC" w:rsidRDefault="00D570ED" w:rsidP="00BB21C8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23</w:t>
            </w:r>
            <w:r w:rsidRPr="000571BC">
              <w:rPr>
                <w:b/>
                <w:bCs/>
                <w:vertAlign w:val="superscript"/>
                <w:lang w:val="en-GB" w:eastAsia="en-US"/>
              </w:rPr>
              <w:t>rd</w:t>
            </w:r>
            <w:r w:rsidRPr="000571BC">
              <w:rPr>
                <w:b/>
                <w:bCs/>
                <w:lang w:val="en-GB" w:eastAsia="en-US"/>
              </w:rPr>
              <w:t xml:space="preserve"> April</w:t>
            </w:r>
          </w:p>
          <w:p w:rsidR="00D570ED" w:rsidRDefault="00D570ED" w:rsidP="00BB21C8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571BC">
              <w:rPr>
                <w:b/>
                <w:bCs/>
                <w:lang w:val="en-GB" w:eastAsia="en-US"/>
              </w:rPr>
              <w:t>National Sovereignty and Children’s Day</w:t>
            </w:r>
          </w:p>
          <w:p w:rsidR="00D570ED" w:rsidRDefault="00D570ED" w:rsidP="00BB21C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A8267B">
              <w:rPr>
                <w:bCs/>
                <w:sz w:val="20"/>
                <w:lang w:val="en-GB" w:eastAsia="en-US"/>
              </w:rPr>
              <w:t>(23 Nisan Ulusal Egemenlik ve Çocuk Bayramı)</w:t>
            </w:r>
          </w:p>
          <w:p w:rsidR="00D570ED" w:rsidRDefault="00D570ED" w:rsidP="00BB21C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</w:p>
          <w:p w:rsidR="00D570ED" w:rsidRDefault="00D570ED" w:rsidP="00BB21C8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>
              <w:rPr>
                <w:b/>
                <w:bCs/>
                <w:lang w:val="en-GB" w:eastAsia="en-US"/>
              </w:rPr>
              <w:t>1</w:t>
            </w:r>
            <w:r>
              <w:rPr>
                <w:b/>
                <w:bCs/>
                <w:vertAlign w:val="superscript"/>
                <w:lang w:val="en-GB" w:eastAsia="en-US"/>
              </w:rPr>
              <w:t xml:space="preserve">st </w:t>
            </w:r>
            <w:r>
              <w:rPr>
                <w:b/>
                <w:bCs/>
                <w:lang w:val="en-GB" w:eastAsia="en-US"/>
              </w:rPr>
              <w:t>May International Workers’ Day</w:t>
            </w:r>
          </w:p>
          <w:p w:rsidR="00D570ED" w:rsidRPr="00A8267B" w:rsidRDefault="00D570ED" w:rsidP="00BB21C8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>
              <w:rPr>
                <w:bCs/>
                <w:sz w:val="20"/>
                <w:lang w:val="en-GB" w:eastAsia="en-US"/>
              </w:rPr>
              <w:t>(1 Mayıs Emek ve Dayanışma Günü)</w:t>
            </w:r>
          </w:p>
          <w:p w:rsidR="00D570ED" w:rsidRDefault="00D570ED" w:rsidP="00BB21C8">
            <w:pPr>
              <w:rPr>
                <w:b/>
                <w:lang w:val="en-GB"/>
              </w:rPr>
            </w:pPr>
          </w:p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D570ED" w:rsidRDefault="00D570ED" w:rsidP="008734F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Unit 9 :</w:t>
            </w:r>
          </w:p>
          <w:p w:rsidR="00D570ED" w:rsidRPr="008503E7" w:rsidRDefault="00D570ED" w:rsidP="008734F5">
            <w:pPr>
              <w:jc w:val="center"/>
              <w:rPr>
                <w:b/>
                <w:i/>
                <w:lang w:val="en-GB"/>
              </w:rPr>
            </w:pPr>
            <w:r w:rsidRPr="008503E7">
              <w:rPr>
                <w:b/>
                <w:i/>
                <w:lang w:val="en-GB"/>
              </w:rPr>
              <w:t>Environment</w:t>
            </w:r>
          </w:p>
        </w:tc>
        <w:tc>
          <w:tcPr>
            <w:tcW w:w="2843" w:type="dxa"/>
            <w:vMerge w:val="restart"/>
            <w:vAlign w:val="center"/>
          </w:tcPr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 w:eastAsia="en-US"/>
              </w:rPr>
            </w:pPr>
            <w:r w:rsidRPr="008503E7">
              <w:rPr>
                <w:b/>
                <w:sz w:val="19"/>
                <w:szCs w:val="19"/>
                <w:lang w:val="en-GB" w:eastAsia="en-US"/>
              </w:rPr>
              <w:t>Listening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 xml:space="preserve">• Students will be able to understand phrases and the 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highest frequency vocabulary related to environment provided speech is clearly and slowly articulated.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follow how a simple process is described provided speech is clearly and slowly articulated.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 w:eastAsia="en-US"/>
              </w:rPr>
            </w:pPr>
            <w:r w:rsidRPr="008503E7">
              <w:rPr>
                <w:b/>
                <w:sz w:val="19"/>
                <w:szCs w:val="19"/>
                <w:lang w:val="en-GB" w:eastAsia="en-US"/>
              </w:rPr>
              <w:t>Spoken Interaction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make and respond to simple suggestions.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give someone simple instructions about what to do.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 w:eastAsia="en-US"/>
              </w:rPr>
            </w:pPr>
            <w:r w:rsidRPr="008503E7">
              <w:rPr>
                <w:b/>
                <w:sz w:val="19"/>
                <w:szCs w:val="19"/>
                <w:lang w:val="en-GB" w:eastAsia="en-US"/>
              </w:rPr>
              <w:t>Spoken Production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give a simple description or presentation of a process.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 w:eastAsia="en-US"/>
              </w:rPr>
            </w:pPr>
            <w:r w:rsidRPr="008503E7">
              <w:rPr>
                <w:b/>
                <w:sz w:val="19"/>
                <w:szCs w:val="19"/>
                <w:lang w:val="en-GB" w:eastAsia="en-US"/>
              </w:rPr>
              <w:t xml:space="preserve">Reading 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 xml:space="preserve">• Students will be able to identify specific information in simple, written material such as letters, brochures and 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short newspaper articles describing environmental events.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 w:eastAsia="en-US"/>
              </w:rPr>
            </w:pPr>
            <w:r w:rsidRPr="008503E7">
              <w:rPr>
                <w:b/>
                <w:sz w:val="19"/>
                <w:szCs w:val="19"/>
                <w:lang w:val="en-GB" w:eastAsia="en-US"/>
              </w:rPr>
              <w:t>Writing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write short, simple messages, reports and advertisements relating to environmental issues.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sz w:val="19"/>
                <w:szCs w:val="19"/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write a short description of a process.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sz w:val="19"/>
                <w:szCs w:val="19"/>
                <w:lang w:val="en-GB" w:eastAsia="en-US"/>
              </w:rPr>
            </w:pPr>
            <w:r w:rsidRPr="008503E7">
              <w:rPr>
                <w:b/>
                <w:sz w:val="19"/>
                <w:szCs w:val="19"/>
                <w:lang w:val="en-GB" w:eastAsia="en-US"/>
              </w:rPr>
              <w:t>Compensation Strategies</w:t>
            </w:r>
          </w:p>
          <w:p w:rsidR="00D570ED" w:rsidRPr="00390F79" w:rsidRDefault="00D570ED" w:rsidP="008734F5">
            <w:pPr>
              <w:autoSpaceDE w:val="0"/>
              <w:autoSpaceDN w:val="0"/>
              <w:adjustRightInd w:val="0"/>
              <w:rPr>
                <w:lang w:val="en-GB" w:eastAsia="en-US"/>
              </w:rPr>
            </w:pPr>
            <w:r w:rsidRPr="008503E7">
              <w:rPr>
                <w:sz w:val="19"/>
                <w:szCs w:val="19"/>
                <w:lang w:val="en-GB" w:eastAsia="en-US"/>
              </w:rPr>
              <w:t>• Students will be able to cope with a limited number of straightforward follow-up questions.</w:t>
            </w:r>
          </w:p>
        </w:tc>
        <w:tc>
          <w:tcPr>
            <w:tcW w:w="2484" w:type="dxa"/>
            <w:vMerge w:val="restart"/>
            <w:vAlign w:val="center"/>
          </w:tcPr>
          <w:p w:rsidR="00D570ED" w:rsidRPr="008503E7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Texts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Brochures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Diaries/Journal Entries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Maps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News Reports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Questionnaires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Catalogues</w:t>
            </w:r>
          </w:p>
          <w:p w:rsidR="00D570ED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Children’s Encyclopedia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</w:p>
          <w:p w:rsidR="00D570ED" w:rsidRPr="008503E7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Activities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Cognates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Listening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Real-life Tasks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Reordering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Role-play and Simulations </w:t>
            </w:r>
          </w:p>
          <w:p w:rsidR="00D570ED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Skimming and Scanning</w:t>
            </w:r>
          </w:p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D570ED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Project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• Students prepare a 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poster showing what 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happens if we do or 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>
              <w:rPr>
                <w:lang w:val="en-GB"/>
              </w:rPr>
              <w:t xml:space="preserve">do not take precautions to protect our </w:t>
            </w:r>
            <w:r w:rsidRPr="008503E7">
              <w:rPr>
                <w:lang w:val="en-GB"/>
              </w:rPr>
              <w:t>world.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  <w:p w:rsidR="00D570ED" w:rsidRPr="001711AF" w:rsidRDefault="00D570ED" w:rsidP="008734F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jc w:val="center"/>
              <w:rPr>
                <w:b/>
                <w:i/>
                <w:lang w:val="en-GB"/>
              </w:rPr>
            </w:pPr>
            <w:r>
              <w:rPr>
                <w:b/>
                <w:i/>
                <w:caps/>
                <w:lang w:val="en-GB"/>
              </w:rPr>
              <w:t>SECOND WRITTEN EXAM</w:t>
            </w:r>
          </w:p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17-21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338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24-28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APRIL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339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01-05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</w:tr>
    </w:tbl>
    <w:p w:rsidR="00D570ED" w:rsidRPr="006A2864" w:rsidRDefault="00D570ED" w:rsidP="009E451D">
      <w:pPr>
        <w:jc w:val="center"/>
        <w:rPr>
          <w:sz w:val="18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452"/>
        <w:gridCol w:w="1790"/>
        <w:gridCol w:w="2843"/>
        <w:gridCol w:w="2484"/>
        <w:gridCol w:w="2818"/>
      </w:tblGrid>
      <w:tr w:rsidR="00D570ED" w:rsidRPr="000571BC" w:rsidTr="008734F5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0812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 w:val="restart"/>
            <w:vAlign w:val="center"/>
          </w:tcPr>
          <w:p w:rsidR="00D570ED" w:rsidRPr="008503E7" w:rsidRDefault="00D570ED" w:rsidP="0073350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Making simple comparisons</w:t>
            </w:r>
          </w:p>
          <w:p w:rsidR="00D570ED" w:rsidRPr="008503E7" w:rsidRDefault="00D570ED" w:rsidP="0073350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Pr="008503E7" w:rsidRDefault="00D570ED" w:rsidP="00733503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 xml:space="preserve">Telling the time, days and dates </w:t>
            </w:r>
          </w:p>
          <w:p w:rsidR="00D570ED" w:rsidRDefault="00D570ED" w:rsidP="00733503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D570ED" w:rsidRDefault="00D570ED" w:rsidP="00733503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</w:p>
          <w:p w:rsidR="00D570ED" w:rsidRPr="0009690A" w:rsidRDefault="00D570ED" w:rsidP="00733503">
            <w:pPr>
              <w:pStyle w:val="Heading4"/>
              <w:tabs>
                <w:tab w:val="clear" w:pos="0"/>
                <w:tab w:val="clear" w:pos="72"/>
                <w:tab w:val="clear" w:pos="252"/>
              </w:tabs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09690A">
              <w:rPr>
                <w:rFonts w:ascii="Times New Roman" w:hAnsi="Times New Roman"/>
                <w:sz w:val="24"/>
                <w:szCs w:val="24"/>
                <w:lang w:val="en-GB" w:eastAsia="en-US"/>
              </w:rPr>
              <w:t>19</w:t>
            </w:r>
            <w:r w:rsidRPr="0009690A">
              <w:rPr>
                <w:rFonts w:ascii="Times New Roman" w:hAnsi="Times New Roman"/>
                <w:sz w:val="24"/>
                <w:szCs w:val="24"/>
                <w:vertAlign w:val="superscript"/>
                <w:lang w:val="en-GB" w:eastAsia="en-US"/>
              </w:rPr>
              <w:t>th</w:t>
            </w:r>
            <w:r w:rsidRPr="0009690A">
              <w:rPr>
                <w:rFonts w:ascii="Times New Roman" w:hAnsi="Times New Roman"/>
                <w:sz w:val="24"/>
                <w:szCs w:val="24"/>
                <w:lang w:val="en-GB" w:eastAsia="en-US"/>
              </w:rPr>
              <w:t xml:space="preserve"> May</w:t>
            </w:r>
          </w:p>
          <w:p w:rsidR="00D570ED" w:rsidRPr="0009690A" w:rsidRDefault="00D570ED" w:rsidP="008734F5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val="en-GB" w:eastAsia="en-US"/>
              </w:rPr>
            </w:pPr>
            <w:r w:rsidRPr="0009690A">
              <w:rPr>
                <w:b/>
                <w:bCs/>
                <w:lang w:val="en-GB" w:eastAsia="en-US"/>
              </w:rPr>
              <w:t>Youth and Sports Day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lang w:val="en-GB" w:eastAsia="en-US"/>
              </w:rPr>
            </w:pPr>
            <w:r w:rsidRPr="0009690A">
              <w:rPr>
                <w:bCs/>
                <w:sz w:val="20"/>
                <w:lang w:val="en-GB" w:eastAsia="en-US"/>
              </w:rPr>
              <w:t xml:space="preserve">(19 Mayıs </w:t>
            </w:r>
            <w:r>
              <w:rPr>
                <w:bCs/>
                <w:sz w:val="20"/>
                <w:lang w:val="en-GB" w:eastAsia="en-US"/>
              </w:rPr>
              <w:t xml:space="preserve">Atatürk’ü Anma </w:t>
            </w:r>
            <w:r w:rsidRPr="0009690A">
              <w:rPr>
                <w:bCs/>
                <w:sz w:val="20"/>
                <w:lang w:val="en-GB" w:eastAsia="en-US"/>
              </w:rPr>
              <w:t>Gençlik ve Spor Bayramı)</w:t>
            </w: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Talking about past events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 xml:space="preserve">Telling people what we know 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Telling the time, days and dates</w:t>
            </w:r>
          </w:p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</w:p>
        </w:tc>
        <w:tc>
          <w:tcPr>
            <w:tcW w:w="1790" w:type="dxa"/>
            <w:vMerge w:val="restart"/>
            <w:vAlign w:val="center"/>
          </w:tcPr>
          <w:p w:rsidR="00D570ED" w:rsidRDefault="00D570ED" w:rsidP="008734F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 xml:space="preserve">Unit 10 : </w:t>
            </w:r>
          </w:p>
          <w:p w:rsidR="00D570ED" w:rsidRPr="008503E7" w:rsidRDefault="00D570ED" w:rsidP="008734F5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Planets</w:t>
            </w:r>
          </w:p>
        </w:tc>
        <w:tc>
          <w:tcPr>
            <w:tcW w:w="2843" w:type="dxa"/>
            <w:vMerge w:val="restart"/>
            <w:vAlign w:val="center"/>
          </w:tcPr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 xml:space="preserve">Listening 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>• Students will be able to g</w:t>
            </w:r>
            <w:r>
              <w:rPr>
                <w:lang w:val="en-GB"/>
              </w:rPr>
              <w:t xml:space="preserve">enerally identify the topic of </w:t>
            </w:r>
            <w:r w:rsidRPr="008503E7">
              <w:rPr>
                <w:lang w:val="en-GB"/>
              </w:rPr>
              <w:t>discussion about popu</w:t>
            </w:r>
            <w:r>
              <w:rPr>
                <w:lang w:val="en-GB"/>
              </w:rPr>
              <w:t xml:space="preserve">lar science which is conducted </w:t>
            </w:r>
            <w:r w:rsidRPr="008503E7">
              <w:rPr>
                <w:lang w:val="en-GB"/>
              </w:rPr>
              <w:t>slowly and clearly.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Spoken Interaction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• Students will be able to ask people questions about 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>facts and general truths.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Spoken Production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>• Students will be able to talk about general truths.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Reading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>• Students wi</w:t>
            </w:r>
            <w:r>
              <w:rPr>
                <w:lang w:val="en-GB"/>
              </w:rPr>
              <w:t xml:space="preserve">ll be able to identify specific information </w:t>
            </w:r>
            <w:r w:rsidRPr="008503E7">
              <w:rPr>
                <w:lang w:val="en-GB"/>
              </w:rPr>
              <w:t xml:space="preserve">in simple written material such as brochures and short 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>newspaper articles describing facts.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Writing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• Students will be able to </w:t>
            </w:r>
            <w:r>
              <w:rPr>
                <w:lang w:val="en-GB"/>
              </w:rPr>
              <w:t xml:space="preserve">give short, basic descriptions </w:t>
            </w:r>
            <w:r w:rsidRPr="008503E7">
              <w:rPr>
                <w:lang w:val="en-GB"/>
              </w:rPr>
              <w:t>of general truths and facts.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Compensation Strategies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• Students will be able to relate new information to 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 xml:space="preserve">visual concepts. </w:t>
            </w:r>
          </w:p>
          <w:p w:rsidR="00D570ED" w:rsidRPr="008503E7" w:rsidRDefault="00D570ED" w:rsidP="008734F5">
            <w:pPr>
              <w:autoSpaceDE w:val="0"/>
              <w:autoSpaceDN w:val="0"/>
              <w:adjustRightInd w:val="0"/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Attitudes</w:t>
            </w:r>
          </w:p>
          <w:p w:rsidR="00D570ED" w:rsidRPr="000571BC" w:rsidRDefault="00D570ED" w:rsidP="008734F5">
            <w:pPr>
              <w:autoSpaceDE w:val="0"/>
              <w:autoSpaceDN w:val="0"/>
              <w:adjustRightInd w:val="0"/>
              <w:rPr>
                <w:lang w:val="en-GB"/>
              </w:rPr>
            </w:pPr>
            <w:r w:rsidRPr="008503E7">
              <w:rPr>
                <w:lang w:val="en-GB"/>
              </w:rPr>
              <w:t>• Students will be able t</w:t>
            </w:r>
            <w:r>
              <w:rPr>
                <w:lang w:val="en-GB"/>
              </w:rPr>
              <w:t>o display a willingness to com</w:t>
            </w:r>
            <w:r w:rsidRPr="008503E7">
              <w:rPr>
                <w:lang w:val="en-GB"/>
              </w:rPr>
              <w:t>municate with their peers in English.</w:t>
            </w:r>
          </w:p>
        </w:tc>
        <w:tc>
          <w:tcPr>
            <w:tcW w:w="2484" w:type="dxa"/>
            <w:vMerge w:val="restart"/>
            <w:vAlign w:val="center"/>
          </w:tcPr>
          <w:p w:rsidR="00D570ED" w:rsidRPr="008503E7" w:rsidRDefault="00D570ED" w:rsidP="008734F5">
            <w:pPr>
              <w:rPr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Texts</w:t>
            </w:r>
          </w:p>
          <w:p w:rsidR="00D570ED" w:rsidRPr="008503E7" w:rsidRDefault="00D570ED" w:rsidP="008734F5">
            <w:pPr>
              <w:rPr>
                <w:b/>
                <w:lang w:val="en-GB"/>
              </w:rPr>
            </w:pP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Children’s Encyclopedia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Diaries/Journal Entries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Maps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Posters </w:t>
            </w:r>
          </w:p>
          <w:p w:rsidR="00D570ED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Questionnaires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 </w:t>
            </w:r>
          </w:p>
          <w:p w:rsidR="00D570ED" w:rsidRPr="008503E7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Activities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Labeling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Listening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Questions and Answers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Reading Comprehension Questions 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Skimming and Scanning </w:t>
            </w:r>
          </w:p>
          <w:p w:rsidR="00D570ED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Speaking</w:t>
            </w:r>
          </w:p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 w:val="restart"/>
            <w:vAlign w:val="center"/>
          </w:tcPr>
          <w:p w:rsidR="00D570ED" w:rsidRPr="008503E7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Project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• Students prepare a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poster about NASA’s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Curiosity Project to 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 xml:space="preserve">Mars by using online </w:t>
            </w:r>
          </w:p>
          <w:p w:rsidR="00D570ED" w:rsidRDefault="00D570ED" w:rsidP="008734F5">
            <w:pPr>
              <w:rPr>
                <w:lang w:val="en-GB"/>
              </w:rPr>
            </w:pPr>
            <w:r w:rsidRPr="008503E7">
              <w:rPr>
                <w:lang w:val="en-GB"/>
              </w:rPr>
              <w:t>resources.</w:t>
            </w:r>
          </w:p>
          <w:p w:rsidR="00D570ED" w:rsidRPr="008503E7" w:rsidRDefault="00D570ED" w:rsidP="008734F5">
            <w:pPr>
              <w:rPr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Default="00D570ED" w:rsidP="008734F5">
            <w:pPr>
              <w:rPr>
                <w:b/>
                <w:lang w:val="en-GB"/>
              </w:rPr>
            </w:pPr>
          </w:p>
          <w:p w:rsidR="00D570ED" w:rsidRPr="008503E7" w:rsidRDefault="00D570ED" w:rsidP="008734F5">
            <w:pPr>
              <w:rPr>
                <w:b/>
                <w:lang w:val="en-GB"/>
              </w:rPr>
            </w:pPr>
            <w:r w:rsidRPr="008503E7">
              <w:rPr>
                <w:b/>
                <w:lang w:val="en-GB"/>
              </w:rPr>
              <w:t>Dossier</w:t>
            </w:r>
          </w:p>
          <w:p w:rsidR="00D570ED" w:rsidRDefault="00D570ED" w:rsidP="008734F5">
            <w:pPr>
              <w:rPr>
                <w:lang w:val="en-GB"/>
              </w:rPr>
            </w:pPr>
            <w:r>
              <w:rPr>
                <w:lang w:val="en-GB"/>
              </w:rPr>
              <w:t xml:space="preserve">• Students complete and hand in the European Language Portfolio. Keep the portfolio at school or instruct students to bring it back the </w:t>
            </w:r>
            <w:r w:rsidRPr="008503E7">
              <w:rPr>
                <w:lang w:val="en-GB"/>
              </w:rPr>
              <w:t>following year.</w:t>
            </w:r>
          </w:p>
          <w:p w:rsidR="00D570ED" w:rsidRDefault="00D570ED" w:rsidP="008734F5">
            <w:pPr>
              <w:rPr>
                <w:rFonts w:ascii="Calibri" w:hAnsi="Calibri"/>
                <w:b/>
                <w:color w:val="000000"/>
              </w:rPr>
            </w:pPr>
          </w:p>
          <w:p w:rsidR="00D570ED" w:rsidRPr="000571BC" w:rsidRDefault="00D570ED" w:rsidP="008734F5">
            <w:pPr>
              <w:rPr>
                <w:lang w:val="en-GB"/>
              </w:rPr>
            </w:pPr>
            <w:r w:rsidRPr="006026F5">
              <w:rPr>
                <w:rFonts w:ascii="Calibri" w:hAnsi="Calibri"/>
                <w:b/>
                <w:color w:val="000000"/>
                <w:sz w:val="22"/>
                <w:szCs w:val="22"/>
              </w:rPr>
              <w:t>THIRD WRITTEN EXAM</w:t>
            </w:r>
          </w:p>
        </w:tc>
      </w:tr>
      <w:tr w:rsidR="00D570ED" w:rsidRPr="000571BC" w:rsidTr="008734F5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15-19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476"/>
        </w:trPr>
        <w:tc>
          <w:tcPr>
            <w:tcW w:w="1101" w:type="dxa"/>
            <w:textDirection w:val="btLr"/>
            <w:vAlign w:val="center"/>
          </w:tcPr>
          <w:p w:rsidR="00D570ED" w:rsidRDefault="00D570ED" w:rsidP="008734F5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22-26</w:t>
            </w:r>
          </w:p>
          <w:p w:rsidR="00D570ED" w:rsidRPr="000571BC" w:rsidRDefault="00D570ED" w:rsidP="008734F5">
            <w:pPr>
              <w:ind w:left="113" w:right="113"/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MAY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 w:rsidRPr="000571BC">
              <w:rPr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</w:tr>
      <w:tr w:rsidR="00D570ED" w:rsidRPr="000571BC" w:rsidTr="008734F5">
        <w:trPr>
          <w:cantSplit/>
          <w:trHeight w:val="2477"/>
        </w:trPr>
        <w:tc>
          <w:tcPr>
            <w:tcW w:w="1101" w:type="dxa"/>
            <w:textDirection w:val="btLr"/>
            <w:vAlign w:val="center"/>
          </w:tcPr>
          <w:p w:rsidR="00D570ED" w:rsidRDefault="00D570ED" w:rsidP="00BB21C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29/-02</w:t>
            </w:r>
          </w:p>
          <w:p w:rsidR="00D570ED" w:rsidRDefault="00D570ED" w:rsidP="00BB21C8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:rsidR="00D570ED" w:rsidRDefault="00D570ED" w:rsidP="008734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452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1790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43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484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  <w:tc>
          <w:tcPr>
            <w:tcW w:w="2818" w:type="dxa"/>
            <w:vMerge/>
            <w:vAlign w:val="center"/>
          </w:tcPr>
          <w:p w:rsidR="00D570ED" w:rsidRPr="000571BC" w:rsidRDefault="00D570ED" w:rsidP="008734F5">
            <w:pPr>
              <w:rPr>
                <w:lang w:val="en-GB"/>
              </w:rPr>
            </w:pPr>
          </w:p>
        </w:tc>
      </w:tr>
    </w:tbl>
    <w:p w:rsidR="00D570ED" w:rsidRPr="006A2864" w:rsidRDefault="00D570ED" w:rsidP="00733503">
      <w:pPr>
        <w:jc w:val="center"/>
        <w:rPr>
          <w:sz w:val="40"/>
          <w:lang w:val="en-GB"/>
        </w:rPr>
      </w:pPr>
    </w:p>
    <w:tbl>
      <w:tblPr>
        <w:tblW w:w="15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1"/>
        <w:gridCol w:w="992"/>
        <w:gridCol w:w="1134"/>
        <w:gridCol w:w="2502"/>
        <w:gridCol w:w="1806"/>
        <w:gridCol w:w="2868"/>
        <w:gridCol w:w="2506"/>
        <w:gridCol w:w="2843"/>
      </w:tblGrid>
      <w:tr w:rsidR="00D570ED" w:rsidRPr="000571BC" w:rsidTr="0001621F">
        <w:trPr>
          <w:cantSplit/>
          <w:trHeight w:val="4378"/>
        </w:trPr>
        <w:tc>
          <w:tcPr>
            <w:tcW w:w="1101" w:type="dxa"/>
            <w:textDirection w:val="btLr"/>
            <w:vAlign w:val="center"/>
          </w:tcPr>
          <w:p w:rsidR="00D570ED" w:rsidRDefault="00D570ED" w:rsidP="0001621F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05-09</w:t>
            </w:r>
          </w:p>
          <w:p w:rsidR="00D570ED" w:rsidRPr="000571BC" w:rsidRDefault="00D570ED" w:rsidP="0001621F">
            <w:pPr>
              <w:ind w:left="113" w:right="113"/>
              <w:jc w:val="center"/>
              <w:rPr>
                <w:lang w:val="en-GB"/>
              </w:rPr>
            </w:pPr>
            <w:r>
              <w:rPr>
                <w:lang w:val="en-GB"/>
              </w:rPr>
              <w:t>JUNE</w:t>
            </w:r>
          </w:p>
        </w:tc>
        <w:tc>
          <w:tcPr>
            <w:tcW w:w="992" w:type="dxa"/>
            <w:vAlign w:val="center"/>
          </w:tcPr>
          <w:p w:rsidR="00D570ED" w:rsidRPr="000571BC" w:rsidRDefault="00D570ED" w:rsidP="0001621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:rsidR="00D570ED" w:rsidRPr="000571BC" w:rsidRDefault="00D570ED" w:rsidP="0001621F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2502" w:type="dxa"/>
            <w:vAlign w:val="center"/>
          </w:tcPr>
          <w:p w:rsidR="00D570ED" w:rsidRPr="0009690A" w:rsidRDefault="00D570ED" w:rsidP="0001621F">
            <w:pPr>
              <w:rPr>
                <w:b/>
                <w:lang w:val="en-GB"/>
              </w:rPr>
            </w:pPr>
            <w:r w:rsidRPr="0009690A">
              <w:rPr>
                <w:b/>
                <w:lang w:val="en-GB"/>
              </w:rPr>
              <w:t>Revision of the past subjects</w:t>
            </w:r>
          </w:p>
        </w:tc>
        <w:tc>
          <w:tcPr>
            <w:tcW w:w="1806" w:type="dxa"/>
            <w:vAlign w:val="center"/>
          </w:tcPr>
          <w:p w:rsidR="00D570ED" w:rsidRPr="0009690A" w:rsidRDefault="00D570ED" w:rsidP="0001621F">
            <w:pPr>
              <w:rPr>
                <w:b/>
                <w:i/>
                <w:lang w:val="en-GB"/>
              </w:rPr>
            </w:pPr>
            <w:r w:rsidRPr="0009690A">
              <w:rPr>
                <w:b/>
                <w:i/>
                <w:lang w:val="en-GB"/>
              </w:rPr>
              <w:t>Consolidation</w:t>
            </w:r>
          </w:p>
        </w:tc>
        <w:tc>
          <w:tcPr>
            <w:tcW w:w="2868" w:type="dxa"/>
            <w:vAlign w:val="center"/>
          </w:tcPr>
          <w:p w:rsidR="00D570ED" w:rsidRDefault="00D570ED" w:rsidP="0001621F">
            <w:pPr>
              <w:rPr>
                <w:b/>
                <w:lang w:val="en-GB"/>
              </w:rPr>
            </w:pPr>
            <w:r w:rsidRPr="000D7728">
              <w:rPr>
                <w:rFonts w:ascii="Calibri" w:hAnsi="Calibri"/>
                <w:b/>
                <w:color w:val="000000"/>
                <w:sz w:val="16"/>
                <w:szCs w:val="16"/>
              </w:rPr>
              <w:t>Reading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• Students will be able to identify specific information in simpler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written texts containing the highest frequency vocabulary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such as brochures and short newspaper articles that describe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  <w:t>natural events.</w:t>
            </w:r>
            <w:r w:rsidRPr="006026F5">
              <w:rPr>
                <w:rFonts w:ascii="Calibri" w:hAnsi="Calibri"/>
                <w:color w:val="000000"/>
                <w:sz w:val="16"/>
                <w:szCs w:val="16"/>
              </w:rPr>
              <w:br/>
            </w:r>
          </w:p>
          <w:p w:rsidR="00D570ED" w:rsidRPr="0009690A" w:rsidRDefault="00D570ED" w:rsidP="0001621F">
            <w:pPr>
              <w:rPr>
                <w:b/>
                <w:lang w:val="en-GB"/>
              </w:rPr>
            </w:pPr>
          </w:p>
        </w:tc>
        <w:tc>
          <w:tcPr>
            <w:tcW w:w="2506" w:type="dxa"/>
            <w:vAlign w:val="center"/>
          </w:tcPr>
          <w:p w:rsidR="00D570ED" w:rsidRPr="001D191F" w:rsidRDefault="00D570ED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Brochures</w:t>
            </w:r>
          </w:p>
          <w:p w:rsidR="00D570ED" w:rsidRPr="001D191F" w:rsidRDefault="00D570ED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Children’s Encyclopedia</w:t>
            </w:r>
          </w:p>
          <w:p w:rsidR="00D570ED" w:rsidRPr="001D191F" w:rsidRDefault="00D570ED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E-mails</w:t>
            </w:r>
          </w:p>
          <w:p w:rsidR="00D570ED" w:rsidRPr="001D191F" w:rsidRDefault="00D570ED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Maps</w:t>
            </w:r>
          </w:p>
          <w:p w:rsidR="00D570ED" w:rsidRPr="001D191F" w:rsidRDefault="00D570ED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News Reports</w:t>
            </w:r>
          </w:p>
          <w:p w:rsidR="00D570ED" w:rsidRPr="001D191F" w:rsidRDefault="00D570ED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Personal Narratives</w:t>
            </w:r>
          </w:p>
          <w:p w:rsidR="00D570ED" w:rsidRPr="001D191F" w:rsidRDefault="00D570ED" w:rsidP="00733503">
            <w:pPr>
              <w:pStyle w:val="ListParagraph"/>
              <w:numPr>
                <w:ilvl w:val="0"/>
                <w:numId w:val="3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Weather Reports</w:t>
            </w:r>
          </w:p>
          <w:p w:rsidR="00D570ED" w:rsidRPr="000D7728" w:rsidRDefault="00D570ED" w:rsidP="0001621F">
            <w:pPr>
              <w:rPr>
                <w:rFonts w:ascii="Calibri" w:hAnsi="Calibri"/>
                <w:b/>
                <w:color w:val="000000"/>
                <w:sz w:val="18"/>
                <w:szCs w:val="18"/>
              </w:rPr>
            </w:pPr>
            <w:r w:rsidRPr="000D7728">
              <w:rPr>
                <w:rFonts w:ascii="Calibri" w:hAnsi="Calibri"/>
                <w:b/>
                <w:color w:val="000000"/>
                <w:sz w:val="18"/>
                <w:szCs w:val="18"/>
              </w:rPr>
              <w:t>Activities</w:t>
            </w:r>
          </w:p>
          <w:p w:rsidR="00D570ED" w:rsidRPr="001D191F" w:rsidRDefault="00D570ED" w:rsidP="00733503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Drawing and Coloring</w:t>
            </w:r>
          </w:p>
          <w:p w:rsidR="00D570ED" w:rsidRPr="001D191F" w:rsidRDefault="00D570ED" w:rsidP="00733503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Listening</w:t>
            </w:r>
          </w:p>
          <w:p w:rsidR="00D570ED" w:rsidRPr="001D191F" w:rsidRDefault="00D570ED" w:rsidP="00733503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Reading Comprehension Questions</w:t>
            </w:r>
          </w:p>
          <w:p w:rsidR="00D570ED" w:rsidRPr="001D191F" w:rsidRDefault="00D570ED" w:rsidP="00733503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Real-life Tasks</w:t>
            </w:r>
          </w:p>
          <w:p w:rsidR="00D570ED" w:rsidRPr="001D191F" w:rsidRDefault="00D570ED" w:rsidP="00733503">
            <w:pPr>
              <w:pStyle w:val="ListParagraph"/>
              <w:numPr>
                <w:ilvl w:val="0"/>
                <w:numId w:val="4"/>
              </w:numPr>
              <w:rPr>
                <w:rFonts w:ascii="Calibri" w:hAnsi="Calibri"/>
                <w:color w:val="000000"/>
                <w:sz w:val="18"/>
                <w:szCs w:val="18"/>
              </w:rPr>
            </w:pPr>
            <w:r w:rsidRPr="001D191F">
              <w:rPr>
                <w:rFonts w:ascii="Calibri" w:hAnsi="Calibri"/>
                <w:color w:val="000000"/>
                <w:sz w:val="18"/>
                <w:szCs w:val="18"/>
              </w:rPr>
              <w:t>Speaking</w:t>
            </w:r>
          </w:p>
          <w:p w:rsidR="00D570ED" w:rsidRPr="006026F5" w:rsidRDefault="00D570ED" w:rsidP="0001621F">
            <w:pPr>
              <w:rPr>
                <w:lang w:val="en-GB"/>
              </w:rPr>
            </w:pPr>
          </w:p>
        </w:tc>
        <w:tc>
          <w:tcPr>
            <w:tcW w:w="2843" w:type="dxa"/>
            <w:vAlign w:val="center"/>
          </w:tcPr>
          <w:p w:rsidR="00D570ED" w:rsidRPr="006026F5" w:rsidRDefault="00D570ED" w:rsidP="0001621F">
            <w:pPr>
              <w:rPr>
                <w:lang w:val="en-GB"/>
              </w:rPr>
            </w:pPr>
          </w:p>
        </w:tc>
      </w:tr>
      <w:tr w:rsidR="00D570ED" w:rsidRPr="000571BC" w:rsidTr="0001621F">
        <w:trPr>
          <w:trHeight w:val="787"/>
        </w:trPr>
        <w:tc>
          <w:tcPr>
            <w:tcW w:w="15752" w:type="dxa"/>
            <w:gridSpan w:val="8"/>
            <w:vAlign w:val="center"/>
          </w:tcPr>
          <w:p w:rsidR="00D570ED" w:rsidRPr="000571BC" w:rsidRDefault="00D570ED" w:rsidP="0001621F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THE END OF THE ACADEMIC YEAR</w:t>
            </w:r>
          </w:p>
        </w:tc>
      </w:tr>
    </w:tbl>
    <w:p w:rsidR="00D570ED" w:rsidRDefault="00D570ED" w:rsidP="00733503">
      <w:pPr>
        <w:jc w:val="center"/>
        <w:rPr>
          <w:sz w:val="40"/>
          <w:lang w:val="en-GB"/>
        </w:rPr>
      </w:pPr>
    </w:p>
    <w:p w:rsidR="00D570ED" w:rsidRDefault="00D570ED" w:rsidP="00733503">
      <w:pPr>
        <w:rPr>
          <w:sz w:val="28"/>
          <w:szCs w:val="28"/>
          <w:lang w:val="en-GB"/>
        </w:rPr>
      </w:pPr>
    </w:p>
    <w:p w:rsidR="00D570ED" w:rsidRPr="00AA1F5E" w:rsidRDefault="00D570ED" w:rsidP="00733503">
      <w:pPr>
        <w:jc w:val="center"/>
        <w:rPr>
          <w:sz w:val="28"/>
          <w:szCs w:val="28"/>
          <w:lang w:val="en-GB"/>
        </w:rPr>
      </w:pPr>
      <w:r w:rsidRPr="00AA1F5E">
        <w:rPr>
          <w:sz w:val="28"/>
          <w:szCs w:val="28"/>
          <w:lang w:val="en-GB"/>
        </w:rPr>
        <w:t xml:space="preserve">Ridad ATİKOL           E.Eylem GÜRÜN </w:t>
      </w:r>
      <w:r>
        <w:rPr>
          <w:sz w:val="28"/>
          <w:szCs w:val="28"/>
          <w:lang w:val="en-GB"/>
        </w:rPr>
        <w:t xml:space="preserve">        </w:t>
      </w:r>
      <w:r w:rsidRPr="00AA1F5E">
        <w:rPr>
          <w:sz w:val="28"/>
          <w:szCs w:val="28"/>
          <w:lang w:val="en-GB"/>
        </w:rPr>
        <w:t xml:space="preserve">Yurdagül YILMAZ ŞAMASOR               Zeynep ÖZEKİNCİ </w:t>
      </w:r>
      <w:r>
        <w:rPr>
          <w:sz w:val="28"/>
          <w:szCs w:val="28"/>
          <w:lang w:val="en-GB"/>
        </w:rPr>
        <w:t xml:space="preserve">         </w:t>
      </w:r>
      <w:r w:rsidRPr="00AA1F5E">
        <w:rPr>
          <w:sz w:val="28"/>
          <w:szCs w:val="28"/>
          <w:lang w:val="en-GB"/>
        </w:rPr>
        <w:t>Ayhan ERSOY</w:t>
      </w:r>
    </w:p>
    <w:p w:rsidR="00D570ED" w:rsidRPr="00AA1F5E" w:rsidRDefault="00D570ED" w:rsidP="00733503">
      <w:pPr>
        <w:jc w:val="center"/>
        <w:rPr>
          <w:sz w:val="28"/>
          <w:szCs w:val="28"/>
          <w:lang w:val="en-GB"/>
        </w:rPr>
      </w:pPr>
    </w:p>
    <w:p w:rsidR="00D570ED" w:rsidRPr="00AA1F5E" w:rsidRDefault="00D570ED" w:rsidP="00733503">
      <w:pPr>
        <w:jc w:val="center"/>
        <w:rPr>
          <w:sz w:val="28"/>
          <w:szCs w:val="28"/>
          <w:lang w:val="en-GB"/>
        </w:rPr>
      </w:pPr>
      <w:r w:rsidRPr="00AA1F5E">
        <w:rPr>
          <w:sz w:val="28"/>
          <w:szCs w:val="28"/>
          <w:lang w:val="en-GB"/>
        </w:rPr>
        <w:t>İngilizce Dersi Öğretmenleri</w:t>
      </w:r>
    </w:p>
    <w:p w:rsidR="00D570ED" w:rsidRPr="00AA1F5E" w:rsidRDefault="00D570ED" w:rsidP="00733503">
      <w:pPr>
        <w:jc w:val="center"/>
        <w:rPr>
          <w:sz w:val="28"/>
          <w:szCs w:val="28"/>
          <w:lang w:val="en-GB"/>
        </w:rPr>
      </w:pPr>
    </w:p>
    <w:p w:rsidR="00D570ED" w:rsidRDefault="00D570ED" w:rsidP="00733503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UYGUNDUR</w:t>
      </w:r>
    </w:p>
    <w:p w:rsidR="00D570ED" w:rsidRDefault="00D570ED" w:rsidP="00733503">
      <w:pPr>
        <w:jc w:val="center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>19/09/2016</w:t>
      </w:r>
    </w:p>
    <w:p w:rsidR="00D570ED" w:rsidRDefault="00D570ED" w:rsidP="00733503">
      <w:pPr>
        <w:jc w:val="center"/>
        <w:rPr>
          <w:sz w:val="22"/>
          <w:szCs w:val="22"/>
          <w:lang w:val="en-GB"/>
        </w:rPr>
      </w:pPr>
    </w:p>
    <w:p w:rsidR="00D570ED" w:rsidRPr="00AA1F5E" w:rsidRDefault="00D570ED" w:rsidP="00733503">
      <w:pPr>
        <w:jc w:val="center"/>
        <w:rPr>
          <w:sz w:val="22"/>
          <w:szCs w:val="22"/>
          <w:lang w:val="en-GB"/>
        </w:rPr>
      </w:pPr>
    </w:p>
    <w:p w:rsidR="00D570ED" w:rsidRPr="00AA1F5E" w:rsidRDefault="00D570ED" w:rsidP="00733503">
      <w:pPr>
        <w:jc w:val="center"/>
        <w:rPr>
          <w:sz w:val="22"/>
          <w:szCs w:val="22"/>
          <w:lang w:val="en-GB"/>
        </w:rPr>
      </w:pPr>
    </w:p>
    <w:p w:rsidR="00D570ED" w:rsidRPr="00AA1F5E" w:rsidRDefault="00D570ED" w:rsidP="00733503">
      <w:pPr>
        <w:jc w:val="center"/>
        <w:rPr>
          <w:sz w:val="32"/>
          <w:szCs w:val="32"/>
          <w:lang w:val="en-GB"/>
        </w:rPr>
      </w:pPr>
      <w:r w:rsidRPr="00AA1F5E">
        <w:rPr>
          <w:sz w:val="32"/>
          <w:szCs w:val="32"/>
          <w:lang w:val="en-GB"/>
        </w:rPr>
        <w:t>Enes ULU</w:t>
      </w:r>
    </w:p>
    <w:bookmarkStart w:id="0" w:name="_GoBack"/>
    <w:bookmarkEnd w:id="0"/>
    <w:p w:rsidR="00D570ED" w:rsidRDefault="00D570ED" w:rsidP="00A210BF">
      <w:pPr>
        <w:jc w:val="center"/>
      </w:pPr>
      <w:r>
        <w:fldChar w:fldCharType="begin"/>
      </w:r>
      <w:r>
        <w:instrText xml:space="preserve"> HYPERLINK "http://www.sorubak.com/" </w:instrText>
      </w:r>
      <w:r>
        <w:fldChar w:fldCharType="separate"/>
      </w:r>
      <w:r>
        <w:rPr>
          <w:rStyle w:val="Hyperlink"/>
        </w:rPr>
        <w:t>www.sorubak.com</w:t>
      </w:r>
      <w:r>
        <w:fldChar w:fldCharType="end"/>
      </w:r>
    </w:p>
    <w:sectPr w:rsidR="00D570ED" w:rsidSect="00950599">
      <w:pgSz w:w="16838" w:h="11906" w:orient="landscape"/>
      <w:pgMar w:top="993" w:right="53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7393"/>
    <w:multiLevelType w:val="hybridMultilevel"/>
    <w:tmpl w:val="441C4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5A68A7"/>
    <w:multiLevelType w:val="hybridMultilevel"/>
    <w:tmpl w:val="FBF0C1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586016E"/>
    <w:multiLevelType w:val="hybridMultilevel"/>
    <w:tmpl w:val="2CE0F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D104EE"/>
    <w:multiLevelType w:val="hybridMultilevel"/>
    <w:tmpl w:val="9D007E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451D"/>
    <w:rsid w:val="0001621F"/>
    <w:rsid w:val="00043D3B"/>
    <w:rsid w:val="000571BC"/>
    <w:rsid w:val="00081E84"/>
    <w:rsid w:val="0009690A"/>
    <w:rsid w:val="000D7728"/>
    <w:rsid w:val="000F659E"/>
    <w:rsid w:val="001711AF"/>
    <w:rsid w:val="00175F00"/>
    <w:rsid w:val="001A2351"/>
    <w:rsid w:val="001C5785"/>
    <w:rsid w:val="001D191F"/>
    <w:rsid w:val="002E71CC"/>
    <w:rsid w:val="00300DC3"/>
    <w:rsid w:val="00390F79"/>
    <w:rsid w:val="003A7FC8"/>
    <w:rsid w:val="003D20AF"/>
    <w:rsid w:val="004E1EF2"/>
    <w:rsid w:val="005A01D8"/>
    <w:rsid w:val="005A1625"/>
    <w:rsid w:val="006026F5"/>
    <w:rsid w:val="006A2864"/>
    <w:rsid w:val="00733503"/>
    <w:rsid w:val="00734F2E"/>
    <w:rsid w:val="007E6A3A"/>
    <w:rsid w:val="008503E7"/>
    <w:rsid w:val="008734F5"/>
    <w:rsid w:val="0089039E"/>
    <w:rsid w:val="008B55B2"/>
    <w:rsid w:val="00950599"/>
    <w:rsid w:val="00995CCE"/>
    <w:rsid w:val="009B6A54"/>
    <w:rsid w:val="009E451D"/>
    <w:rsid w:val="00A210BF"/>
    <w:rsid w:val="00A32ACA"/>
    <w:rsid w:val="00A7499A"/>
    <w:rsid w:val="00A8267B"/>
    <w:rsid w:val="00A94888"/>
    <w:rsid w:val="00AA1F5E"/>
    <w:rsid w:val="00AC56B4"/>
    <w:rsid w:val="00AE6A93"/>
    <w:rsid w:val="00B0195E"/>
    <w:rsid w:val="00B324F1"/>
    <w:rsid w:val="00B54CB7"/>
    <w:rsid w:val="00B62B57"/>
    <w:rsid w:val="00B63CC3"/>
    <w:rsid w:val="00B648AC"/>
    <w:rsid w:val="00BB21C8"/>
    <w:rsid w:val="00D30BA2"/>
    <w:rsid w:val="00D570ED"/>
    <w:rsid w:val="00D76E46"/>
    <w:rsid w:val="00DA27FB"/>
    <w:rsid w:val="00E25DAF"/>
    <w:rsid w:val="00EF0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51D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E451D"/>
    <w:pPr>
      <w:keepNext/>
      <w:tabs>
        <w:tab w:val="num" w:pos="0"/>
        <w:tab w:val="left" w:pos="72"/>
        <w:tab w:val="left" w:pos="252"/>
      </w:tabs>
      <w:outlineLvl w:val="3"/>
    </w:pPr>
    <w:rPr>
      <w:rFonts w:ascii="Arial" w:hAnsi="Arial"/>
      <w:b/>
      <w:bCs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9E451D"/>
    <w:rPr>
      <w:rFonts w:ascii="Arial" w:hAnsi="Arial" w:cs="Times New Roman"/>
      <w:b/>
      <w:bCs/>
      <w:sz w:val="16"/>
      <w:szCs w:val="16"/>
      <w:lang w:eastAsia="tr-TR"/>
    </w:rPr>
  </w:style>
  <w:style w:type="table" w:styleId="TableGrid">
    <w:name w:val="Table Grid"/>
    <w:basedOn w:val="TableNormal"/>
    <w:uiPriority w:val="99"/>
    <w:rsid w:val="009E45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E451D"/>
    <w:pPr>
      <w:ind w:left="720"/>
      <w:contextualSpacing/>
    </w:pPr>
  </w:style>
  <w:style w:type="paragraph" w:styleId="NoSpacing">
    <w:name w:val="No Spacing"/>
    <w:uiPriority w:val="99"/>
    <w:qFormat/>
    <w:rsid w:val="009E451D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9E451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217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34</TotalTime>
  <Pages>11</Pages>
  <Words>2488</Words>
  <Characters>14187</Characters>
  <Application>Microsoft Office Outlook</Application>
  <DocSecurity>0</DocSecurity>
  <Lines>0</Lines>
  <Paragraphs>0</Paragraphs>
  <ScaleCrop>false</ScaleCrop>
  <Company>Gazi İlkögretim Okulu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Vestel</dc:creator>
  <cp:keywords/>
  <dc:description/>
  <cp:lastModifiedBy>BİRSEN</cp:lastModifiedBy>
  <cp:revision>15</cp:revision>
  <dcterms:created xsi:type="dcterms:W3CDTF">2016-07-30T14:05:00Z</dcterms:created>
  <dcterms:modified xsi:type="dcterms:W3CDTF">2016-07-30T20:31:00Z</dcterms:modified>
</cp:coreProperties>
</file>