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3"/>
        <w:gridCol w:w="3031"/>
      </w:tblGrid>
      <w:tr w:rsidR="00A908B3" w:rsidRPr="00900198">
        <w:tc>
          <w:tcPr>
            <w:tcW w:w="4869" w:type="dxa"/>
            <w:gridSpan w:val="2"/>
            <w:shd w:val="clear" w:color="auto" w:fill="FFF2CC"/>
          </w:tcPr>
          <w:p w:rsidR="00A908B3" w:rsidRPr="00900198" w:rsidRDefault="00A908B3" w:rsidP="009001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198">
              <w:rPr>
                <w:rFonts w:ascii="Times New Roman" w:hAnsi="Times New Roman" w:cs="Times New Roman"/>
                <w:b/>
                <w:bCs/>
              </w:rPr>
              <w:t xml:space="preserve">2017-2018 EĞİTİM-ÖĞRETİM YILI </w:t>
            </w:r>
          </w:p>
          <w:p w:rsidR="00A908B3" w:rsidRPr="00900198" w:rsidRDefault="00A908B3" w:rsidP="009001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198">
              <w:rPr>
                <w:rFonts w:ascii="Times New Roman" w:hAnsi="Times New Roman" w:cs="Times New Roman"/>
                <w:b/>
                <w:bCs/>
              </w:rPr>
              <w:t>MİLLİ İRADE ORTAOKULU TÜRKÇE DERSİ 1. DÖNEM 1. YAZILI SINAVI</w:t>
            </w:r>
          </w:p>
          <w:p w:rsidR="00A908B3" w:rsidRPr="00900198" w:rsidRDefault="00A908B3" w:rsidP="009001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908B3" w:rsidRPr="00900198">
        <w:tc>
          <w:tcPr>
            <w:tcW w:w="4869" w:type="dxa"/>
            <w:gridSpan w:val="2"/>
            <w:shd w:val="clear" w:color="auto" w:fill="FFF2CC"/>
          </w:tcPr>
          <w:p w:rsidR="00A908B3" w:rsidRPr="00900198" w:rsidRDefault="00A908B3" w:rsidP="009001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198">
              <w:rPr>
                <w:rFonts w:ascii="Times New Roman" w:hAnsi="Times New Roman" w:cs="Times New Roman"/>
                <w:b/>
                <w:bCs/>
              </w:rPr>
              <w:t>6. SINIFLAR</w:t>
            </w:r>
          </w:p>
        </w:tc>
      </w:tr>
      <w:tr w:rsidR="00A908B3" w:rsidRPr="00900198">
        <w:tc>
          <w:tcPr>
            <w:tcW w:w="1838" w:type="dxa"/>
            <w:shd w:val="clear" w:color="auto" w:fill="FFF2CC"/>
          </w:tcPr>
          <w:p w:rsidR="00A908B3" w:rsidRPr="00900198" w:rsidRDefault="00A908B3" w:rsidP="009001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00198">
              <w:rPr>
                <w:rFonts w:ascii="Times New Roman" w:hAnsi="Times New Roman" w:cs="Times New Roman"/>
                <w:b/>
                <w:bCs/>
              </w:rPr>
              <w:t>ADI SOYADI</w:t>
            </w:r>
          </w:p>
        </w:tc>
        <w:tc>
          <w:tcPr>
            <w:tcW w:w="3031" w:type="dxa"/>
            <w:shd w:val="clear" w:color="auto" w:fill="FFF2CC"/>
          </w:tcPr>
          <w:p w:rsidR="00A908B3" w:rsidRPr="00900198" w:rsidRDefault="00A908B3" w:rsidP="009001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908B3" w:rsidRPr="00900198">
        <w:tc>
          <w:tcPr>
            <w:tcW w:w="1838" w:type="dxa"/>
            <w:shd w:val="clear" w:color="auto" w:fill="FFF2CC"/>
          </w:tcPr>
          <w:p w:rsidR="00A908B3" w:rsidRPr="00900198" w:rsidRDefault="00A908B3" w:rsidP="009001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01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NUMARASI/SINIFI</w:t>
            </w:r>
          </w:p>
        </w:tc>
        <w:tc>
          <w:tcPr>
            <w:tcW w:w="3031" w:type="dxa"/>
            <w:shd w:val="clear" w:color="auto" w:fill="FFF2CC"/>
          </w:tcPr>
          <w:p w:rsidR="00A908B3" w:rsidRPr="00900198" w:rsidRDefault="00A908B3" w:rsidP="009001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A908B3" w:rsidRDefault="00A908B3">
      <w:pPr>
        <w:rPr>
          <w:rFonts w:ascii="Times New Roman" w:hAnsi="Times New Roman" w:cs="Times New Roman"/>
        </w:rPr>
      </w:pPr>
    </w:p>
    <w:p w:rsidR="00A908B3" w:rsidRDefault="00A908B3" w:rsidP="00E635C2">
      <w:pPr>
        <w:rPr>
          <w:rFonts w:ascii="Times New Roman" w:hAnsi="Times New Roman" w:cs="Times New Roman"/>
        </w:rPr>
      </w:pPr>
      <w:r>
        <w:rPr>
          <w:noProof/>
          <w:lang w:eastAsia="tr-TR"/>
        </w:rPr>
      </w:r>
      <w:r w:rsidRPr="001E5603">
        <w:rPr>
          <w:rFonts w:ascii="Times New Roman" w:hAnsi="Times New Roman" w:cs="Times New Roman"/>
          <w:noProof/>
        </w:rPr>
        <w:pict>
          <v:rect id="Dikdörtgen 1" o:spid="_x0000_s1026" style="width:241.5pt;height:193.5pt;visibility:visible;mso-position-horizontal-relative:char;mso-position-vertical-relative:line;v-text-anchor:middle" filled="f" strokecolor="#1f3763" strokeweight="1.5pt">
            <v:stroke dashstyle="longDashDotDot"/>
            <v:textbox>
              <w:txbxContent>
                <w:p w:rsidR="00A908B3" w:rsidRPr="00900198" w:rsidRDefault="00A908B3" w:rsidP="00874C20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00198">
                    <w:rPr>
                      <w:rFonts w:ascii="Times New Roman" w:hAnsi="Times New Roman" w:cs="Times New Roman"/>
                      <w:color w:val="000000"/>
                    </w:rPr>
                    <w:t>Bir Kızılderili dede ile torunu evlerinin önünde oturmuş, biraz ötede boğuşan biri siyah diğeri beyaz iki köpeği seyrediyorlarmış. Torunu sormuş:</w:t>
                  </w:r>
                </w:p>
                <w:p w:rsidR="00A908B3" w:rsidRPr="00900198" w:rsidRDefault="00A908B3" w:rsidP="00874C20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00198">
                    <w:rPr>
                      <w:rFonts w:ascii="Times New Roman" w:hAnsi="Times New Roman" w:cs="Times New Roman"/>
                      <w:color w:val="000000"/>
                    </w:rPr>
                    <w:t xml:space="preserve">-Neden iki tane köpek besliyorsun? </w:t>
                  </w:r>
                </w:p>
                <w:p w:rsidR="00A908B3" w:rsidRPr="00900198" w:rsidRDefault="00A908B3" w:rsidP="00874C20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00198">
                    <w:rPr>
                      <w:rFonts w:ascii="Times New Roman" w:hAnsi="Times New Roman" w:cs="Times New Roman"/>
                      <w:color w:val="000000"/>
                    </w:rPr>
                    <w:t>Dede yanıtlamış:</w:t>
                  </w:r>
                </w:p>
                <w:p w:rsidR="00A908B3" w:rsidRPr="00900198" w:rsidRDefault="00A908B3" w:rsidP="00874C20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00198">
                    <w:rPr>
                      <w:rFonts w:ascii="Times New Roman" w:hAnsi="Times New Roman" w:cs="Times New Roman"/>
                      <w:color w:val="000000"/>
                    </w:rPr>
                    <w:t>-Onlar benim için iki simgedir evlat. İyilik ve kötülüğün simgesi. İyilik ve kötülük de içimizde böyle sürekli mücadele eder durur.</w:t>
                  </w:r>
                </w:p>
                <w:p w:rsidR="00A908B3" w:rsidRPr="00900198" w:rsidRDefault="00A908B3" w:rsidP="00874C20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00198">
                    <w:rPr>
                      <w:rFonts w:ascii="Times New Roman" w:hAnsi="Times New Roman" w:cs="Times New Roman"/>
                      <w:color w:val="000000"/>
                    </w:rPr>
                    <w:t>Torun sorar:</w:t>
                  </w:r>
                </w:p>
                <w:p w:rsidR="00A908B3" w:rsidRPr="00900198" w:rsidRDefault="00A908B3" w:rsidP="00874C20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00198">
                    <w:rPr>
                      <w:rFonts w:ascii="Times New Roman" w:hAnsi="Times New Roman" w:cs="Times New Roman"/>
                      <w:color w:val="000000"/>
                    </w:rPr>
                    <w:t>-Peki, sence hangisi kazanır mücadeleyi?</w:t>
                  </w:r>
                </w:p>
                <w:p w:rsidR="00A908B3" w:rsidRPr="00900198" w:rsidRDefault="00A908B3" w:rsidP="00874C20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00198">
                    <w:rPr>
                      <w:rFonts w:ascii="Times New Roman" w:hAnsi="Times New Roman" w:cs="Times New Roman"/>
                      <w:color w:val="000000"/>
                    </w:rPr>
                    <w:t>Bilge Reis gülümser ve der ki:</w:t>
                  </w:r>
                </w:p>
                <w:p w:rsidR="00A908B3" w:rsidRPr="00900198" w:rsidRDefault="00A908B3" w:rsidP="00874C20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00198">
                    <w:rPr>
                      <w:rFonts w:ascii="Times New Roman" w:hAnsi="Times New Roman" w:cs="Times New Roman"/>
                      <w:color w:val="000000"/>
                    </w:rPr>
                    <w:t>-Hangisi mi evlat? Ben hangisini daha iyi beslersem o kazanır.</w:t>
                  </w:r>
                </w:p>
                <w:p w:rsidR="00A908B3" w:rsidRDefault="00A908B3" w:rsidP="00E635C2"/>
              </w:txbxContent>
            </v:textbox>
            <w10:anchorlock/>
          </v:rect>
        </w:pict>
      </w:r>
    </w:p>
    <w:p w:rsidR="00A908B3" w:rsidRPr="008301AE" w:rsidRDefault="00A908B3" w:rsidP="00E635C2">
      <w:pPr>
        <w:pStyle w:val="ListParagraph"/>
        <w:numPr>
          <w:ilvl w:val="0"/>
          <w:numId w:val="2"/>
        </w:numPr>
        <w:shd w:val="clear" w:color="auto" w:fill="FFF2CC"/>
        <w:rPr>
          <w:rFonts w:ascii="Times New Roman" w:hAnsi="Times New Roman" w:cs="Times New Roman"/>
          <w:b/>
          <w:bCs/>
        </w:rPr>
      </w:pPr>
      <w:r w:rsidRPr="008301AE">
        <w:rPr>
          <w:rFonts w:ascii="Times New Roman" w:hAnsi="Times New Roman" w:cs="Times New Roman"/>
          <w:b/>
          <w:bCs/>
        </w:rPr>
        <w:t>Metnin ana düşüncesi nedir? (10 puan)</w:t>
      </w:r>
    </w:p>
    <w:p w:rsidR="00A908B3" w:rsidRDefault="00A908B3" w:rsidP="00E635C2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E635C2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</w:p>
    <w:p w:rsidR="00A908B3" w:rsidRDefault="00A908B3" w:rsidP="00E635C2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E635C2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</w:t>
      </w:r>
    </w:p>
    <w:p w:rsidR="00A908B3" w:rsidRDefault="00A908B3" w:rsidP="00E635C2">
      <w:pPr>
        <w:pStyle w:val="ListParagraph"/>
        <w:rPr>
          <w:rFonts w:ascii="Times New Roman" w:hAnsi="Times New Roman" w:cs="Times New Roman"/>
        </w:rPr>
      </w:pPr>
    </w:p>
    <w:p w:rsidR="00A908B3" w:rsidRPr="008301AE" w:rsidRDefault="00A908B3" w:rsidP="00E635C2">
      <w:pPr>
        <w:pStyle w:val="ListParagraph"/>
        <w:numPr>
          <w:ilvl w:val="0"/>
          <w:numId w:val="2"/>
        </w:numPr>
        <w:shd w:val="clear" w:color="auto" w:fill="FFF2CC"/>
        <w:rPr>
          <w:rFonts w:ascii="Times New Roman" w:hAnsi="Times New Roman" w:cs="Times New Roman"/>
          <w:b/>
          <w:bCs/>
        </w:rPr>
      </w:pPr>
      <w:r w:rsidRPr="008301AE">
        <w:rPr>
          <w:rFonts w:ascii="Times New Roman" w:hAnsi="Times New Roman" w:cs="Times New Roman"/>
          <w:b/>
          <w:bCs/>
        </w:rPr>
        <w:t>Metne uygun bir başlık yazınız. (5 puan)</w:t>
      </w:r>
    </w:p>
    <w:p w:rsidR="00A908B3" w:rsidRDefault="00A908B3" w:rsidP="00E635C2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E635C2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</w:t>
      </w:r>
    </w:p>
    <w:p w:rsidR="00A908B3" w:rsidRDefault="00A908B3" w:rsidP="00E635C2">
      <w:pPr>
        <w:pStyle w:val="ListParagraph"/>
        <w:rPr>
          <w:rFonts w:ascii="Times New Roman" w:hAnsi="Times New Roman" w:cs="Times New Roman"/>
        </w:rPr>
      </w:pPr>
    </w:p>
    <w:p w:rsidR="00A908B3" w:rsidRPr="00D70013" w:rsidRDefault="00A908B3" w:rsidP="00D70013">
      <w:pPr>
        <w:pStyle w:val="ListParagraph"/>
        <w:numPr>
          <w:ilvl w:val="0"/>
          <w:numId w:val="2"/>
        </w:numPr>
        <w:shd w:val="clear" w:color="auto" w:fill="FFF2CC"/>
        <w:rPr>
          <w:rFonts w:ascii="Times New Roman" w:hAnsi="Times New Roman" w:cs="Times New Roman"/>
          <w:b/>
          <w:bCs/>
        </w:rPr>
      </w:pPr>
      <w:r w:rsidRPr="00D70013">
        <w:rPr>
          <w:rFonts w:ascii="Times New Roman" w:hAnsi="Times New Roman" w:cs="Times New Roman"/>
          <w:b/>
          <w:bCs/>
        </w:rPr>
        <w:t xml:space="preserve">SORU (5 puan) </w:t>
      </w:r>
    </w:p>
    <w:p w:rsidR="00A908B3" w:rsidRDefault="00A908B3" w:rsidP="00D70013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Metinde anlatım kaçıncı kişi ağzıyla yapılmıştır?</w:t>
      </w:r>
    </w:p>
    <w:p w:rsidR="00A908B3" w:rsidRDefault="00A908B3" w:rsidP="00D70013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D70013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</w:t>
      </w:r>
    </w:p>
    <w:p w:rsidR="00A908B3" w:rsidRPr="00D70013" w:rsidRDefault="00A908B3" w:rsidP="00D70013">
      <w:pPr>
        <w:pStyle w:val="ListParagraph"/>
        <w:rPr>
          <w:rFonts w:ascii="Times New Roman" w:hAnsi="Times New Roman" w:cs="Times New Roman"/>
        </w:rPr>
      </w:pPr>
    </w:p>
    <w:p w:rsidR="00A908B3" w:rsidRPr="008301AE" w:rsidRDefault="00A908B3" w:rsidP="008301AE">
      <w:pPr>
        <w:pStyle w:val="ListParagraph"/>
        <w:numPr>
          <w:ilvl w:val="0"/>
          <w:numId w:val="2"/>
        </w:numPr>
        <w:shd w:val="clear" w:color="auto" w:fill="FFF2CC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SORU (10</w:t>
      </w:r>
      <w:r w:rsidRPr="008301AE">
        <w:rPr>
          <w:rFonts w:ascii="Times New Roman" w:hAnsi="Times New Roman" w:cs="Times New Roman"/>
          <w:b/>
          <w:bCs/>
        </w:rPr>
        <w:t xml:space="preserve"> puan)</w:t>
      </w:r>
    </w:p>
    <w:p w:rsidR="00A908B3" w:rsidRPr="008301AE" w:rsidRDefault="00A908B3" w:rsidP="008301AE">
      <w:pPr>
        <w:pStyle w:val="ListParagraph"/>
        <w:rPr>
          <w:rFonts w:ascii="Times New Roman" w:hAnsi="Times New Roman" w:cs="Times New Roman"/>
        </w:rPr>
      </w:pPr>
      <w:r w:rsidRPr="008301AE">
        <w:rPr>
          <w:rFonts w:ascii="Times New Roman" w:hAnsi="Times New Roman" w:cs="Times New Roman"/>
        </w:rPr>
        <w:t>Bir yaz günüydü. Bahçesinde kendi elleriyle yetiştirdiği güllerden koparan Defne evinin yolunu tuttu.</w:t>
      </w:r>
      <w:r>
        <w:rPr>
          <w:rFonts w:ascii="Times New Roman" w:hAnsi="Times New Roman" w:cs="Times New Roman"/>
        </w:rPr>
        <w:t xml:space="preserve"> </w:t>
      </w:r>
      <w:r w:rsidRPr="008301AE">
        <w:rPr>
          <w:rFonts w:ascii="Times New Roman" w:hAnsi="Times New Roman" w:cs="Times New Roman"/>
        </w:rPr>
        <w:t>Babası geleceği için çok heyecanlıydı.</w:t>
      </w:r>
      <w:r>
        <w:rPr>
          <w:rFonts w:ascii="Times New Roman" w:hAnsi="Times New Roman" w:cs="Times New Roman"/>
        </w:rPr>
        <w:t xml:space="preserve"> </w:t>
      </w:r>
      <w:r w:rsidRPr="008301AE">
        <w:rPr>
          <w:rFonts w:ascii="Times New Roman" w:hAnsi="Times New Roman" w:cs="Times New Roman"/>
        </w:rPr>
        <w:t>Mutfağa geçti.</w:t>
      </w:r>
    </w:p>
    <w:p w:rsidR="00A908B3" w:rsidRPr="008301AE" w:rsidRDefault="00A908B3" w:rsidP="008301AE">
      <w:pPr>
        <w:pStyle w:val="ListParagraph"/>
        <w:rPr>
          <w:rFonts w:ascii="Times New Roman" w:hAnsi="Times New Roman" w:cs="Times New Roman"/>
          <w:b/>
          <w:bCs/>
        </w:rPr>
      </w:pPr>
      <w:r w:rsidRPr="008301AE">
        <w:rPr>
          <w:rFonts w:ascii="Times New Roman" w:hAnsi="Times New Roman" w:cs="Times New Roman"/>
          <w:b/>
          <w:bCs/>
        </w:rPr>
        <w:t>Yukarıdaki olay metninde</w:t>
      </w:r>
      <w:r>
        <w:rPr>
          <w:rFonts w:ascii="Times New Roman" w:hAnsi="Times New Roman" w:cs="Times New Roman"/>
          <w:b/>
          <w:bCs/>
        </w:rPr>
        <w:t>n aşağıdaki soruların cevabını yazınız.</w:t>
      </w:r>
    </w:p>
    <w:p w:rsidR="00A908B3" w:rsidRPr="008301AE" w:rsidRDefault="00A908B3" w:rsidP="008301AE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8301AE">
      <w:pPr>
        <w:pStyle w:val="ListParagraph"/>
        <w:rPr>
          <w:rFonts w:ascii="Times New Roman" w:hAnsi="Times New Roman" w:cs="Times New Roman"/>
        </w:rPr>
      </w:pPr>
      <w:r w:rsidRPr="008301AE">
        <w:rPr>
          <w:rFonts w:ascii="Times New Roman" w:hAnsi="Times New Roman" w:cs="Times New Roman"/>
        </w:rPr>
        <w:t xml:space="preserve">Nerede </w:t>
      </w:r>
      <w:r>
        <w:rPr>
          <w:rFonts w:ascii="Times New Roman" w:hAnsi="Times New Roman" w:cs="Times New Roman"/>
        </w:rPr>
        <w:t>……………………………………….</w:t>
      </w:r>
      <w:r w:rsidRPr="008301AE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</w:t>
      </w:r>
    </w:p>
    <w:p w:rsidR="00A908B3" w:rsidRDefault="00A908B3" w:rsidP="008301AE">
      <w:pPr>
        <w:pStyle w:val="ListParagraph"/>
        <w:rPr>
          <w:rFonts w:ascii="Times New Roman" w:hAnsi="Times New Roman" w:cs="Times New Roman"/>
        </w:rPr>
      </w:pPr>
    </w:p>
    <w:p w:rsidR="00A908B3" w:rsidRPr="008301AE" w:rsidRDefault="00A908B3" w:rsidP="008301AE">
      <w:pPr>
        <w:pStyle w:val="ListParagraph"/>
        <w:rPr>
          <w:rFonts w:ascii="Times New Roman" w:hAnsi="Times New Roman" w:cs="Times New Roman"/>
        </w:rPr>
      </w:pPr>
      <w:r w:rsidRPr="008301AE">
        <w:rPr>
          <w:rFonts w:ascii="Times New Roman" w:hAnsi="Times New Roman" w:cs="Times New Roman"/>
        </w:rPr>
        <w:t xml:space="preserve">Ne zaman </w:t>
      </w:r>
      <w:r>
        <w:rPr>
          <w:rFonts w:ascii="Times New Roman" w:hAnsi="Times New Roman" w:cs="Times New Roman"/>
        </w:rPr>
        <w:t>…………………………………..</w:t>
      </w:r>
      <w:r w:rsidRPr="008301AE">
        <w:rPr>
          <w:rFonts w:ascii="Times New Roman" w:hAnsi="Times New Roman" w:cs="Times New Roman"/>
        </w:rPr>
        <w:t xml:space="preserve"> </w:t>
      </w:r>
    </w:p>
    <w:p w:rsidR="00A908B3" w:rsidRDefault="00A908B3" w:rsidP="008301AE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8301AE">
      <w:pPr>
        <w:pStyle w:val="ListParagraph"/>
        <w:rPr>
          <w:rFonts w:ascii="Times New Roman" w:hAnsi="Times New Roman" w:cs="Times New Roman"/>
        </w:rPr>
      </w:pPr>
      <w:r w:rsidRPr="008301AE">
        <w:rPr>
          <w:rFonts w:ascii="Times New Roman" w:hAnsi="Times New Roman" w:cs="Times New Roman"/>
        </w:rPr>
        <w:t xml:space="preserve">Niçin </w:t>
      </w:r>
      <w:r>
        <w:rPr>
          <w:rFonts w:ascii="Times New Roman" w:hAnsi="Times New Roman" w:cs="Times New Roman"/>
        </w:rPr>
        <w:t>………………………………………..</w:t>
      </w:r>
      <w:r w:rsidRPr="008301AE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</w:t>
      </w:r>
    </w:p>
    <w:p w:rsidR="00A908B3" w:rsidRDefault="00A908B3" w:rsidP="008301AE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D70013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Kim…………………………………………</w:t>
      </w:r>
    </w:p>
    <w:p w:rsidR="00A908B3" w:rsidRDefault="00A908B3" w:rsidP="00D70013">
      <w:pPr>
        <w:pStyle w:val="ListParagraph"/>
        <w:rPr>
          <w:rFonts w:ascii="Times New Roman" w:hAnsi="Times New Roman" w:cs="Times New Roman"/>
        </w:rPr>
      </w:pPr>
    </w:p>
    <w:p w:rsidR="00A908B3" w:rsidRPr="00D70013" w:rsidRDefault="00A908B3" w:rsidP="00D70013">
      <w:pPr>
        <w:pStyle w:val="ListParagraph"/>
        <w:rPr>
          <w:rFonts w:ascii="Times New Roman" w:hAnsi="Times New Roman" w:cs="Times New Roman"/>
        </w:rPr>
      </w:pPr>
    </w:p>
    <w:p w:rsidR="00A908B3" w:rsidRPr="006472A1" w:rsidRDefault="00A908B3" w:rsidP="003D1CF7">
      <w:pPr>
        <w:pStyle w:val="ListParagraph"/>
        <w:numPr>
          <w:ilvl w:val="0"/>
          <w:numId w:val="2"/>
        </w:numPr>
        <w:shd w:val="clear" w:color="auto" w:fill="FFF2CC"/>
        <w:rPr>
          <w:rFonts w:ascii="Times New Roman" w:hAnsi="Times New Roman" w:cs="Times New Roman"/>
          <w:b/>
          <w:bCs/>
        </w:rPr>
      </w:pPr>
      <w:r w:rsidRPr="006472A1">
        <w:rPr>
          <w:rFonts w:ascii="Times New Roman" w:hAnsi="Times New Roman" w:cs="Times New Roman"/>
          <w:b/>
          <w:bCs/>
        </w:rPr>
        <w:t>SORU (5 puan)</w:t>
      </w:r>
    </w:p>
    <w:p w:rsidR="00A908B3" w:rsidRPr="00202243" w:rsidRDefault="00A908B3" w:rsidP="003D1CF7">
      <w:pPr>
        <w:pStyle w:val="ListParagraph"/>
        <w:rPr>
          <w:rFonts w:ascii="Times New Roman" w:hAnsi="Times New Roman" w:cs="Times New Roman"/>
        </w:rPr>
      </w:pPr>
      <w:r w:rsidRPr="00202243">
        <w:rPr>
          <w:rFonts w:ascii="Times New Roman" w:hAnsi="Times New Roman" w:cs="Times New Roman"/>
        </w:rPr>
        <w:t>Aralarında anlamca karşıtlık bulunan sözcüklere zıt anlamlı sözcükler denir.</w:t>
      </w:r>
    </w:p>
    <w:p w:rsidR="00A908B3" w:rsidRPr="00202243" w:rsidRDefault="00A908B3" w:rsidP="00202243">
      <w:pPr>
        <w:pStyle w:val="ListParagraph"/>
        <w:rPr>
          <w:rFonts w:ascii="Times New Roman" w:hAnsi="Times New Roman" w:cs="Times New Roman"/>
          <w:b/>
          <w:bCs/>
        </w:rPr>
      </w:pPr>
      <w:r w:rsidRPr="00202243">
        <w:rPr>
          <w:rFonts w:ascii="Times New Roman" w:hAnsi="Times New Roman" w:cs="Times New Roman"/>
          <w:b/>
          <w:bCs/>
        </w:rPr>
        <w:t>Buna göre aşağıdaki parçada hangi sözcükler zıt anlamlıdır?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A908B3" w:rsidRDefault="00A908B3" w:rsidP="00202243">
      <w:pPr>
        <w:pStyle w:val="ListParagraph"/>
        <w:rPr>
          <w:rFonts w:ascii="Times New Roman" w:hAnsi="Times New Roman" w:cs="Times New Roman"/>
        </w:rPr>
      </w:pPr>
      <w:r w:rsidRPr="00202243">
        <w:rPr>
          <w:rFonts w:ascii="Times New Roman" w:hAnsi="Times New Roman" w:cs="Times New Roman"/>
        </w:rPr>
        <w:t>Olur olmaz vakitlerde telefonun çalmasından hoşlanmıyorum. İnsanlar bu konuda daha duyarlı olmalı. Geç vakitlerde ve sabahın erken saatlerinde kimse rahatsız edilmemeli.</w:t>
      </w:r>
    </w:p>
    <w:p w:rsidR="00A908B3" w:rsidRDefault="00A908B3" w:rsidP="00202243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3D1CF7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</w:p>
    <w:p w:rsidR="00A908B3" w:rsidRPr="003D1CF7" w:rsidRDefault="00A908B3" w:rsidP="003D1CF7">
      <w:pPr>
        <w:pStyle w:val="ListParagraph"/>
        <w:rPr>
          <w:rFonts w:ascii="Times New Roman" w:hAnsi="Times New Roman" w:cs="Times New Roman"/>
        </w:rPr>
      </w:pPr>
    </w:p>
    <w:p w:rsidR="00A908B3" w:rsidRPr="006472A1" w:rsidRDefault="00A908B3" w:rsidP="003D1CF7">
      <w:pPr>
        <w:pStyle w:val="ListParagraph"/>
        <w:numPr>
          <w:ilvl w:val="0"/>
          <w:numId w:val="2"/>
        </w:numPr>
        <w:shd w:val="clear" w:color="auto" w:fill="FFF2CC"/>
        <w:rPr>
          <w:rFonts w:ascii="Times New Roman" w:hAnsi="Times New Roman" w:cs="Times New Roman"/>
          <w:b/>
          <w:bCs/>
        </w:rPr>
      </w:pPr>
      <w:r w:rsidRPr="006472A1">
        <w:rPr>
          <w:rFonts w:ascii="Times New Roman" w:hAnsi="Times New Roman" w:cs="Times New Roman"/>
          <w:b/>
          <w:bCs/>
        </w:rPr>
        <w:t>SORU (5 puan)</w:t>
      </w:r>
    </w:p>
    <w:p w:rsidR="00A908B3" w:rsidRDefault="00A908B3" w:rsidP="003D1CF7">
      <w:pPr>
        <w:pStyle w:val="ListParagraph"/>
        <w:rPr>
          <w:rFonts w:ascii="Times New Roman" w:hAnsi="Times New Roman" w:cs="Times New Roman"/>
        </w:rPr>
      </w:pPr>
      <w:r w:rsidRPr="00202243">
        <w:rPr>
          <w:rFonts w:ascii="Times New Roman" w:hAnsi="Times New Roman" w:cs="Times New Roman"/>
        </w:rPr>
        <w:t>Yazar, kaleme aldığı yeni öyküsünde küçük bir mahalledeki samimi komşuluk ilişkilerini içten bir dille anlatmış.</w:t>
      </w:r>
    </w:p>
    <w:p w:rsidR="00A908B3" w:rsidRPr="00202243" w:rsidRDefault="00A908B3" w:rsidP="00202243">
      <w:pPr>
        <w:pStyle w:val="ListParagraph"/>
        <w:rPr>
          <w:rFonts w:ascii="Times New Roman" w:hAnsi="Times New Roman" w:cs="Times New Roman"/>
          <w:b/>
          <w:bCs/>
        </w:rPr>
      </w:pPr>
      <w:r w:rsidRPr="00202243">
        <w:rPr>
          <w:rFonts w:ascii="Times New Roman" w:hAnsi="Times New Roman" w:cs="Times New Roman"/>
          <w:b/>
          <w:bCs/>
        </w:rPr>
        <w:t>Bu cümlede eş anlamlılık özelliği taşıyan sözcük çiftini aşağıya yazınız.</w:t>
      </w:r>
    </w:p>
    <w:p w:rsidR="00A908B3" w:rsidRDefault="00A908B3" w:rsidP="00202243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202243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</w:t>
      </w:r>
    </w:p>
    <w:p w:rsidR="00A908B3" w:rsidRDefault="00A908B3" w:rsidP="00202243">
      <w:pPr>
        <w:pStyle w:val="ListParagraph"/>
        <w:rPr>
          <w:rFonts w:ascii="Times New Roman" w:hAnsi="Times New Roman" w:cs="Times New Roman"/>
        </w:rPr>
      </w:pPr>
    </w:p>
    <w:p w:rsidR="00A908B3" w:rsidRPr="006472A1" w:rsidRDefault="00A908B3" w:rsidP="003D1CF7">
      <w:pPr>
        <w:pStyle w:val="ListParagraph"/>
        <w:numPr>
          <w:ilvl w:val="0"/>
          <w:numId w:val="2"/>
        </w:numPr>
        <w:shd w:val="clear" w:color="auto" w:fill="FFF2CC"/>
        <w:rPr>
          <w:rFonts w:ascii="Times New Roman" w:hAnsi="Times New Roman" w:cs="Times New Roman"/>
          <w:b/>
          <w:bCs/>
        </w:rPr>
      </w:pPr>
      <w:r w:rsidRPr="006472A1">
        <w:rPr>
          <w:rFonts w:ascii="Times New Roman" w:hAnsi="Times New Roman" w:cs="Times New Roman"/>
          <w:b/>
          <w:bCs/>
        </w:rPr>
        <w:t>SORU (5 puan)</w:t>
      </w:r>
    </w:p>
    <w:p w:rsidR="00A908B3" w:rsidRPr="00202243" w:rsidRDefault="00A908B3" w:rsidP="003D1CF7">
      <w:pPr>
        <w:pStyle w:val="ListParagraph"/>
        <w:rPr>
          <w:rFonts w:ascii="Times New Roman" w:hAnsi="Times New Roman" w:cs="Times New Roman"/>
        </w:rPr>
      </w:pPr>
      <w:r w:rsidRPr="00202243">
        <w:rPr>
          <w:rFonts w:ascii="Times New Roman" w:hAnsi="Times New Roman" w:cs="Times New Roman"/>
        </w:rPr>
        <w:t>Saçındaki tokayı annesi ona doğum gününde almış.</w:t>
      </w:r>
    </w:p>
    <w:p w:rsidR="00A908B3" w:rsidRDefault="00A908B3" w:rsidP="00202243">
      <w:pPr>
        <w:pStyle w:val="ListParagraph"/>
        <w:rPr>
          <w:rFonts w:ascii="Times New Roman" w:hAnsi="Times New Roman" w:cs="Times New Roman"/>
          <w:b/>
          <w:bCs/>
        </w:rPr>
      </w:pPr>
      <w:r w:rsidRPr="00202243">
        <w:rPr>
          <w:rFonts w:ascii="Times New Roman" w:hAnsi="Times New Roman" w:cs="Times New Roman"/>
          <w:b/>
          <w:bCs/>
        </w:rPr>
        <w:t>Cümlesindeki sesteş sözcükleri yazınız.</w:t>
      </w:r>
    </w:p>
    <w:p w:rsidR="00A908B3" w:rsidRDefault="00A908B3" w:rsidP="00202243">
      <w:pPr>
        <w:pStyle w:val="ListParagraph"/>
        <w:rPr>
          <w:rFonts w:ascii="Times New Roman" w:hAnsi="Times New Roman" w:cs="Times New Roman"/>
          <w:b/>
          <w:bCs/>
        </w:rPr>
      </w:pPr>
    </w:p>
    <w:p w:rsidR="00A908B3" w:rsidRDefault="00A908B3" w:rsidP="00202243">
      <w:pPr>
        <w:pStyle w:val="ListParagraph"/>
        <w:rPr>
          <w:rFonts w:ascii="Times New Roman" w:hAnsi="Times New Roman" w:cs="Times New Roman"/>
        </w:rPr>
      </w:pPr>
      <w:r w:rsidRPr="00202243">
        <w:rPr>
          <w:rFonts w:ascii="Times New Roman" w:hAnsi="Times New Roman" w:cs="Times New Roman"/>
        </w:rPr>
        <w:t>………………………………………….</w:t>
      </w:r>
    </w:p>
    <w:p w:rsidR="00A908B3" w:rsidRDefault="00A908B3" w:rsidP="00202243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202243">
      <w:pPr>
        <w:pStyle w:val="ListParagraph"/>
        <w:rPr>
          <w:rFonts w:ascii="Times New Roman" w:hAnsi="Times New Roman" w:cs="Times New Roman"/>
        </w:rPr>
      </w:pPr>
    </w:p>
    <w:p w:rsidR="00A908B3" w:rsidRPr="006472A1" w:rsidRDefault="00A908B3" w:rsidP="003D1CF7">
      <w:pPr>
        <w:pStyle w:val="ListParagraph"/>
        <w:numPr>
          <w:ilvl w:val="0"/>
          <w:numId w:val="2"/>
        </w:numPr>
        <w:shd w:val="clear" w:color="auto" w:fill="FFF2CC"/>
        <w:rPr>
          <w:rFonts w:ascii="Times New Roman" w:hAnsi="Times New Roman" w:cs="Times New Roman"/>
          <w:b/>
          <w:bCs/>
        </w:rPr>
      </w:pPr>
      <w:r w:rsidRPr="006472A1">
        <w:rPr>
          <w:rFonts w:ascii="Times New Roman" w:hAnsi="Times New Roman" w:cs="Times New Roman"/>
          <w:b/>
          <w:bCs/>
        </w:rPr>
        <w:t>SORU (10 puan)</w:t>
      </w:r>
    </w:p>
    <w:p w:rsidR="00A908B3" w:rsidRPr="006813E5" w:rsidRDefault="00A908B3" w:rsidP="003D1CF7">
      <w:pPr>
        <w:pStyle w:val="ListParagraph"/>
        <w:rPr>
          <w:rFonts w:ascii="Times New Roman" w:hAnsi="Times New Roman" w:cs="Times New Roman"/>
        </w:rPr>
      </w:pPr>
      <w:r w:rsidRPr="006813E5">
        <w:rPr>
          <w:rFonts w:ascii="Times New Roman" w:hAnsi="Times New Roman" w:cs="Times New Roman"/>
        </w:rPr>
        <w:t xml:space="preserve">‘’Eski radyodan tatlı melodiler yayılıyordu odaya.’’ </w:t>
      </w:r>
      <w:r>
        <w:rPr>
          <w:rFonts w:ascii="Times New Roman" w:hAnsi="Times New Roman" w:cs="Times New Roman"/>
        </w:rPr>
        <w:t>c</w:t>
      </w:r>
      <w:r w:rsidRPr="006813E5">
        <w:rPr>
          <w:rFonts w:ascii="Times New Roman" w:hAnsi="Times New Roman" w:cs="Times New Roman"/>
        </w:rPr>
        <w:t>ümlesinde</w:t>
      </w:r>
      <w:r>
        <w:rPr>
          <w:rFonts w:ascii="Times New Roman" w:hAnsi="Times New Roman" w:cs="Times New Roman"/>
        </w:rPr>
        <w:t xml:space="preserve"> gerçek ve </w:t>
      </w:r>
      <w:r w:rsidRPr="006813E5">
        <w:rPr>
          <w:rFonts w:ascii="Times New Roman" w:hAnsi="Times New Roman" w:cs="Times New Roman"/>
        </w:rPr>
        <w:t xml:space="preserve">mecaz anlamda kullanılan </w:t>
      </w:r>
      <w:r>
        <w:rPr>
          <w:rFonts w:ascii="Times New Roman" w:hAnsi="Times New Roman" w:cs="Times New Roman"/>
        </w:rPr>
        <w:t>birer sözcük</w:t>
      </w:r>
      <w:r w:rsidRPr="006813E5">
        <w:rPr>
          <w:rFonts w:ascii="Times New Roman" w:hAnsi="Times New Roman" w:cs="Times New Roman"/>
        </w:rPr>
        <w:t xml:space="preserve"> yazınız.</w:t>
      </w: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Gerçek anlamlı sözcük………………………</w:t>
      </w: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Mecaz anlamlı sözcük……………………….</w:t>
      </w: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</w:p>
    <w:p w:rsidR="00A908B3" w:rsidRPr="006472A1" w:rsidRDefault="00A908B3" w:rsidP="008301AE">
      <w:pPr>
        <w:pStyle w:val="ListParagraph"/>
        <w:numPr>
          <w:ilvl w:val="0"/>
          <w:numId w:val="2"/>
        </w:numPr>
        <w:shd w:val="clear" w:color="auto" w:fill="FFF2CC"/>
        <w:rPr>
          <w:rFonts w:ascii="Times New Roman" w:hAnsi="Times New Roman" w:cs="Times New Roman"/>
          <w:b/>
          <w:bCs/>
        </w:rPr>
      </w:pPr>
      <w:r w:rsidRPr="006472A1">
        <w:rPr>
          <w:rFonts w:ascii="Times New Roman" w:hAnsi="Times New Roman" w:cs="Times New Roman"/>
          <w:b/>
          <w:bCs/>
        </w:rPr>
        <w:t>SORU (10 puan)</w:t>
      </w:r>
    </w:p>
    <w:p w:rsidR="00A908B3" w:rsidRDefault="00A908B3" w:rsidP="008301AE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cümlelerin anlam özelliklerini         ( amaç-sonuç, neden-sonuç)karşısına yazınız.</w:t>
      </w: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6813E5">
        <w:rPr>
          <w:rFonts w:ascii="Times New Roman" w:hAnsi="Times New Roman" w:cs="Times New Roman"/>
        </w:rPr>
        <w:t>Domatesleri fazla suladığından kökleri çürümüş</w:t>
      </w:r>
      <w:r>
        <w:rPr>
          <w:rFonts w:ascii="Times New Roman" w:hAnsi="Times New Roman" w:cs="Times New Roman"/>
        </w:rPr>
        <w:t>…………………………………….</w:t>
      </w: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*Çorba tuzlu olduğu için içemedi……………………………………..</w:t>
      </w: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*Akşam çok yiyince gece </w:t>
      </w:r>
      <w:r w:rsidRPr="006813E5">
        <w:rPr>
          <w:rFonts w:ascii="Times New Roman" w:hAnsi="Times New Roman" w:cs="Times New Roman"/>
        </w:rPr>
        <w:t>uyuyamadı</w:t>
      </w:r>
      <w:r>
        <w:rPr>
          <w:rFonts w:ascii="Times New Roman" w:hAnsi="Times New Roman" w:cs="Times New Roman"/>
        </w:rPr>
        <w:t>………………………………….</w:t>
      </w: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6813E5">
        <w:rPr>
          <w:rFonts w:ascii="Times New Roman" w:hAnsi="Times New Roman" w:cs="Times New Roman"/>
        </w:rPr>
        <w:t>Çitleri boyamak için iki kutu boya aldım</w:t>
      </w:r>
      <w:r>
        <w:rPr>
          <w:rFonts w:ascii="Times New Roman" w:hAnsi="Times New Roman" w:cs="Times New Roman"/>
        </w:rPr>
        <w:t>……………………………………….</w:t>
      </w: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6472A1">
      <w:pPr>
        <w:pStyle w:val="ListParagraph"/>
        <w:numPr>
          <w:ilvl w:val="0"/>
          <w:numId w:val="2"/>
        </w:numPr>
        <w:shd w:val="clear" w:color="auto" w:fill="FFF2CC"/>
        <w:rPr>
          <w:rFonts w:ascii="Times New Roman" w:hAnsi="Times New Roman" w:cs="Times New Roman"/>
          <w:b/>
          <w:bCs/>
        </w:rPr>
      </w:pPr>
      <w:r w:rsidRPr="006472A1">
        <w:rPr>
          <w:rFonts w:ascii="Times New Roman" w:hAnsi="Times New Roman" w:cs="Times New Roman"/>
          <w:b/>
          <w:bCs/>
        </w:rPr>
        <w:t>SORU (15 puan)</w:t>
      </w:r>
    </w:p>
    <w:p w:rsidR="00A908B3" w:rsidRPr="006472A1" w:rsidRDefault="00A908B3" w:rsidP="006472A1">
      <w:pPr>
        <w:pStyle w:val="ListParagraph"/>
        <w:shd w:val="clear" w:color="auto" w:fill="FFFF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Aşağıdaki tabloda verilen kelimelerin kök ve eklerini bulup ilgili yerlere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7"/>
        <w:gridCol w:w="992"/>
        <w:gridCol w:w="1014"/>
        <w:gridCol w:w="1025"/>
      </w:tblGrid>
      <w:tr w:rsidR="00A908B3" w:rsidRPr="00900198">
        <w:tc>
          <w:tcPr>
            <w:tcW w:w="1417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01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Kelime</w:t>
            </w:r>
          </w:p>
        </w:tc>
        <w:tc>
          <w:tcPr>
            <w:tcW w:w="992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01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Kök</w:t>
            </w:r>
          </w:p>
        </w:tc>
        <w:tc>
          <w:tcPr>
            <w:tcW w:w="1014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01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Yapım eki</w:t>
            </w:r>
          </w:p>
        </w:tc>
        <w:tc>
          <w:tcPr>
            <w:tcW w:w="1025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01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Çekim eki</w:t>
            </w:r>
          </w:p>
        </w:tc>
      </w:tr>
      <w:tr w:rsidR="00A908B3" w:rsidRPr="00900198">
        <w:tc>
          <w:tcPr>
            <w:tcW w:w="1417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900198">
              <w:rPr>
                <w:rFonts w:ascii="Times New Roman" w:hAnsi="Times New Roman" w:cs="Times New Roman"/>
              </w:rPr>
              <w:t>Sarardı</w:t>
            </w:r>
          </w:p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A908B3" w:rsidRPr="00900198">
        <w:tc>
          <w:tcPr>
            <w:tcW w:w="1417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900198">
              <w:rPr>
                <w:rFonts w:ascii="Times New Roman" w:hAnsi="Times New Roman" w:cs="Times New Roman"/>
              </w:rPr>
              <w:t>Düzenli</w:t>
            </w:r>
          </w:p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A908B3" w:rsidRPr="00900198">
        <w:tc>
          <w:tcPr>
            <w:tcW w:w="1417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900198">
              <w:rPr>
                <w:rFonts w:ascii="Times New Roman" w:hAnsi="Times New Roman" w:cs="Times New Roman"/>
              </w:rPr>
              <w:t>Yırtık</w:t>
            </w:r>
          </w:p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A908B3" w:rsidRPr="00900198">
        <w:tc>
          <w:tcPr>
            <w:tcW w:w="1417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900198">
              <w:rPr>
                <w:rFonts w:ascii="Times New Roman" w:hAnsi="Times New Roman" w:cs="Times New Roman"/>
              </w:rPr>
              <w:t>Çocuklar</w:t>
            </w:r>
          </w:p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A908B3" w:rsidRPr="00900198">
        <w:tc>
          <w:tcPr>
            <w:tcW w:w="1417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900198">
              <w:rPr>
                <w:rFonts w:ascii="Times New Roman" w:hAnsi="Times New Roman" w:cs="Times New Roman"/>
              </w:rPr>
              <w:t>Kesim</w:t>
            </w:r>
          </w:p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A908B3" w:rsidRPr="00900198" w:rsidRDefault="00A908B3" w:rsidP="0090019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A908B3" w:rsidRDefault="00A908B3" w:rsidP="003D1CF7">
      <w:pPr>
        <w:pStyle w:val="ListParagraph"/>
        <w:rPr>
          <w:rFonts w:ascii="Times New Roman" w:hAnsi="Times New Roman" w:cs="Times New Roman"/>
        </w:rPr>
      </w:pPr>
    </w:p>
    <w:p w:rsidR="00A908B3" w:rsidRPr="00D70013" w:rsidRDefault="00A908B3" w:rsidP="00D70013">
      <w:pPr>
        <w:pStyle w:val="ListParagraph"/>
        <w:numPr>
          <w:ilvl w:val="0"/>
          <w:numId w:val="2"/>
        </w:numPr>
        <w:shd w:val="clear" w:color="auto" w:fill="FFF2CC"/>
        <w:rPr>
          <w:rFonts w:ascii="Times New Roman" w:hAnsi="Times New Roman" w:cs="Times New Roman"/>
          <w:b/>
          <w:bCs/>
        </w:rPr>
      </w:pPr>
      <w:r w:rsidRPr="00D70013">
        <w:rPr>
          <w:rFonts w:ascii="Times New Roman" w:hAnsi="Times New Roman" w:cs="Times New Roman"/>
          <w:b/>
          <w:bCs/>
        </w:rPr>
        <w:t>SORU (</w:t>
      </w:r>
      <w:r>
        <w:rPr>
          <w:rFonts w:ascii="Times New Roman" w:hAnsi="Times New Roman" w:cs="Times New Roman"/>
          <w:b/>
          <w:bCs/>
        </w:rPr>
        <w:t>5</w:t>
      </w:r>
      <w:r w:rsidRPr="00D70013">
        <w:rPr>
          <w:rFonts w:ascii="Times New Roman" w:hAnsi="Times New Roman" w:cs="Times New Roman"/>
          <w:b/>
          <w:bCs/>
        </w:rPr>
        <w:t xml:space="preserve"> PUAN)</w:t>
      </w:r>
    </w:p>
    <w:p w:rsidR="00A908B3" w:rsidRDefault="00A908B3" w:rsidP="00D70013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Yaşlı çınar ağacı, gölgesinde dinlenmek isteyen yolcuları her zaman güler yüzle karşılardı.</w:t>
      </w:r>
    </w:p>
    <w:p w:rsidR="00A908B3" w:rsidRPr="00874C20" w:rsidRDefault="00A908B3" w:rsidP="00D70013">
      <w:pPr>
        <w:pStyle w:val="ListParagraph"/>
        <w:rPr>
          <w:rFonts w:ascii="Times New Roman" w:hAnsi="Times New Roman" w:cs="Times New Roman"/>
          <w:b/>
          <w:bCs/>
        </w:rPr>
      </w:pPr>
      <w:r w:rsidRPr="00874C20">
        <w:rPr>
          <w:rFonts w:ascii="Times New Roman" w:hAnsi="Times New Roman" w:cs="Times New Roman"/>
          <w:b/>
          <w:bCs/>
        </w:rPr>
        <w:t>Bu cümlede hangi söz sanatı kullanılmıştır?</w:t>
      </w:r>
    </w:p>
    <w:p w:rsidR="00A908B3" w:rsidRDefault="00A908B3" w:rsidP="00D70013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D70013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…………………………………………..</w:t>
      </w:r>
    </w:p>
    <w:p w:rsidR="00A908B3" w:rsidRDefault="00A908B3" w:rsidP="00D70013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D70013">
      <w:pPr>
        <w:pStyle w:val="ListParagraph"/>
        <w:rPr>
          <w:rFonts w:ascii="Times New Roman" w:hAnsi="Times New Roman" w:cs="Times New Roman"/>
        </w:rPr>
      </w:pPr>
    </w:p>
    <w:p w:rsidR="00A908B3" w:rsidRPr="00874C20" w:rsidRDefault="00A908B3" w:rsidP="00874C20">
      <w:pPr>
        <w:pStyle w:val="ListParagraph"/>
        <w:numPr>
          <w:ilvl w:val="0"/>
          <w:numId w:val="2"/>
        </w:numPr>
        <w:shd w:val="clear" w:color="auto" w:fill="FFF2CC"/>
        <w:rPr>
          <w:rFonts w:ascii="Times New Roman" w:hAnsi="Times New Roman" w:cs="Times New Roman"/>
          <w:b/>
          <w:bCs/>
        </w:rPr>
      </w:pPr>
      <w:r w:rsidRPr="00874C20">
        <w:rPr>
          <w:rFonts w:ascii="Times New Roman" w:hAnsi="Times New Roman" w:cs="Times New Roman"/>
          <w:b/>
          <w:bCs/>
        </w:rPr>
        <w:t>SORU (15 puan)</w:t>
      </w:r>
    </w:p>
    <w:p w:rsidR="00A908B3" w:rsidRDefault="00A908B3" w:rsidP="00874C20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Yirmi yıl sonra kendinizi nerede ve nasıl bir </w:t>
      </w:r>
      <w:bookmarkStart w:id="0" w:name="_GoBack"/>
      <w:bookmarkEnd w:id="0"/>
      <w:r>
        <w:rPr>
          <w:rFonts w:ascii="Times New Roman" w:hAnsi="Times New Roman" w:cs="Times New Roman"/>
        </w:rPr>
        <w:t>yaşantı içinde görüyorsunuz? Kompozisyon kurallarına uygun olarak anlatınız. (Yazım ve noktalama kurallarına dikkat ediniz.)</w:t>
      </w:r>
    </w:p>
    <w:p w:rsidR="00A908B3" w:rsidRDefault="00A908B3" w:rsidP="00874C20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874C20">
      <w:pPr>
        <w:pStyle w:val="ListParagraph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08B3" w:rsidRDefault="00A908B3" w:rsidP="00874C20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874C20">
      <w:pPr>
        <w:pStyle w:val="ListParagraph"/>
        <w:rPr>
          <w:rFonts w:ascii="Times New Roman" w:hAnsi="Times New Roman" w:cs="Times New Roman"/>
        </w:rPr>
      </w:pPr>
    </w:p>
    <w:p w:rsidR="00A908B3" w:rsidRDefault="00A908B3" w:rsidP="006813E5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Selma SERİN</w:t>
      </w:r>
    </w:p>
    <w:p w:rsidR="00A908B3" w:rsidRPr="00202243" w:rsidRDefault="00A908B3" w:rsidP="006813E5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Türkçe Öğretmeni</w:t>
      </w:r>
    </w:p>
    <w:p w:rsidR="00A908B3" w:rsidRPr="004C212C" w:rsidRDefault="00A908B3" w:rsidP="004C212C">
      <w:pPr>
        <w:rPr>
          <w:rFonts w:ascii="Times New Roman" w:hAnsi="Times New Roman" w:cs="Times New Roman"/>
        </w:rPr>
      </w:pPr>
    </w:p>
    <w:sectPr w:rsidR="00A908B3" w:rsidRPr="004C212C" w:rsidSect="00E635C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C3F5E"/>
    <w:multiLevelType w:val="hybridMultilevel"/>
    <w:tmpl w:val="057A57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D1813"/>
    <w:multiLevelType w:val="hybridMultilevel"/>
    <w:tmpl w:val="0B4229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598E"/>
    <w:rsid w:val="0011598E"/>
    <w:rsid w:val="001E5603"/>
    <w:rsid w:val="00202243"/>
    <w:rsid w:val="00321525"/>
    <w:rsid w:val="003D1CF7"/>
    <w:rsid w:val="004612C6"/>
    <w:rsid w:val="004C212C"/>
    <w:rsid w:val="006472A1"/>
    <w:rsid w:val="006813E5"/>
    <w:rsid w:val="00812E07"/>
    <w:rsid w:val="008301AE"/>
    <w:rsid w:val="00874C20"/>
    <w:rsid w:val="00900198"/>
    <w:rsid w:val="00A908B3"/>
    <w:rsid w:val="00B96A5F"/>
    <w:rsid w:val="00D70013"/>
    <w:rsid w:val="00E6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C2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635C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635C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638</Words>
  <Characters>3642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EĞİTİM-ÖĞRETİM YILI </dc:title>
  <dc:subject/>
  <dc:creator>Selma Serin</dc:creator>
  <cp:keywords/>
  <dc:description/>
  <cp:lastModifiedBy>Edanur</cp:lastModifiedBy>
  <cp:revision>2</cp:revision>
  <dcterms:created xsi:type="dcterms:W3CDTF">2017-11-03T12:36:00Z</dcterms:created>
  <dcterms:modified xsi:type="dcterms:W3CDTF">2017-11-03T12:36:00Z</dcterms:modified>
</cp:coreProperties>
</file>