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990" w:rsidRPr="006203C4" w:rsidRDefault="00EA1990" w:rsidP="00AE4A0F">
      <w:pPr>
        <w:jc w:val="center"/>
        <w:rPr>
          <w:b/>
        </w:rPr>
      </w:pPr>
      <w:r w:rsidRPr="006203C4">
        <w:rPr>
          <w:b/>
        </w:rPr>
        <w:t>2015-2016 ACADEMIC YEAR GÜLLÜBAHÇE ATATÜRK SECONDARY SCHOOL</w:t>
      </w:r>
    </w:p>
    <w:p w:rsidR="00EA1990" w:rsidRPr="006203C4" w:rsidRDefault="00EA1990" w:rsidP="00AE4A0F">
      <w:pPr>
        <w:jc w:val="center"/>
        <w:rPr>
          <w:b/>
        </w:rPr>
      </w:pPr>
      <w:r w:rsidRPr="006203C4">
        <w:rPr>
          <w:b/>
        </w:rPr>
        <w:t>6th GRADE</w:t>
      </w:r>
      <w:r>
        <w:rPr>
          <w:b/>
        </w:rPr>
        <w:t xml:space="preserve"> 1st TERM </w:t>
      </w:r>
      <w:r w:rsidRPr="006203C4">
        <w:rPr>
          <w:b/>
        </w:rPr>
        <w:t>1st ENGLISH EXAM</w: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>
        <w:rPr>
          <w:noProof/>
          <w:lang w:val="tr-TR"/>
        </w:rPr>
        <w:pict>
          <v:roundrect id="_x0000_s1026" style="position:absolute;left:0;text-align:left;margin-left:413.6pt;margin-top:4.2pt;width:132.5pt;height:32.65pt;z-index:251646976" arcsize="10923f" strokecolor="#4bacc6" strokeweight="5pt">
            <v:stroke linestyle="thickThin"/>
            <v:shadow color="#868686"/>
            <v:textbox style="mso-next-textbox:#_x0000_s1026">
              <w:txbxContent>
                <w:p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:rsidR="00EA1990" w:rsidRPr="006203C4" w:rsidRDefault="00EA1990" w:rsidP="00AE4A0F">
      <w:pPr>
        <w:rPr>
          <w:b/>
        </w:rPr>
      </w:pPr>
    </w:p>
    <w:p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>.  (</w:t>
      </w:r>
      <w:r w:rsidRPr="006203C4">
        <w:rPr>
          <w:i/>
        </w:rPr>
        <w:t>Resimleri aktivitelerle eşleştirin.)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:rsidR="00EA1990" w:rsidRPr="006203C4" w:rsidRDefault="00EA1990" w:rsidP="006A49E2">
      <w:pPr>
        <w:rPr>
          <w:rFonts w:ascii="Cambria" w:hAnsi="Cambria"/>
          <w:b/>
          <w:i/>
        </w:rPr>
      </w:pPr>
      <w:r w:rsidRPr="00081F41">
        <w:rPr>
          <w:rFonts w:ascii="Cambria" w:hAnsi="Cambria"/>
          <w:b/>
          <w:i/>
          <w:noProof/>
          <w:lang w:val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138pt;height:96.75pt;visibility:visible">
            <v:imagedata r:id="rId5" o:title=""/>
          </v:shape>
        </w:pict>
      </w:r>
      <w:r w:rsidRPr="00081F41">
        <w:rPr>
          <w:rFonts w:ascii="Cambria" w:hAnsi="Cambria"/>
          <w:b/>
          <w:i/>
          <w:noProof/>
          <w:lang w:val="tr-TR"/>
        </w:rPr>
        <w:pict>
          <v:shape id="Resim 4" o:spid="_x0000_i1026" type="#_x0000_t75" style="width:126pt;height:84.75pt;visibility:visible">
            <v:imagedata r:id="rId6" o:title=""/>
          </v:shape>
        </w:pict>
      </w:r>
      <w:r w:rsidRPr="00081F41">
        <w:rPr>
          <w:rFonts w:ascii="Cambria" w:hAnsi="Cambria"/>
          <w:b/>
          <w:i/>
          <w:noProof/>
          <w:lang w:val="tr-TR"/>
        </w:rPr>
        <w:pict>
          <v:shape id="Resim 6" o:spid="_x0000_i1027" type="#_x0000_t75" style="width:124.5pt;height:82.5pt;visibility:visible">
            <v:imagedata r:id="rId7" o:title=""/>
          </v:shape>
        </w:pict>
      </w:r>
      <w:r w:rsidRPr="00081F41">
        <w:rPr>
          <w:rFonts w:ascii="Cambria" w:hAnsi="Cambria"/>
          <w:b/>
          <w:i/>
          <w:noProof/>
          <w:lang w:val="tr-TR"/>
        </w:rPr>
        <w:pict>
          <v:shape id="Resim 7" o:spid="_x0000_i1028" type="#_x0000_t75" style="width:118.5pt;height:74.25pt;visibility:visible">
            <v:imagedata r:id="rId8" o:title=""/>
          </v:shape>
        </w:pict>
      </w:r>
    </w:p>
    <w:p w:rsidR="00EA1990" w:rsidRPr="006203C4" w:rsidRDefault="00EA1990" w:rsidP="006A49E2">
      <w:pPr>
        <w:rPr>
          <w:rFonts w:ascii="Cambria" w:hAnsi="Cambria"/>
          <w:b/>
          <w:i/>
        </w:rPr>
      </w:pPr>
      <w:r w:rsidRPr="00081F41">
        <w:rPr>
          <w:rFonts w:ascii="Cambria" w:hAnsi="Cambria"/>
          <w:b/>
          <w:i/>
          <w:noProof/>
          <w:lang w:val="tr-TR"/>
        </w:rPr>
        <w:pict>
          <v:shape id="Resim 8" o:spid="_x0000_i1029" type="#_x0000_t75" style="width:126pt;height:84.75pt;visibility:visible">
            <v:imagedata r:id="rId9" o:title=""/>
          </v:shape>
        </w:pict>
      </w:r>
      <w:r w:rsidRPr="00081F41">
        <w:rPr>
          <w:rFonts w:ascii="Cambria" w:hAnsi="Cambria"/>
          <w:b/>
          <w:i/>
          <w:noProof/>
          <w:lang w:val="tr-TR"/>
        </w:rPr>
        <w:pict>
          <v:shape id="Resim 9" o:spid="_x0000_i1030" type="#_x0000_t75" style="width:133.5pt;height:80.25pt;visibility:visible">
            <v:imagedata r:id="rId10" o:title=""/>
          </v:shape>
        </w:pict>
      </w:r>
      <w:r w:rsidRPr="00081F41">
        <w:rPr>
          <w:rFonts w:ascii="Cambria" w:hAnsi="Cambria"/>
          <w:b/>
          <w:i/>
          <w:noProof/>
          <w:lang w:val="tr-TR"/>
        </w:rPr>
        <w:pict>
          <v:shape id="Resim 10" o:spid="_x0000_i1031" type="#_x0000_t75" style="width:115.5pt;height:87pt;visibility:visible">
            <v:imagedata r:id="rId11" o:title=""/>
          </v:shape>
        </w:pict>
      </w:r>
      <w:r w:rsidRPr="00081F41">
        <w:rPr>
          <w:rFonts w:ascii="Cambria" w:hAnsi="Cambria"/>
          <w:b/>
          <w:i/>
          <w:noProof/>
          <w:lang w:val="tr-TR"/>
        </w:rPr>
        <w:pict>
          <v:shape id="Resim 11" o:spid="_x0000_i1032" type="#_x0000_t75" style="width:118.5pt;height:86.25pt;visibility:visible">
            <v:imagedata r:id="rId12" o:title=""/>
          </v:shape>
        </w:pict>
      </w:r>
    </w:p>
    <w:p w:rsidR="00EA1990" w:rsidRPr="006203C4" w:rsidRDefault="00EA1990" w:rsidP="006A49E2">
      <w:pPr>
        <w:rPr>
          <w:rFonts w:ascii="Cambria" w:hAnsi="Cambria"/>
          <w:b/>
          <w:i/>
        </w:rPr>
      </w:pP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r w:rsidRPr="006203C4">
        <w:rPr>
          <w:i/>
        </w:rPr>
        <w:t xml:space="preserve">(Saatin kaç olduğunu yazın.) </w:t>
      </w:r>
      <w:r w:rsidRPr="006203C4">
        <w:rPr>
          <w:b/>
        </w:rPr>
        <w:t xml:space="preserve">(6*2=12 pts) </w:t>
      </w:r>
    </w:p>
    <w:p w:rsidR="00EA1990" w:rsidRPr="006203C4" w:rsidRDefault="00EA1990" w:rsidP="0098675D">
      <w:pPr>
        <w:spacing w:line="360" w:lineRule="auto"/>
        <w:rPr>
          <w:b/>
        </w:rPr>
      </w:pPr>
      <w:r w:rsidRPr="00081F41">
        <w:rPr>
          <w:b/>
          <w:noProof/>
          <w:lang w:val="tr-TR"/>
        </w:rPr>
        <w:pict>
          <v:shape id="Resim 1" o:spid="_x0000_i1033" type="#_x0000_t75" style="width:499.5pt;height:213.75pt;visibility:visible">
            <v:imagedata r:id="rId13" o:title=""/>
          </v:shape>
        </w:pict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>.  (</w:t>
      </w:r>
      <w:r w:rsidRPr="006203C4">
        <w:rPr>
          <w:i/>
        </w:rPr>
        <w:t>Aşağıdaki cümleleri kutudaki sıklık zarfları ile tamamlayın.)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(5*2=10 pts.)</w:t>
      </w:r>
    </w:p>
    <w:p w:rsidR="00EA1990" w:rsidRPr="006203C4" w:rsidRDefault="00EA1990" w:rsidP="0098675D">
      <w:pPr>
        <w:rPr>
          <w:b/>
        </w:rPr>
      </w:pPr>
      <w:r>
        <w:rPr>
          <w:noProof/>
          <w:lang w:val="tr-TR"/>
        </w:rPr>
        <w:pict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r w:rsidRPr="00974F07">
                    <w:rPr>
                      <w:i/>
                    </w:rPr>
                    <w:t xml:space="preserve">always    /   sometimes    /   usually    /    often    /    never   </w:t>
                  </w:r>
                </w:p>
              </w:txbxContent>
            </v:textbox>
          </v:roundrect>
        </w:pict>
      </w: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Mert</w:t>
      </w:r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Yunus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:rsidR="00EA1990" w:rsidRPr="006203C4" w:rsidRDefault="00EA1990" w:rsidP="0062509D">
      <w:pPr>
        <w:ind w:left="-360"/>
        <w:rPr>
          <w:b/>
          <w:sz w:val="26"/>
          <w:szCs w:val="26"/>
        </w:rPr>
      </w:pPr>
    </w:p>
    <w:p w:rsidR="00EA1990" w:rsidRPr="006203C4" w:rsidRDefault="00EA1990" w:rsidP="00E930C0">
      <w:pPr>
        <w:rPr>
          <w:b/>
          <w:sz w:val="26"/>
          <w:szCs w:val="26"/>
        </w:rPr>
      </w:pPr>
    </w:p>
    <w:p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t>D) Read the passage and decide if the sentences are ‘True’ or ‘False’</w:t>
      </w:r>
      <w:r w:rsidRPr="006203C4">
        <w:t>.  (</w:t>
      </w:r>
      <w:r w:rsidRPr="006203C4">
        <w:rPr>
          <w:i/>
        </w:rPr>
        <w:t>Metni okuyun ve aşağıdaki cümlelere Doğru ise ‘</w:t>
      </w:r>
      <w:r w:rsidRPr="006203C4">
        <w:rPr>
          <w:b/>
        </w:rPr>
        <w:t>True’</w:t>
      </w:r>
      <w:r w:rsidRPr="006203C4">
        <w:rPr>
          <w:i/>
        </w:rPr>
        <w:t>, Yanlış ise ‘</w:t>
      </w:r>
      <w:r w:rsidRPr="006203C4">
        <w:rPr>
          <w:b/>
        </w:rPr>
        <w:t>False’</w:t>
      </w:r>
      <w:r w:rsidRPr="006203C4">
        <w:rPr>
          <w:i/>
        </w:rPr>
        <w:t xml:space="preserve"> yazın.)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(10*1=10 pts.)</w:t>
      </w:r>
    </w:p>
    <w:p w:rsidR="00EA1990" w:rsidRPr="006203C4" w:rsidRDefault="00EA1990" w:rsidP="0098675D">
      <w:pPr>
        <w:ind w:left="-360"/>
        <w:rPr>
          <w:b/>
          <w:i/>
        </w:rPr>
      </w:pPr>
    </w:p>
    <w:p w:rsidR="00EA1990" w:rsidRPr="006203C4" w:rsidRDefault="00EA1990" w:rsidP="00853605">
      <w:pPr>
        <w:rPr>
          <w:b/>
          <w:sz w:val="26"/>
          <w:szCs w:val="26"/>
        </w:rPr>
      </w:pPr>
      <w:r>
        <w:rPr>
          <w:noProof/>
          <w:lang w:val="tr-TR"/>
        </w:rPr>
        <w:pict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>My name is Gizem</w:t>
                    </w:r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Pr="006203C4">
        <w:rPr>
          <w:b/>
          <w:sz w:val="26"/>
          <w:szCs w:val="26"/>
        </w:rPr>
        <w:t xml:space="preserve"> </w:t>
      </w:r>
    </w:p>
    <w:p w:rsidR="00EA1990" w:rsidRPr="006203C4" w:rsidRDefault="00EA1990" w:rsidP="00D04D36">
      <w:pPr>
        <w:rPr>
          <w:sz w:val="26"/>
          <w:szCs w:val="26"/>
        </w:rPr>
      </w:pPr>
      <w:r>
        <w:rPr>
          <w:noProof/>
          <w:lang w:val="tr-TR"/>
        </w:rPr>
        <w:pict>
          <v:shape id="Resim 62" o:spid="_x0000_s1031" type="#_x0000_t75" alt="MARIA" style="position:absolute;margin-left:1.5pt;margin-top:1.4pt;width:81.35pt;height:1in;z-index:251650048;visibility:visible">
            <v:imagedata r:id="rId14" o:title=""/>
          </v:shape>
        </w:pict>
      </w: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:rsidR="00EA1990" w:rsidRPr="006203C4" w:rsidRDefault="00EA1990" w:rsidP="00767536">
      <w:pPr>
        <w:pStyle w:val="ListParagraph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(</w:t>
      </w:r>
      <w:r w:rsidRPr="006203C4">
        <w:rPr>
          <w:i/>
        </w:rPr>
        <w:t>Aşağıdaki yiyece</w:t>
      </w:r>
      <w:r>
        <w:rPr>
          <w:i/>
        </w:rPr>
        <w:t>k ve içeceklerin adlarını altlarına yazın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:rsidR="00EA1990" w:rsidRPr="006203C4" w:rsidRDefault="00EA1990" w:rsidP="00B94525">
      <w:pPr>
        <w:ind w:left="-360"/>
        <w:rPr>
          <w:b/>
        </w:rPr>
      </w:pPr>
      <w:r>
        <w:rPr>
          <w:noProof/>
          <w:lang w:val="tr-TR"/>
        </w:rPr>
        <w:pict>
          <v:shape id="Resim 5" o:spid="_x0000_s1032" type="#_x0000_t75" style="position:absolute;left:0;text-align:left;margin-left:1.5pt;margin-top:10.25pt;width:515.8pt;height:269.6pt;z-index:251649024;visibility:visible">
            <v:imagedata r:id="rId15" o:title=""/>
          </v:shape>
        </w:pict>
      </w:r>
    </w:p>
    <w:p w:rsidR="00EA1990" w:rsidRPr="006203C4" w:rsidRDefault="00EA1990" w:rsidP="00B94525">
      <w:pPr>
        <w:ind w:left="-360"/>
        <w:rPr>
          <w:b/>
          <w:i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:rsidR="00EA1990" w:rsidRPr="006203C4" w:rsidRDefault="00EA1990" w:rsidP="00853605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t xml:space="preserve">F) Match the pictures with the names of the children according to their food preferences. </w:t>
      </w:r>
      <w:r w:rsidRPr="006203C4">
        <w:rPr>
          <w:i/>
        </w:rPr>
        <w:t xml:space="preserve">(Resimlerle çocukların </w:t>
      </w:r>
      <w:r>
        <w:rPr>
          <w:i/>
        </w:rPr>
        <w:t>adlarını yiyecek tercihlerine gö</w:t>
      </w:r>
      <w:r w:rsidRPr="006203C4">
        <w:rPr>
          <w:i/>
        </w:rPr>
        <w:t>re eşleştirin.)</w:t>
      </w:r>
      <w:r w:rsidRPr="006203C4">
        <w:rPr>
          <w:b/>
        </w:rPr>
        <w:t xml:space="preserve"> (5*2=10 pts.)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Resim 42" o:spid="_x0000_s1033" type="#_x0000_t75" alt="https://encrypted-tbn2.gstatic.com/images?q=tbn:ANd9GcQt-7_GsVpZsYh1Y3t0Kwd5aaH7zpxPgJdk91FF9hRKF3akGxia" style="position:absolute;margin-left:442.7pt;margin-top:4.35pt;width:89.5pt;height:71.15pt;z-index:-251659264;visibility:visible" wrapcoords="-182 0 -182 21373 21600 21373 21600 0 -182 0">
            <v:imagedata r:id="rId16" r:href="rId17"/>
            <w10:wrap type="tight"/>
          </v:shape>
        </w:pict>
      </w:r>
      <w:r>
        <w:rPr>
          <w:noProof/>
          <w:lang w:val="tr-TR"/>
        </w:rPr>
        <w:pict>
          <v:shape id="Resim 41" o:spid="_x0000_s1034" type="#_x0000_t75" alt="https://encrypted-tbn0.gstatic.com/images?q=tbn:ANd9GcSujV2HMJ1__o6vrq5YJjkGjJDtdPhkykgi2z-QXeyF6PG4ftpe4g" style="position:absolute;margin-left:339.7pt;margin-top:8.9pt;width:76.35pt;height:66.1pt;z-index:-251660288;visibility:visible" wrapcoords="-212 0 -212 21355 21600 21355 21600 0 -212 0">
            <v:imagedata r:id="rId18" r:href="rId19"/>
            <w10:wrap type="tight"/>
          </v:shape>
        </w:pict>
      </w:r>
      <w:r>
        <w:rPr>
          <w:noProof/>
          <w:lang w:val="tr-TR"/>
        </w:rPr>
        <w:pict>
          <v:shape id="Resim 40" o:spid="_x0000_s1035" type="#_x0000_t75" alt="http://thumb101.shutterstock.com/display_pic_with_logo/548344/195161813/stock-vector-corn-flakes-and-milk-breakfast-cereal-with-milk-in-bowl-cereal-meal-195161813.jpg" style="position:absolute;margin-left:234.2pt;margin-top:13.1pt;width:75.5pt;height:63.6pt;z-index:-251661312;visibility:visible" wrapcoords="-214 0 -214 21346 21600 21346 21600 0 -214 0">
            <v:imagedata r:id="rId20" r:href="rId21"/>
            <w10:wrap type="tight"/>
          </v:shape>
        </w:pict>
      </w:r>
      <w:r>
        <w:rPr>
          <w:noProof/>
          <w:lang w:val="tr-TR"/>
        </w:rPr>
        <w:pict>
          <v:shape id="Resim 39" o:spid="_x0000_s1036" type="#_x0000_t75" alt="https://encrypted-tbn1.gstatic.com/images?q=tbn:ANd9GcRdzhWecE4vTmAXZP-c41Vd2JZ6OlzpPKEw6AbZ1oK4OuIbtC7H" style="position:absolute;margin-left:110.5pt;margin-top:8.9pt;width:93.7pt;height:67.8pt;z-index:-251662336;visibility:visible" wrapcoords="-173 0 -173 21360 21600 21360 21600 0 -173 0">
            <v:imagedata r:id="rId22" r:href="rId23"/>
            <w10:wrap type="tight"/>
          </v:shape>
        </w:pict>
      </w:r>
      <w:r>
        <w:rPr>
          <w:noProof/>
          <w:lang w:val="tr-TR"/>
        </w:rPr>
        <w:pict>
          <v:shape id="Resim 38" o:spid="_x0000_s1037" type="#_x0000_t75" alt="http://sr.photos3.fotosearch.com/bthumb/CSP/CSP097/k0974549.jpg" style="position:absolute;margin-left:0;margin-top:3.05pt;width:89.25pt;height:73.65pt;z-index:251653120;visibility:visible;mso-position-horizontal:left;mso-position-horizontal-relative:margin">
            <v:imagedata r:id="rId24" r:href="rId25"/>
            <w10:wrap anchorx="margin"/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Hi! My name is Onur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akfast. My favourite drink is orange juice.</w:t>
                  </w:r>
                </w:p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val="tr-TR"/>
        </w:rPr>
        <w:pict>
          <v:shape id="Resim 43" o:spid="_x0000_s1039" type="#_x0000_t75" alt="http://images.clipartpanda.com/face-clip-art-1195445142793311971TheresaKnott_worldlabel_manface2.svg.med.png" style="position:absolute;margin-left:-8.2pt;margin-top:7.15pt;width:47.4pt;height:50.35pt;z-index:251658240;visibility:visible">
            <v:imagedata r:id="rId26" r:href="rId27"/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Resim 51" o:spid="_x0000_s1040" type="#_x0000_t75" alt="https://encrypted-tbn1.gstatic.com/images?q=tbn:ANd9GcQdH5e_CT5SwQgww337U9fJZCCQrhnflO8H4mwVZYni1J_O1r1H" style="position:absolute;margin-left:-8.55pt;margin-top:8.55pt;width:56.95pt;height:53.8pt;z-index:251659264;visibility:visible">
            <v:imagedata r:id="rId28" r:href="rId29"/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Zeynep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My favourite food is pancake at breakfast and I like tea. I don’t drink milk or orange juice at breakfast.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My name is Egemen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:rsidR="00EA1990" w:rsidRDefault="00EA1990" w:rsidP="009B4776"/>
              </w:txbxContent>
            </v:textbox>
          </v:shape>
        </w:pict>
      </w:r>
      <w:r>
        <w:rPr>
          <w:noProof/>
          <w:lang w:val="tr-TR"/>
        </w:rPr>
        <w:pict>
          <v:shape id="Resim 56" o:spid="_x0000_s1043" type="#_x0000_t75" alt="http://images.clipartpanda.com/boy-20clipart-boy-face-cartoon-clip-art_430749.jpg" style="position:absolute;margin-left:-5.85pt;margin-top:9.15pt;width:54.3pt;height:54.3pt;z-index:251662336;visibility:visible">
            <v:imagedata r:id="rId30" r:href="rId31"/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m Aylin.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:rsidR="00EA1990" w:rsidRDefault="00EA1990" w:rsidP="009B4776"/>
              </w:txbxContent>
            </v:textbox>
          </v:shape>
        </w:pict>
      </w:r>
      <w:r>
        <w:rPr>
          <w:noProof/>
          <w:lang w:val="tr-TR"/>
        </w:rPr>
        <w:pict>
          <v:shape id="Resim 58" o:spid="_x0000_s1045" type="#_x0000_t75" alt="http://www.easyvectors.com/assets/images/vectors/afbig/girl-face-cartoon-clip-art.jpg" style="position:absolute;margin-left:-8.55pt;margin-top:8.1pt;width:62.65pt;height:50.5pt;z-index:251664384;visibility:visible;mso-position-horizontal-relative:margin">
            <v:imagedata r:id="rId32" r:href="rId33"/>
            <w10:wrap anchorx="margin"/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Resim 59" o:spid="_x0000_s1046" type="#_x0000_t75" alt="http://images.clipartpanda.com/boy-face-clipart-boy-face-md.png" style="position:absolute;margin-left:-.9pt;margin-top:13.6pt;width:49.35pt;height:54.4pt;z-index:251666432;visibility:visible">
            <v:imagedata r:id="rId34" r:href="rId35"/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noProof/>
          <w:lang w:val="tr-TR"/>
        </w:rPr>
        <w:pict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Emre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r>
        <w:t>.</w:t>
      </w:r>
      <w:r w:rsidRPr="006203C4">
        <w:t>(</w:t>
      </w:r>
      <w:r>
        <w:rPr>
          <w:i/>
        </w:rPr>
        <w:t>Sorularla cevaplarını eşleştirin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(5*2=10</w:t>
      </w:r>
      <w:r w:rsidRPr="006203C4">
        <w:rPr>
          <w:b/>
        </w:rPr>
        <w:t xml:space="preserve"> pts.)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190E21" w:rsidRDefault="00EA1990" w:rsidP="006203C4">
      <w:pPr>
        <w:pStyle w:val="NoSpacing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:rsidR="00EA1990" w:rsidRPr="00190E21" w:rsidRDefault="00EA1990" w:rsidP="006203C4">
      <w:pPr>
        <w:pStyle w:val="NoSpacing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:rsidR="00EA1990" w:rsidRPr="00190E21" w:rsidRDefault="00EA1990" w:rsidP="006203C4">
      <w:pPr>
        <w:pStyle w:val="NoSpacing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:rsidR="00EA1990" w:rsidRPr="00190E21" w:rsidRDefault="00EA1990" w:rsidP="006203C4">
      <w:pPr>
        <w:pStyle w:val="NoSpacing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:rsidR="00EA1990" w:rsidRPr="00190E21" w:rsidRDefault="00EA1990" w:rsidP="006203C4">
      <w:pPr>
        <w:pStyle w:val="NoSpacing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Default="00EA1990" w:rsidP="006203C4">
      <w:pPr>
        <w:rPr>
          <w:b/>
        </w:rPr>
      </w:pPr>
    </w:p>
    <w:p w:rsidR="00EA1990" w:rsidRPr="006203C4" w:rsidRDefault="00EA1990" w:rsidP="006203C4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t>H) List the words in the box under the correct column</w:t>
      </w:r>
      <w:r w:rsidRPr="006203C4">
        <w:rPr>
          <w:i/>
        </w:rPr>
        <w:t>. (Kutudaki kelimeleri doğru sütunun altına listeleyin.)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(16*1=16 pts.)</w:t>
      </w:r>
    </w:p>
    <w:p w:rsidR="00EA1990" w:rsidRPr="006203C4" w:rsidRDefault="00EA1990" w:rsidP="009064D5">
      <w:pPr>
        <w:rPr>
          <w:b/>
          <w:i/>
        </w:rPr>
      </w:pPr>
      <w:r>
        <w:rPr>
          <w:noProof/>
          <w:lang w:val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coffee           -          cucumber          -         honey        -         sugar         -         banana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tomato        -         cheese         -          butter         -        orange         -        jam       -       bagel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cereal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www.sorubak.com 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702772">
      <w:pPr>
        <w:spacing w:line="276" w:lineRule="auto"/>
      </w:pPr>
      <w:r>
        <w:rPr>
          <w:noProof/>
          <w:lang w:val="tr-TR"/>
        </w:rPr>
        <w:pict>
          <v:shape id="_x0000_s1049" type="#_x0000_t202" style="position:absolute;margin-left:300.45pt;margin-top:9.85pt;width:190.55pt;height:23.3pt;z-index:251648000" filled="f" stroked="f">
            <v:textbox>
              <w:txbxContent>
                <w:p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r w:rsidRPr="008E39D6">
                    <w:rPr>
                      <w:b/>
                    </w:rPr>
                    <w:t>Ezgi AKPINAR</w:t>
                  </w:r>
                  <w:r w:rsidRPr="008E39D6">
                    <w:t xml:space="preserve">                                                                        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radley Hand ITC">
    <w:altName w:val="Viner Hand ITC"/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0"/>
  </w:num>
  <w:num w:numId="5">
    <w:abstractNumId w:val="9"/>
  </w:num>
  <w:num w:numId="6">
    <w:abstractNumId w:val="20"/>
  </w:num>
  <w:num w:numId="7">
    <w:abstractNumId w:val="11"/>
  </w:num>
  <w:num w:numId="8">
    <w:abstractNumId w:val="14"/>
  </w:num>
  <w:num w:numId="9">
    <w:abstractNumId w:val="15"/>
  </w:num>
  <w:num w:numId="10">
    <w:abstractNumId w:val="1"/>
  </w:num>
  <w:num w:numId="11">
    <w:abstractNumId w:val="5"/>
  </w:num>
  <w:num w:numId="12">
    <w:abstractNumId w:val="10"/>
  </w:num>
  <w:num w:numId="13">
    <w:abstractNumId w:val="16"/>
  </w:num>
  <w:num w:numId="14">
    <w:abstractNumId w:val="19"/>
  </w:num>
  <w:num w:numId="15">
    <w:abstractNumId w:val="2"/>
  </w:num>
  <w:num w:numId="16">
    <w:abstractNumId w:val="23"/>
  </w:num>
  <w:num w:numId="17">
    <w:abstractNumId w:val="13"/>
  </w:num>
  <w:num w:numId="18">
    <w:abstractNumId w:val="4"/>
  </w:num>
  <w:num w:numId="19">
    <w:abstractNumId w:val="24"/>
  </w:num>
  <w:num w:numId="20">
    <w:abstractNumId w:val="12"/>
  </w:num>
  <w:num w:numId="21">
    <w:abstractNumId w:val="8"/>
  </w:num>
  <w:num w:numId="22">
    <w:abstractNumId w:val="22"/>
  </w:num>
  <w:num w:numId="23">
    <w:abstractNumId w:val="18"/>
  </w:num>
  <w:num w:numId="24">
    <w:abstractNumId w:val="3"/>
  </w:num>
  <w:num w:numId="25">
    <w:abstractNumId w:val="25"/>
  </w:num>
  <w:num w:numId="2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80C3C"/>
    <w:rsid w:val="002B0F7F"/>
    <w:rsid w:val="002B1AB0"/>
    <w:rsid w:val="002D6301"/>
    <w:rsid w:val="002E6D2C"/>
    <w:rsid w:val="002F20DD"/>
    <w:rsid w:val="002F2386"/>
    <w:rsid w:val="002F4BD2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5276C"/>
    <w:rsid w:val="0045516E"/>
    <w:rsid w:val="004779E0"/>
    <w:rsid w:val="00490710"/>
    <w:rsid w:val="004D0D9C"/>
    <w:rsid w:val="004E01B9"/>
    <w:rsid w:val="00517B37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49E2"/>
    <w:rsid w:val="006B30B1"/>
    <w:rsid w:val="006C5000"/>
    <w:rsid w:val="006D1E4D"/>
    <w:rsid w:val="006E411B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4FD1"/>
    <w:rsid w:val="00B52090"/>
    <w:rsid w:val="00B658C6"/>
    <w:rsid w:val="00B74A6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Paragraph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eGrid">
    <w:name w:val="Table Grid"/>
    <w:basedOn w:val="TableNormal"/>
    <w:uiPriority w:val="99"/>
    <w:rsid w:val="00A1246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http://thumb101.shutterstock.com/display_pic_with_logo/548344/195161813/stock-vector-corn-flakes-and-milk-breakfast-cereal-with-milk-in-bowl-cereal-meal-195161813.jpg" TargetMode="External"/><Relationship Id="rId34" Type="http://schemas.openxmlformats.org/officeDocument/2006/relationships/image" Target="media/image21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https://encrypted-tbn2.gstatic.com/images?q=tbn:ANd9GcQt-7_GsVpZsYh1Y3t0Kwd5aaH7zpxPgJdk91FF9hRKF3akGxia" TargetMode="External"/><Relationship Id="rId25" Type="http://schemas.openxmlformats.org/officeDocument/2006/relationships/image" Target="http://sr.photos3.fotosearch.com/bthumb/CSP/CSP097/k0974549.jpg" TargetMode="External"/><Relationship Id="rId33" Type="http://schemas.openxmlformats.org/officeDocument/2006/relationships/image" Target="http://www.easyvectors.com/assets/images/vectors/afbig/girl-face-cartoon-clip-ar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jpeg"/><Relationship Id="rId29" Type="http://schemas.openxmlformats.org/officeDocument/2006/relationships/image" Target="https://encrypted-tbn1.gstatic.com/images?q=tbn:ANd9GcQdH5e_CT5SwQgww337U9fJZCCQrhnflO8H4mwVZYni1J_O1r1H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6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https://encrypted-tbn1.gstatic.com/images?q=tbn:ANd9GcRdzhWecE4vTmAXZP-c41Vd2JZ6OlzpPKEw6AbZ1oK4OuIbtC7H" TargetMode="External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https://encrypted-tbn0.gstatic.com/images?q=tbn:ANd9GcSujV2HMJ1__o6vrq5YJjkGjJDtdPhkykgi2z-QXeyF6PG4ftpe4g" TargetMode="External"/><Relationship Id="rId31" Type="http://schemas.openxmlformats.org/officeDocument/2006/relationships/image" Target="http://images.clipartpanda.com/boy-20clipart-boy-face-cartoon-clip-art_430749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5.jpeg"/><Relationship Id="rId27" Type="http://schemas.openxmlformats.org/officeDocument/2006/relationships/image" Target="http://images.clipartpanda.com/face-clip-art-1195445142793311971TheresaKnott_worldlabel_manface2.svg.med.png" TargetMode="External"/><Relationship Id="rId30" Type="http://schemas.openxmlformats.org/officeDocument/2006/relationships/image" Target="media/image19.jpeg"/><Relationship Id="rId35" Type="http://schemas.openxmlformats.org/officeDocument/2006/relationships/image" Target="http://images.clipartpanda.com/boy-face-clipart-boy-face-md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354</TotalTime>
  <Pages>4</Pages>
  <Words>443</Words>
  <Characters>2528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BİRSEN</cp:lastModifiedBy>
  <cp:revision>140</cp:revision>
  <cp:lastPrinted>2015-11-10T17:32:00Z</cp:lastPrinted>
  <dcterms:created xsi:type="dcterms:W3CDTF">2014-11-02T15:16:00Z</dcterms:created>
  <dcterms:modified xsi:type="dcterms:W3CDTF">2015-12-02T09:19:00Z</dcterms:modified>
</cp:coreProperties>
</file>