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06" w:rsidRDefault="00B17606" w:rsidP="00704EBD">
      <w:pPr>
        <w:rPr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1.6pt;margin-top:-65.6pt;width:497.25pt;height:51pt;z-index:251658240;visibility:visible" strokeweight=".5pt">
            <v:textbox>
              <w:txbxContent>
                <w:p w:rsidR="00B17606" w:rsidRPr="005A2B06" w:rsidRDefault="00B17606">
                  <w:pPr>
                    <w:rPr>
                      <w:b/>
                      <w:bCs/>
                    </w:rPr>
                  </w:pPr>
                </w:p>
                <w:p w:rsidR="00B17606" w:rsidRDefault="00B1760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2016-2017</w:t>
                  </w:r>
                  <w:r w:rsidRPr="005A2B06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…………………………..  </w:t>
                  </w:r>
                  <w:r w:rsidRPr="005A2B06">
                    <w:rPr>
                      <w:b/>
                      <w:bCs/>
                    </w:rPr>
                    <w:t>ORTAOKULU SOSYAL BİLGİLER 2. DÖNEM</w:t>
                  </w:r>
                </w:p>
                <w:p w:rsidR="00B17606" w:rsidRPr="005A2B06" w:rsidRDefault="00B1760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                                            </w:t>
                  </w:r>
                  <w:r w:rsidRPr="005A2B06">
                    <w:rPr>
                      <w:b/>
                      <w:bCs/>
                    </w:rPr>
                    <w:t xml:space="preserve"> 2. YAZILISI</w:t>
                  </w:r>
                </w:p>
              </w:txbxContent>
            </v:textbox>
          </v:shape>
        </w:pict>
      </w:r>
    </w:p>
    <w:p w:rsidR="00B17606" w:rsidRDefault="00B17606" w:rsidP="00704EBD">
      <w:pPr>
        <w:rPr>
          <w:sz w:val="16"/>
          <w:szCs w:val="16"/>
        </w:rPr>
      </w:pPr>
    </w:p>
    <w:p w:rsidR="00B17606" w:rsidRDefault="00B17606" w:rsidP="00704EBD">
      <w:pPr>
        <w:rPr>
          <w:sz w:val="16"/>
          <w:szCs w:val="16"/>
        </w:rPr>
      </w:pPr>
      <w:r>
        <w:rPr>
          <w:sz w:val="16"/>
          <w:szCs w:val="16"/>
        </w:rPr>
        <w:t>ADI – SOYADI :</w:t>
      </w:r>
    </w:p>
    <w:p w:rsidR="00B17606" w:rsidRDefault="00B17606" w:rsidP="00704EBD">
      <w:pPr>
        <w:rPr>
          <w:sz w:val="16"/>
          <w:szCs w:val="16"/>
        </w:rPr>
      </w:pPr>
      <w:r>
        <w:rPr>
          <w:sz w:val="16"/>
          <w:szCs w:val="16"/>
        </w:rPr>
        <w:t>NO:</w:t>
      </w:r>
    </w:p>
    <w:p w:rsidR="00B17606" w:rsidRDefault="00B17606" w:rsidP="00704EBD">
      <w:pPr>
        <w:rPr>
          <w:sz w:val="16"/>
          <w:szCs w:val="16"/>
        </w:rPr>
      </w:pPr>
    </w:p>
    <w:p w:rsidR="00B17606" w:rsidRPr="00B82EFE" w:rsidRDefault="00B17606" w:rsidP="00704EBD">
      <w:pPr>
        <w:rPr>
          <w:b/>
          <w:bCs/>
          <w:sz w:val="20"/>
          <w:szCs w:val="20"/>
        </w:rPr>
      </w:pPr>
      <w:r w:rsidRPr="00B82EFE">
        <w:rPr>
          <w:sz w:val="16"/>
          <w:szCs w:val="16"/>
        </w:rPr>
        <w:t>1.</w:t>
      </w:r>
      <w:r w:rsidRPr="00B82EFE">
        <w:rPr>
          <w:b/>
          <w:bCs/>
          <w:sz w:val="20"/>
          <w:szCs w:val="20"/>
        </w:rPr>
        <w:t xml:space="preserve"> Aşağıdaki boşluklara, verilen kelimelerden uygun olanı yazınız. </w:t>
      </w:r>
    </w:p>
    <w:p w:rsidR="00B17606" w:rsidRPr="00B82EFE" w:rsidRDefault="00B17606" w:rsidP="00704EBD">
      <w:pPr>
        <w:ind w:left="360"/>
        <w:rPr>
          <w:sz w:val="20"/>
          <w:szCs w:val="20"/>
        </w:rPr>
      </w:pPr>
    </w:p>
    <w:p w:rsidR="00B17606" w:rsidRPr="00B82EFE" w:rsidRDefault="00B17606" w:rsidP="00704EBD">
      <w:pPr>
        <w:ind w:left="360"/>
        <w:rPr>
          <w:sz w:val="20"/>
          <w:szCs w:val="20"/>
        </w:rPr>
      </w:pPr>
    </w:p>
    <w:p w:rsidR="00B17606" w:rsidRPr="00B82EFE" w:rsidRDefault="00B17606" w:rsidP="00704EBD">
      <w:pPr>
        <w:ind w:left="360"/>
        <w:rPr>
          <w:sz w:val="20"/>
          <w:szCs w:val="20"/>
        </w:rPr>
      </w:pPr>
      <w:r>
        <w:rPr>
          <w:sz w:val="20"/>
          <w:szCs w:val="20"/>
        </w:rPr>
        <w:t>YEŞİLAY</w:t>
      </w:r>
      <w:r w:rsidRPr="00B82EFE">
        <w:rPr>
          <w:sz w:val="20"/>
          <w:szCs w:val="20"/>
        </w:rPr>
        <w:t>, MEDENİ KANUN, VEDA HUTBESİ, YAŞAMA, KIZILAY, KURULTAY</w:t>
      </w:r>
    </w:p>
    <w:p w:rsidR="00B17606" w:rsidRPr="00B82EFE" w:rsidRDefault="00B17606" w:rsidP="00704EBD">
      <w:pPr>
        <w:ind w:left="1080"/>
        <w:rPr>
          <w:sz w:val="20"/>
          <w:szCs w:val="20"/>
        </w:rPr>
      </w:pPr>
    </w:p>
    <w:p w:rsidR="00B17606" w:rsidRPr="00B82EFE" w:rsidRDefault="00B17606" w:rsidP="00704EBD">
      <w:pPr>
        <w:rPr>
          <w:sz w:val="20"/>
          <w:szCs w:val="20"/>
        </w:rPr>
      </w:pPr>
    </w:p>
    <w:p w:rsidR="00B17606" w:rsidRPr="00DF3D4D" w:rsidRDefault="00B17606" w:rsidP="00A14A5D">
      <w:pPr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 w:rsidRPr="00DF3D4D">
        <w:rPr>
          <w:sz w:val="20"/>
          <w:szCs w:val="20"/>
        </w:rPr>
        <w:t xml:space="preserve"> Hz Muhammed’in vefatından birkaç ay önce yapmış olduğu konuşmaya …………………………………. denir.</w:t>
      </w:r>
    </w:p>
    <w:p w:rsidR="00B17606" w:rsidRPr="00B82EFE" w:rsidRDefault="00B17606" w:rsidP="00704EBD">
      <w:pPr>
        <w:numPr>
          <w:ilvl w:val="0"/>
          <w:numId w:val="1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Doğumla başlayıp en temel olmazsa olmaz haklarımızın en başında ……………………………hakkı gelir.</w:t>
      </w:r>
    </w:p>
    <w:p w:rsidR="00B17606" w:rsidRPr="00B82EFE" w:rsidRDefault="00B17606" w:rsidP="00704EBD">
      <w:pPr>
        <w:numPr>
          <w:ilvl w:val="0"/>
          <w:numId w:val="1"/>
        </w:numPr>
        <w:tabs>
          <w:tab w:val="clear" w:pos="360"/>
          <w:tab w:val="left" w:pos="426"/>
        </w:tabs>
        <w:spacing w:line="276" w:lineRule="auto"/>
        <w:ind w:left="142" w:hanging="142"/>
        <w:rPr>
          <w:sz w:val="20"/>
          <w:szCs w:val="20"/>
        </w:rPr>
      </w:pPr>
      <w:r w:rsidRPr="00B82EFE">
        <w:rPr>
          <w:sz w:val="20"/>
          <w:szCs w:val="20"/>
        </w:rPr>
        <w:t>Kadınların günümüzde siyasal sosyal alandaki haklarını 1926 da ilan edilen ……………………….……………………la almışlardır.</w:t>
      </w:r>
    </w:p>
    <w:p w:rsidR="00B17606" w:rsidRPr="00B82EFE" w:rsidRDefault="00B17606" w:rsidP="00704EBD">
      <w:pPr>
        <w:numPr>
          <w:ilvl w:val="0"/>
          <w:numId w:val="1"/>
        </w:numPr>
        <w:tabs>
          <w:tab w:val="num" w:pos="284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 Orta Asya Türk devletlerinde önemli devlet işlerinin görüşülüp karara bağlandığı yere……………..……………..denir.</w:t>
      </w:r>
    </w:p>
    <w:p w:rsidR="00B17606" w:rsidRPr="00B82EFE" w:rsidRDefault="00B17606" w:rsidP="00704EBD">
      <w:pPr>
        <w:numPr>
          <w:ilvl w:val="0"/>
          <w:numId w:val="1"/>
        </w:numPr>
        <w:tabs>
          <w:tab w:val="num" w:pos="284"/>
        </w:tabs>
        <w:spacing w:line="276" w:lineRule="auto"/>
        <w:ind w:left="349" w:hanging="349"/>
        <w:rPr>
          <w:sz w:val="20"/>
          <w:szCs w:val="20"/>
        </w:rPr>
      </w:pPr>
      <w:r w:rsidRPr="00B82EFE">
        <w:rPr>
          <w:sz w:val="20"/>
          <w:szCs w:val="20"/>
        </w:rPr>
        <w:t>Deprem,sel,yangın vb doğal afetlerde halka yardım etmek amacıyla kurulan kurum……………………………….dır.</w:t>
      </w:r>
    </w:p>
    <w:p w:rsidR="00B17606" w:rsidRPr="00B82EFE" w:rsidRDefault="00B17606" w:rsidP="000C07A8">
      <w:pPr>
        <w:spacing w:line="276" w:lineRule="auto"/>
        <w:ind w:left="349"/>
        <w:rPr>
          <w:sz w:val="20"/>
          <w:szCs w:val="20"/>
        </w:rPr>
      </w:pPr>
    </w:p>
    <w:p w:rsidR="00B17606" w:rsidRPr="00B82EFE" w:rsidRDefault="00B17606" w:rsidP="00B82EFE">
      <w:pPr>
        <w:pStyle w:val="ListParagraph"/>
        <w:ind w:left="360"/>
        <w:rPr>
          <w:b/>
          <w:bCs/>
          <w:sz w:val="20"/>
          <w:szCs w:val="20"/>
        </w:rPr>
      </w:pPr>
      <w:r w:rsidRPr="00B82EFE">
        <w:rPr>
          <w:b/>
          <w:bCs/>
          <w:sz w:val="22"/>
          <w:szCs w:val="22"/>
        </w:rPr>
        <w:t>2.</w:t>
      </w:r>
      <w:r w:rsidRPr="00B82EFE">
        <w:rPr>
          <w:b/>
          <w:bCs/>
          <w:sz w:val="20"/>
          <w:szCs w:val="20"/>
        </w:rPr>
        <w:t xml:space="preserve"> Aşağıda verilen cümlelerin başına doğru olanını </w:t>
      </w:r>
    </w:p>
    <w:p w:rsidR="00B17606" w:rsidRPr="00B82EFE" w:rsidRDefault="00B17606" w:rsidP="00B82EFE">
      <w:pPr>
        <w:pStyle w:val="ListParagraph"/>
        <w:ind w:left="360"/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   (D), yanlış olanını (Y) ile göstererek cevaplandırınız.</w:t>
      </w:r>
      <w:r w:rsidRPr="00B82EFE">
        <w:rPr>
          <w:b/>
          <w:bCs/>
          <w:sz w:val="18"/>
          <w:szCs w:val="18"/>
        </w:rPr>
        <w:t xml:space="preserve">              </w:t>
      </w:r>
    </w:p>
    <w:p w:rsidR="00B17606" w:rsidRPr="00B82EFE" w:rsidRDefault="00B17606" w:rsidP="00B82EFE">
      <w:pPr>
        <w:pStyle w:val="ListParagraph"/>
        <w:ind w:left="360"/>
        <w:rPr>
          <w:color w:val="000000"/>
        </w:rPr>
      </w:pPr>
      <w:r w:rsidRPr="00B82EFE">
        <w:rPr>
          <w:b/>
          <w:bCs/>
          <w:sz w:val="18"/>
          <w:szCs w:val="18"/>
        </w:rPr>
        <w:t xml:space="preserve">a- </w:t>
      </w:r>
      <w:r w:rsidRPr="00B82EFE">
        <w:rPr>
          <w:b/>
          <w:bCs/>
          <w:sz w:val="20"/>
          <w:szCs w:val="20"/>
        </w:rPr>
        <w:t>(   )</w:t>
      </w:r>
      <w:r w:rsidRPr="00B82EFE">
        <w:rPr>
          <w:sz w:val="20"/>
          <w:szCs w:val="20"/>
        </w:rPr>
        <w:t xml:space="preserve"> Uluslar arası spor, bilim, festival etkinlikleri toplumlar arasındaki kültürel ilişkileri geliştirir.</w:t>
      </w:r>
    </w:p>
    <w:p w:rsidR="00B17606" w:rsidRPr="00B82EFE" w:rsidRDefault="00B17606" w:rsidP="00B82EFE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B82EFE">
        <w:rPr>
          <w:b/>
          <w:bCs/>
          <w:sz w:val="20"/>
          <w:szCs w:val="20"/>
        </w:rPr>
        <w:t>b-(   )</w:t>
      </w:r>
      <w:r w:rsidRPr="00B82EFE">
        <w:rPr>
          <w:sz w:val="20"/>
          <w:szCs w:val="20"/>
        </w:rPr>
        <w:t xml:space="preserve"> Dağlık alanlar nüfus yoğunluğunun az olduğu yerlerdir.</w:t>
      </w:r>
    </w:p>
    <w:p w:rsidR="00B17606" w:rsidRPr="00B82EFE" w:rsidRDefault="00B17606" w:rsidP="00B82EFE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>c-(   )</w:t>
      </w:r>
      <w:r w:rsidRPr="00B82EFE">
        <w:rPr>
          <w:sz w:val="20"/>
          <w:szCs w:val="20"/>
        </w:rPr>
        <w:t xml:space="preserve"> Türkiye Cumhuriyeti demokratik, laik ve sosyal hukuk devletidir.</w:t>
      </w:r>
    </w:p>
    <w:p w:rsidR="00B17606" w:rsidRPr="00B82EFE" w:rsidRDefault="00B17606" w:rsidP="00B82EFE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>d-(   )</w:t>
      </w:r>
      <w:r w:rsidRPr="00B82EFE">
        <w:rPr>
          <w:sz w:val="20"/>
          <w:szCs w:val="20"/>
        </w:rPr>
        <w:t xml:space="preserve"> Çöller, Kutuplar, bataklık alanlar, ormanlıklar insan nüfusunun fazla olduğu bölgelerdir.</w:t>
      </w:r>
    </w:p>
    <w:p w:rsidR="00B17606" w:rsidRPr="00B82EFE" w:rsidRDefault="00B17606" w:rsidP="00B82EFE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>e-(   )</w:t>
      </w:r>
      <w:r w:rsidRPr="00B82EFE">
        <w:rPr>
          <w:sz w:val="20"/>
          <w:szCs w:val="20"/>
        </w:rPr>
        <w:t xml:space="preserve"> Dünyanın her yerinde nüfus eşit miktarda dağılmıştır.</w:t>
      </w: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>f-(   )</w:t>
      </w:r>
      <w:r w:rsidRPr="00B82EFE">
        <w:rPr>
          <w:sz w:val="20"/>
          <w:szCs w:val="20"/>
        </w:rPr>
        <w:t xml:space="preserve"> Çevremizde yaşanan olumsuz olaylara tepkimizi demokratik yollarla göstermeliyiz.</w:t>
      </w: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g-(  ) </w:t>
      </w:r>
      <w:r>
        <w:rPr>
          <w:sz w:val="20"/>
          <w:szCs w:val="20"/>
        </w:rPr>
        <w:t>Resmi dili Türkçe olan Türksoyun merkezi İstanbuldur.</w:t>
      </w: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h-(  ) </w:t>
      </w:r>
      <w:r>
        <w:rPr>
          <w:sz w:val="20"/>
          <w:szCs w:val="20"/>
        </w:rPr>
        <w:t>Osmanlı devletinin ilk anayasası Kanun-i Esasi’dir.</w:t>
      </w: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>I-(   )</w:t>
      </w:r>
      <w:r>
        <w:rPr>
          <w:sz w:val="20"/>
          <w:szCs w:val="20"/>
        </w:rPr>
        <w:t>Türkiyenin ilk kadın başbakanı Tansu Çiller’dir</w:t>
      </w:r>
    </w:p>
    <w:p w:rsidR="00B17606" w:rsidRPr="00C275EF" w:rsidRDefault="00B17606" w:rsidP="00B82EFE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>j-(   )</w:t>
      </w:r>
      <w:r w:rsidRPr="00C275EF">
        <w:rPr>
          <w:sz w:val="20"/>
          <w:szCs w:val="20"/>
        </w:rPr>
        <w:t>Toprak veya su altında kalmış olan eski topluluklara ait kalıntı ve eserleri kazı yaparak ortaya çıkaran bilim Arkeolojidir.</w:t>
      </w: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</w:p>
    <w:p w:rsidR="00B17606" w:rsidRDefault="00B17606" w:rsidP="00B82EFE">
      <w:pPr>
        <w:pStyle w:val="ListParagraph"/>
        <w:ind w:left="360"/>
        <w:rPr>
          <w:sz w:val="20"/>
          <w:szCs w:val="20"/>
        </w:rPr>
      </w:pPr>
    </w:p>
    <w:p w:rsidR="00B17606" w:rsidRPr="00B82EFE" w:rsidRDefault="00B17606" w:rsidP="00B82EFE">
      <w:pPr>
        <w:pStyle w:val="ListParagraph"/>
        <w:ind w:left="360"/>
        <w:rPr>
          <w:sz w:val="20"/>
          <w:szCs w:val="20"/>
        </w:rPr>
      </w:pPr>
    </w:p>
    <w:p w:rsidR="00B17606" w:rsidRPr="00B82EFE" w:rsidRDefault="00B17606" w:rsidP="00633D08">
      <w:pPr>
        <w:pStyle w:val="ListParagraph"/>
        <w:ind w:left="360"/>
        <w:rPr>
          <w:b/>
          <w:bCs/>
          <w:sz w:val="20"/>
          <w:szCs w:val="20"/>
        </w:rPr>
      </w:pPr>
      <w:r w:rsidRPr="00B82EFE">
        <w:rPr>
          <w:sz w:val="22"/>
          <w:szCs w:val="22"/>
        </w:rPr>
        <w:t>3.</w:t>
      </w:r>
      <w:r w:rsidRPr="00B82EFE">
        <w:rPr>
          <w:b/>
          <w:bCs/>
          <w:sz w:val="18"/>
          <w:szCs w:val="18"/>
        </w:rPr>
        <w:t xml:space="preserve"> Ülkemizde toplumda kişiler arasında sorunlar ortaya çıktığında çözüm bulabilmek için mahkemeler açılmıştır. Bu durum ülkemizin hangi niteliği ile açıklanabilir?(5 puan)</w:t>
      </w:r>
    </w:p>
    <w:p w:rsidR="00B17606" w:rsidRPr="00B82EFE" w:rsidRDefault="00B17606" w:rsidP="00B82EFE">
      <w:pPr>
        <w:pStyle w:val="ListParagraph"/>
        <w:ind w:left="360"/>
        <w:rPr>
          <w:sz w:val="18"/>
          <w:szCs w:val="18"/>
        </w:rPr>
      </w:pPr>
      <w:r w:rsidRPr="00B82EFE">
        <w:rPr>
          <w:b/>
          <w:bCs/>
          <w:sz w:val="18"/>
          <w:szCs w:val="18"/>
        </w:rPr>
        <w:t xml:space="preserve">A) </w:t>
      </w:r>
      <w:r w:rsidRPr="00B82EFE">
        <w:rPr>
          <w:sz w:val="18"/>
          <w:szCs w:val="18"/>
        </w:rPr>
        <w:t>Laik Devlet</w:t>
      </w:r>
      <w:r w:rsidRPr="00B82EFE">
        <w:t xml:space="preserve"> </w:t>
      </w:r>
      <w:r w:rsidRPr="00B82EFE">
        <w:rPr>
          <w:sz w:val="18"/>
          <w:szCs w:val="18"/>
        </w:rPr>
        <w:t xml:space="preserve">                 </w:t>
      </w:r>
      <w:r w:rsidRPr="00B82EFE">
        <w:rPr>
          <w:b/>
          <w:bCs/>
          <w:sz w:val="18"/>
          <w:szCs w:val="18"/>
        </w:rPr>
        <w:t xml:space="preserve">C) </w:t>
      </w:r>
      <w:r w:rsidRPr="00B82EFE">
        <w:rPr>
          <w:sz w:val="18"/>
          <w:szCs w:val="18"/>
        </w:rPr>
        <w:t xml:space="preserve">Sosyal Devlet                           </w:t>
      </w:r>
      <w:r w:rsidRPr="00B82EFE">
        <w:rPr>
          <w:b/>
          <w:bCs/>
          <w:sz w:val="18"/>
          <w:szCs w:val="18"/>
        </w:rPr>
        <w:t xml:space="preserve">B) </w:t>
      </w:r>
      <w:r w:rsidRPr="00B82EFE">
        <w:rPr>
          <w:sz w:val="18"/>
          <w:szCs w:val="18"/>
        </w:rPr>
        <w:t>Demokrat</w:t>
      </w:r>
      <w:r>
        <w:rPr>
          <w:sz w:val="18"/>
          <w:szCs w:val="18"/>
        </w:rPr>
        <w:t xml:space="preserve">ik Devlet         </w:t>
      </w:r>
      <w:r w:rsidRPr="00B82EFE">
        <w:rPr>
          <w:sz w:val="18"/>
          <w:szCs w:val="18"/>
        </w:rPr>
        <w:t xml:space="preserve">  </w:t>
      </w:r>
      <w:r w:rsidRPr="00B82EFE">
        <w:rPr>
          <w:b/>
          <w:bCs/>
          <w:sz w:val="18"/>
          <w:szCs w:val="18"/>
        </w:rPr>
        <w:t xml:space="preserve">D) </w:t>
      </w:r>
      <w:r w:rsidRPr="00B82EFE">
        <w:rPr>
          <w:sz w:val="18"/>
          <w:szCs w:val="18"/>
        </w:rPr>
        <w:t>Hukuk Devleti</w:t>
      </w:r>
    </w:p>
    <w:p w:rsidR="00B17606" w:rsidRDefault="00B17606" w:rsidP="00633D08">
      <w:pPr>
        <w:pStyle w:val="ListParagraph"/>
        <w:ind w:left="360"/>
        <w:rPr>
          <w:sz w:val="18"/>
          <w:szCs w:val="18"/>
        </w:rPr>
      </w:pPr>
    </w:p>
    <w:p w:rsidR="00B17606" w:rsidRDefault="00B17606" w:rsidP="00633D08">
      <w:pPr>
        <w:pStyle w:val="ListParagraph"/>
        <w:ind w:left="360"/>
        <w:rPr>
          <w:sz w:val="18"/>
          <w:szCs w:val="18"/>
        </w:rPr>
      </w:pPr>
    </w:p>
    <w:p w:rsidR="00B17606" w:rsidRPr="00B82EFE" w:rsidRDefault="00B17606" w:rsidP="00633D08">
      <w:pPr>
        <w:pStyle w:val="ListParagraph"/>
        <w:ind w:left="360"/>
        <w:rPr>
          <w:sz w:val="18"/>
          <w:szCs w:val="18"/>
        </w:rPr>
      </w:pPr>
    </w:p>
    <w:p w:rsidR="00B17606" w:rsidRPr="00B82EFE" w:rsidRDefault="00B17606" w:rsidP="00633D08">
      <w:pPr>
        <w:pStyle w:val="ListParagraph"/>
        <w:ind w:left="360"/>
        <w:rPr>
          <w:b/>
          <w:bCs/>
          <w:i/>
          <w:iCs/>
          <w:sz w:val="18"/>
          <w:szCs w:val="18"/>
          <w:u w:val="single"/>
        </w:rPr>
      </w:pPr>
      <w:r w:rsidRPr="00B82EFE">
        <w:rPr>
          <w:sz w:val="22"/>
          <w:szCs w:val="22"/>
        </w:rPr>
        <w:t>4.</w:t>
      </w:r>
      <w:r w:rsidRPr="00B82EFE">
        <w:rPr>
          <w:b/>
          <w:bCs/>
          <w:sz w:val="18"/>
          <w:szCs w:val="18"/>
        </w:rPr>
        <w:t xml:space="preserve"> Aşağıdakilerden hangisi eşitlik, özgürlük, adalet düşüncesinin ve demokrasinin gelişmesine katkı sağlayan siyasal örnekler arasında </w:t>
      </w:r>
      <w:r w:rsidRPr="00B82EFE">
        <w:rPr>
          <w:b/>
          <w:bCs/>
          <w:sz w:val="18"/>
          <w:szCs w:val="18"/>
          <w:u w:val="single"/>
        </w:rPr>
        <w:t>yer almaz?</w:t>
      </w:r>
      <w:r w:rsidRPr="00B82EFE">
        <w:rPr>
          <w:b/>
          <w:bCs/>
          <w:sz w:val="18"/>
          <w:szCs w:val="18"/>
        </w:rPr>
        <w:t xml:space="preserve"> (5 puan)</w:t>
      </w:r>
    </w:p>
    <w:p w:rsidR="00B17606" w:rsidRPr="005A2B06" w:rsidRDefault="00B17606" w:rsidP="00921771">
      <w:pPr>
        <w:pStyle w:val="ListParagraph"/>
        <w:ind w:left="360"/>
        <w:rPr>
          <w:i/>
          <w:iCs/>
          <w:sz w:val="20"/>
          <w:szCs w:val="20"/>
        </w:rPr>
      </w:pPr>
      <w:r w:rsidRPr="00B82EFE">
        <w:rPr>
          <w:b/>
          <w:bCs/>
          <w:sz w:val="18"/>
          <w:szCs w:val="18"/>
        </w:rPr>
        <w:t>A)</w:t>
      </w:r>
      <w:r w:rsidRPr="00B82EFE">
        <w:rPr>
          <w:i/>
          <w:iCs/>
          <w:sz w:val="18"/>
          <w:szCs w:val="18"/>
        </w:rPr>
        <w:t xml:space="preserve"> </w:t>
      </w:r>
      <w:r w:rsidRPr="005A2B06">
        <w:rPr>
          <w:sz w:val="20"/>
          <w:szCs w:val="20"/>
        </w:rPr>
        <w:t xml:space="preserve">1215 Magna Carta Libertatum                                                                              </w:t>
      </w:r>
      <w:r w:rsidRPr="005A2B06">
        <w:rPr>
          <w:b/>
          <w:bCs/>
          <w:sz w:val="20"/>
          <w:szCs w:val="20"/>
        </w:rPr>
        <w:t>B)</w:t>
      </w:r>
      <w:r w:rsidRPr="005A2B06">
        <w:rPr>
          <w:b/>
          <w:bCs/>
          <w:i/>
          <w:iCs/>
          <w:sz w:val="20"/>
          <w:szCs w:val="20"/>
        </w:rPr>
        <w:t xml:space="preserve"> </w:t>
      </w:r>
      <w:r w:rsidRPr="005A2B06">
        <w:rPr>
          <w:sz w:val="20"/>
          <w:szCs w:val="20"/>
        </w:rPr>
        <w:t>Göktürk kitabeleri</w:t>
      </w:r>
      <w:r w:rsidRPr="005A2B06">
        <w:rPr>
          <w:i/>
          <w:iCs/>
          <w:sz w:val="20"/>
          <w:szCs w:val="20"/>
        </w:rPr>
        <w:t xml:space="preserve"> </w:t>
      </w:r>
    </w:p>
    <w:p w:rsidR="00B17606" w:rsidRPr="005A2B06" w:rsidRDefault="00B17606" w:rsidP="00921771">
      <w:pPr>
        <w:pStyle w:val="ListParagraph"/>
        <w:ind w:left="360"/>
        <w:rPr>
          <w:i/>
          <w:iCs/>
          <w:sz w:val="20"/>
          <w:szCs w:val="20"/>
        </w:rPr>
      </w:pPr>
      <w:r w:rsidRPr="005A2B06">
        <w:rPr>
          <w:b/>
          <w:bCs/>
          <w:sz w:val="20"/>
          <w:szCs w:val="20"/>
        </w:rPr>
        <w:t>C)</w:t>
      </w:r>
      <w:r w:rsidRPr="005A2B06">
        <w:rPr>
          <w:i/>
          <w:iCs/>
          <w:sz w:val="20"/>
          <w:szCs w:val="20"/>
        </w:rPr>
        <w:t xml:space="preserve"> </w:t>
      </w:r>
      <w:r w:rsidRPr="005A2B06">
        <w:rPr>
          <w:sz w:val="20"/>
          <w:szCs w:val="20"/>
        </w:rPr>
        <w:t>Fransız İnsan ve Yurttaş Hakları Bildirgesi</w:t>
      </w:r>
      <w:r w:rsidRPr="005A2B06">
        <w:rPr>
          <w:i/>
          <w:iCs/>
          <w:sz w:val="20"/>
          <w:szCs w:val="20"/>
        </w:rPr>
        <w:t xml:space="preserve">            </w:t>
      </w:r>
    </w:p>
    <w:p w:rsidR="00B17606" w:rsidRPr="005A2B06" w:rsidRDefault="00B17606" w:rsidP="00921771">
      <w:pPr>
        <w:pStyle w:val="ListParagraph"/>
        <w:ind w:left="360"/>
        <w:rPr>
          <w:i/>
          <w:iCs/>
          <w:sz w:val="20"/>
          <w:szCs w:val="20"/>
        </w:rPr>
      </w:pPr>
      <w:r w:rsidRPr="005A2B06">
        <w:rPr>
          <w:b/>
          <w:bCs/>
          <w:sz w:val="20"/>
          <w:szCs w:val="20"/>
        </w:rPr>
        <w:t>D)</w:t>
      </w:r>
      <w:r w:rsidRPr="005A2B06">
        <w:rPr>
          <w:i/>
          <w:iCs/>
          <w:sz w:val="20"/>
          <w:szCs w:val="20"/>
        </w:rPr>
        <w:t xml:space="preserve"> </w:t>
      </w:r>
      <w:r w:rsidRPr="005A2B06">
        <w:rPr>
          <w:sz w:val="20"/>
          <w:szCs w:val="20"/>
        </w:rPr>
        <w:t>BM İnsan Hakları Evrensel Bildirgesi</w:t>
      </w:r>
      <w:r w:rsidRPr="005A2B06">
        <w:rPr>
          <w:i/>
          <w:iCs/>
          <w:sz w:val="20"/>
          <w:szCs w:val="20"/>
        </w:rPr>
        <w:t xml:space="preserve">    </w:t>
      </w:r>
    </w:p>
    <w:p w:rsidR="00B17606" w:rsidRPr="00B82EFE" w:rsidRDefault="00B17606" w:rsidP="007C6BB8">
      <w:pPr>
        <w:rPr>
          <w:i/>
          <w:iCs/>
          <w:sz w:val="18"/>
          <w:szCs w:val="18"/>
        </w:rPr>
      </w:pPr>
    </w:p>
    <w:p w:rsidR="00B17606" w:rsidRPr="00B82EFE" w:rsidRDefault="00B17606" w:rsidP="00CD0901">
      <w:pPr>
        <w:rPr>
          <w:sz w:val="20"/>
          <w:szCs w:val="20"/>
        </w:rPr>
      </w:pPr>
      <w:r w:rsidRPr="00B82EFE">
        <w:rPr>
          <w:sz w:val="20"/>
          <w:szCs w:val="20"/>
        </w:rPr>
        <w:t>Hakimiyetin tek kişinin elinde toplanmasına …………………denir.</w:t>
      </w:r>
    </w:p>
    <w:p w:rsidR="00B17606" w:rsidRPr="00B82EFE" w:rsidRDefault="00B17606" w:rsidP="00CD0901">
      <w:pPr>
        <w:rPr>
          <w:sz w:val="20"/>
          <w:szCs w:val="20"/>
        </w:rPr>
      </w:pPr>
      <w:r w:rsidRPr="00B82EFE">
        <w:rPr>
          <w:sz w:val="20"/>
          <w:szCs w:val="20"/>
        </w:rPr>
        <w:t>Dini hükümlere dayalı yönetim biçimine ………………..……denir.</w:t>
      </w:r>
    </w:p>
    <w:p w:rsidR="00B17606" w:rsidRPr="00B82EFE" w:rsidRDefault="00B17606" w:rsidP="00CD0901">
      <w:pPr>
        <w:rPr>
          <w:sz w:val="20"/>
          <w:szCs w:val="20"/>
        </w:rPr>
      </w:pPr>
      <w:r w:rsidRPr="00B82EFE">
        <w:rPr>
          <w:sz w:val="20"/>
          <w:szCs w:val="20"/>
        </w:rPr>
        <w:t>Halkın kendi kendini yönetmesine …………………..…………..denir.</w:t>
      </w:r>
    </w:p>
    <w:p w:rsidR="00B17606" w:rsidRPr="00B82EFE" w:rsidRDefault="00B17606" w:rsidP="00D437A5">
      <w:pPr>
        <w:jc w:val="both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 xml:space="preserve">5.Aşağıdakilerden hangisi tanımlarda verilen boşluklara gelebilecek bir yönetim şekli </w:t>
      </w:r>
      <w:r w:rsidRPr="00E559AF">
        <w:rPr>
          <w:b/>
          <w:bCs/>
          <w:sz w:val="18"/>
          <w:szCs w:val="18"/>
          <w:u w:val="single"/>
        </w:rPr>
        <w:t>değildir?</w:t>
      </w:r>
      <w:r w:rsidRPr="00B82EFE">
        <w:rPr>
          <w:b/>
          <w:bCs/>
          <w:sz w:val="18"/>
          <w:szCs w:val="18"/>
        </w:rPr>
        <w:t xml:space="preserve"> (5 puan)</w:t>
      </w:r>
    </w:p>
    <w:p w:rsidR="00B17606" w:rsidRPr="00B82EFE" w:rsidRDefault="00B17606" w:rsidP="00D437A5">
      <w:pPr>
        <w:jc w:val="both"/>
        <w:rPr>
          <w:sz w:val="18"/>
          <w:szCs w:val="18"/>
        </w:rPr>
      </w:pPr>
      <w:r w:rsidRPr="00B82EFE">
        <w:rPr>
          <w:b/>
          <w:bCs/>
          <w:sz w:val="20"/>
          <w:szCs w:val="20"/>
        </w:rPr>
        <w:t>A)</w:t>
      </w:r>
      <w:r w:rsidRPr="00B82EFE">
        <w:rPr>
          <w:sz w:val="18"/>
          <w:szCs w:val="18"/>
        </w:rPr>
        <w:t>Teokrasi</w:t>
      </w:r>
      <w:r w:rsidRPr="00B82EFE">
        <w:rPr>
          <w:sz w:val="20"/>
          <w:szCs w:val="20"/>
        </w:rPr>
        <w:tab/>
      </w:r>
      <w:r w:rsidRPr="00B82EFE">
        <w:rPr>
          <w:b/>
          <w:bCs/>
          <w:sz w:val="20"/>
          <w:szCs w:val="20"/>
        </w:rPr>
        <w:t xml:space="preserve">B) </w:t>
      </w:r>
      <w:r w:rsidRPr="00B82EFE">
        <w:rPr>
          <w:sz w:val="18"/>
          <w:szCs w:val="18"/>
        </w:rPr>
        <w:t xml:space="preserve">Monarşi    </w:t>
      </w:r>
    </w:p>
    <w:p w:rsidR="00B17606" w:rsidRPr="00B82EFE" w:rsidRDefault="00B17606" w:rsidP="00D437A5">
      <w:pPr>
        <w:jc w:val="both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>C)</w:t>
      </w:r>
      <w:r w:rsidRPr="00B82EFE">
        <w:rPr>
          <w:sz w:val="18"/>
          <w:szCs w:val="18"/>
        </w:rPr>
        <w:t xml:space="preserve">Meşrutiyet    </w:t>
      </w:r>
      <w:r w:rsidRPr="00B82EFE">
        <w:rPr>
          <w:b/>
          <w:bCs/>
          <w:sz w:val="20"/>
          <w:szCs w:val="20"/>
        </w:rPr>
        <w:t>D)</w:t>
      </w:r>
      <w:r w:rsidRPr="00B82EFE">
        <w:rPr>
          <w:sz w:val="18"/>
          <w:szCs w:val="18"/>
        </w:rPr>
        <w:t>Demokrasi</w:t>
      </w:r>
    </w:p>
    <w:p w:rsidR="00B17606" w:rsidRPr="00B82EFE" w:rsidRDefault="00B17606" w:rsidP="007C6BB8">
      <w:pPr>
        <w:rPr>
          <w:i/>
          <w:iCs/>
          <w:sz w:val="18"/>
          <w:szCs w:val="18"/>
        </w:rPr>
      </w:pPr>
    </w:p>
    <w:p w:rsidR="00B17606" w:rsidRPr="00B82EFE" w:rsidRDefault="00B17606" w:rsidP="005F5AF6">
      <w:pPr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>6. Hz. Muhammed, İslamiyet’i yaymaya çalışırken  kişilerin birbirine  üstünlüğü  olmadığını belirtmiş, kız çocuklarına değer verilmemesine karşı çıkmıştır.</w:t>
      </w:r>
    </w:p>
    <w:p w:rsidR="00B17606" w:rsidRPr="00B82EFE" w:rsidRDefault="00B17606" w:rsidP="005F5AF6">
      <w:pPr>
        <w:ind w:left="720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>Buna göre Hz Muhammed’in öncelikle aşağıdaki anlayışlardan  hangisinin yayılmasını istediği söylenebilir?</w:t>
      </w:r>
    </w:p>
    <w:p w:rsidR="00B17606" w:rsidRPr="00B82EFE" w:rsidRDefault="00B17606" w:rsidP="005F5AF6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 xml:space="preserve">Adalet </w:t>
      </w:r>
    </w:p>
    <w:p w:rsidR="00B17606" w:rsidRPr="00B82EFE" w:rsidRDefault="00B17606" w:rsidP="005F5AF6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Milli kültür</w:t>
      </w:r>
    </w:p>
    <w:p w:rsidR="00B17606" w:rsidRPr="00B82EFE" w:rsidRDefault="00B17606" w:rsidP="005F5AF6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Eşitlik</w:t>
      </w:r>
    </w:p>
    <w:p w:rsidR="00B17606" w:rsidRPr="00B82EFE" w:rsidRDefault="00B17606" w:rsidP="005F5AF6">
      <w:pPr>
        <w:pStyle w:val="ListeParagraf1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Demokrasi</w:t>
      </w:r>
    </w:p>
    <w:p w:rsidR="00B17606" w:rsidRPr="00B82EFE" w:rsidRDefault="00B17606" w:rsidP="00090596">
      <w:pPr>
        <w:rPr>
          <w:b/>
          <w:bCs/>
          <w:sz w:val="18"/>
          <w:szCs w:val="18"/>
        </w:rPr>
      </w:pPr>
      <w:r w:rsidRPr="005A2B06">
        <w:rPr>
          <w:b/>
          <w:bCs/>
        </w:rPr>
        <w:t>7.</w:t>
      </w:r>
      <w:r w:rsidRPr="00B82EFE">
        <w:rPr>
          <w:b/>
          <w:bCs/>
        </w:rPr>
        <w:t xml:space="preserve"> </w:t>
      </w:r>
      <w:r w:rsidRPr="005A2B06">
        <w:rPr>
          <w:sz w:val="20"/>
          <w:szCs w:val="20"/>
        </w:rPr>
        <w:t>Bizans İmparatorluğu ile Türkler arasında        5. Yüzyıldan itibaren savaşlar ve antlaşmalar yapılmıştır.</w:t>
      </w:r>
    </w:p>
    <w:p w:rsidR="00B17606" w:rsidRPr="00B82EFE" w:rsidRDefault="00B17606" w:rsidP="00090596">
      <w:pPr>
        <w:rPr>
          <w:b/>
          <w:bCs/>
        </w:rPr>
      </w:pPr>
      <w:r w:rsidRPr="00B82EFE">
        <w:rPr>
          <w:b/>
          <w:bCs/>
          <w:sz w:val="18"/>
          <w:szCs w:val="18"/>
        </w:rPr>
        <w:t>Yukarıda verilen olay, aşağıdaki bilim dallarından hangisinin ilgi alanına girmektedir?</w:t>
      </w:r>
    </w:p>
    <w:p w:rsidR="00B17606" w:rsidRPr="00B82EFE" w:rsidRDefault="00B17606" w:rsidP="00090596">
      <w:pPr>
        <w:rPr>
          <w:b/>
          <w:bCs/>
        </w:rPr>
      </w:pPr>
    </w:p>
    <w:p w:rsidR="00B17606" w:rsidRPr="00B82EFE" w:rsidRDefault="00B17606" w:rsidP="00090596">
      <w:pPr>
        <w:pStyle w:val="ListeParagraf1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Coğrafya</w:t>
      </w:r>
    </w:p>
    <w:p w:rsidR="00B17606" w:rsidRPr="00B82EFE" w:rsidRDefault="00B17606" w:rsidP="00090596">
      <w:pPr>
        <w:pStyle w:val="ListeParagraf1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Sosyoloji</w:t>
      </w:r>
    </w:p>
    <w:p w:rsidR="00B17606" w:rsidRPr="00B82EFE" w:rsidRDefault="00B17606" w:rsidP="00090596">
      <w:pPr>
        <w:pStyle w:val="ListeParagraf1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Tarih</w:t>
      </w:r>
    </w:p>
    <w:p w:rsidR="00B17606" w:rsidRPr="00B82EFE" w:rsidRDefault="00B17606" w:rsidP="00090596">
      <w:pPr>
        <w:pStyle w:val="ListeParagraf1"/>
        <w:numPr>
          <w:ilvl w:val="0"/>
          <w:numId w:val="3"/>
        </w:numPr>
        <w:rPr>
          <w:rFonts w:ascii="Times New Roman" w:hAnsi="Times New Roman" w:cs="Times New Roman"/>
          <w:sz w:val="18"/>
          <w:szCs w:val="18"/>
        </w:rPr>
      </w:pPr>
      <w:r w:rsidRPr="00B82EFE">
        <w:rPr>
          <w:rFonts w:ascii="Times New Roman" w:hAnsi="Times New Roman" w:cs="Times New Roman"/>
          <w:sz w:val="18"/>
          <w:szCs w:val="18"/>
        </w:rPr>
        <w:t>Hukuk</w:t>
      </w:r>
    </w:p>
    <w:p w:rsidR="00B17606" w:rsidRDefault="00B17606" w:rsidP="00A24EE2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Default="00B17606" w:rsidP="00A24EE2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Default="00B17606" w:rsidP="00A24EE2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Pr="00B82EFE" w:rsidRDefault="00B17606" w:rsidP="00A24EE2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Pr="00674005" w:rsidRDefault="00B17606" w:rsidP="00A24EE2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İREM</w:t>
      </w:r>
      <w:r w:rsidRPr="00674005">
        <w:rPr>
          <w:color w:val="000000"/>
          <w:sz w:val="20"/>
          <w:szCs w:val="20"/>
        </w:rPr>
        <w:t xml:space="preserve"> : İnsanın doğuştan sahip olduğu  temel haklardan biridir.</w:t>
      </w:r>
    </w:p>
    <w:p w:rsidR="00B17606" w:rsidRPr="00674005" w:rsidRDefault="00B17606" w:rsidP="00A24EE2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HAKAN</w:t>
      </w:r>
      <w:r w:rsidRPr="00674005">
        <w:rPr>
          <w:color w:val="000000"/>
          <w:sz w:val="20"/>
          <w:szCs w:val="20"/>
        </w:rPr>
        <w:t xml:space="preserve"> : Bireyin başkalarına zarar vermeden her şeyi yapabilmesidir.</w:t>
      </w:r>
    </w:p>
    <w:p w:rsidR="00B17606" w:rsidRPr="00674005" w:rsidRDefault="00B17606" w:rsidP="00A24EE2">
      <w:pPr>
        <w:rPr>
          <w:color w:val="000000"/>
          <w:sz w:val="20"/>
          <w:szCs w:val="20"/>
        </w:rPr>
      </w:pPr>
    </w:p>
    <w:p w:rsidR="00B17606" w:rsidRPr="00674005" w:rsidRDefault="00B17606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</w:t>
      </w:r>
      <w:r w:rsidRPr="00674005">
        <w:rPr>
          <w:b/>
          <w:bCs/>
          <w:color w:val="000000"/>
        </w:rPr>
        <w:t>8.</w:t>
      </w:r>
      <w:r w:rsidRPr="00674005">
        <w:rPr>
          <w:color w:val="000000"/>
          <w:sz w:val="20"/>
          <w:szCs w:val="20"/>
        </w:rPr>
        <w:t xml:space="preserve"> Öğrenciler hangi kavram hakkında konuşmaktadırlar?</w:t>
      </w:r>
    </w:p>
    <w:p w:rsidR="00B17606" w:rsidRPr="00674005" w:rsidRDefault="00B17606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A-Özgürlük          B- Eşitlik     </w:t>
      </w:r>
    </w:p>
    <w:p w:rsidR="00B17606" w:rsidRPr="00674005" w:rsidRDefault="00B17606" w:rsidP="00A24EE2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C- Katılımcılık     D-Milli Egemenlik</w:t>
      </w:r>
    </w:p>
    <w:p w:rsidR="00B17606" w:rsidRPr="00B82EFE" w:rsidRDefault="00B17606" w:rsidP="00A24EE2">
      <w:pPr>
        <w:rPr>
          <w:b/>
          <w:bCs/>
          <w:color w:val="000000"/>
          <w:sz w:val="20"/>
          <w:szCs w:val="20"/>
        </w:rPr>
      </w:pPr>
    </w:p>
    <w:p w:rsidR="00B17606" w:rsidRPr="00B82EFE" w:rsidRDefault="00B17606" w:rsidP="003E0B10">
      <w:pPr>
        <w:rPr>
          <w:b/>
          <w:bCs/>
          <w:sz w:val="20"/>
          <w:szCs w:val="20"/>
          <w:u w:val="single"/>
        </w:rPr>
      </w:pPr>
      <w:r w:rsidRPr="00B82EFE">
        <w:rPr>
          <w:b/>
          <w:bCs/>
          <w:sz w:val="20"/>
          <w:szCs w:val="20"/>
        </w:rPr>
        <w:t xml:space="preserve">9.Türkiye’nin  ihraç( Dışsatım)   ürünler  arasında,  aşağıdakilerden    hangisinin   önemli   bir   </w:t>
      </w:r>
      <w:r w:rsidRPr="00B82EFE">
        <w:rPr>
          <w:b/>
          <w:bCs/>
          <w:sz w:val="20"/>
          <w:szCs w:val="20"/>
          <w:u w:val="single"/>
        </w:rPr>
        <w:t>payı  yoktur?</w:t>
      </w:r>
    </w:p>
    <w:p w:rsidR="00B17606" w:rsidRPr="00B82EFE" w:rsidRDefault="00B17606" w:rsidP="0039476C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Otomobil   </w:t>
      </w:r>
    </w:p>
    <w:p w:rsidR="00B17606" w:rsidRPr="00B82EFE" w:rsidRDefault="00B17606" w:rsidP="0039476C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>Tarım  ürünleri</w:t>
      </w:r>
    </w:p>
    <w:p w:rsidR="00B17606" w:rsidRPr="00B82EFE" w:rsidRDefault="00B17606" w:rsidP="0039476C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>Petrol  ve doğal  gaz</w:t>
      </w:r>
    </w:p>
    <w:p w:rsidR="00B17606" w:rsidRPr="00B82EFE" w:rsidRDefault="00B17606" w:rsidP="00B82EFE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Elektrikli ev  aletleri </w:t>
      </w:r>
    </w:p>
    <w:p w:rsidR="00B17606" w:rsidRPr="00B82EFE" w:rsidRDefault="00B17606" w:rsidP="00B82EFE">
      <w:pPr>
        <w:pStyle w:val="ListParagraph"/>
        <w:rPr>
          <w:b/>
          <w:bCs/>
          <w:sz w:val="20"/>
          <w:szCs w:val="20"/>
        </w:rPr>
      </w:pPr>
    </w:p>
    <w:p w:rsidR="00B17606" w:rsidRPr="00B82EFE" w:rsidRDefault="00B17606" w:rsidP="00490C97">
      <w:pPr>
        <w:rPr>
          <w:b/>
          <w:bCs/>
          <w:sz w:val="20"/>
          <w:szCs w:val="20"/>
        </w:rPr>
      </w:pPr>
      <w:r w:rsidRPr="00B82EFE">
        <w:rPr>
          <w:b/>
          <w:bCs/>
        </w:rPr>
        <w:t>10.</w:t>
      </w:r>
      <w:r w:rsidRPr="00B82EFE">
        <w:rPr>
          <w:b/>
          <w:bCs/>
          <w:sz w:val="20"/>
          <w:szCs w:val="20"/>
        </w:rPr>
        <w:t xml:space="preserve">Aşağıdakilerden  hangisi , orman alanlarımızın azalmasının nedenleri arasında  </w:t>
      </w:r>
      <w:r w:rsidRPr="00B82EFE">
        <w:rPr>
          <w:b/>
          <w:bCs/>
          <w:sz w:val="20"/>
          <w:szCs w:val="20"/>
          <w:u w:val="single"/>
        </w:rPr>
        <w:t>gösterilemez?</w:t>
      </w:r>
    </w:p>
    <w:p w:rsidR="00B17606" w:rsidRPr="00B82EFE" w:rsidRDefault="00B17606" w:rsidP="00490C97">
      <w:pPr>
        <w:rPr>
          <w:b/>
          <w:bCs/>
          <w:sz w:val="20"/>
          <w:szCs w:val="20"/>
        </w:rPr>
      </w:pPr>
    </w:p>
    <w:p w:rsidR="00B17606" w:rsidRPr="00B82EFE" w:rsidRDefault="00B17606" w:rsidP="00490C97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>Yangınlar</w:t>
      </w:r>
    </w:p>
    <w:p w:rsidR="00B17606" w:rsidRPr="00B82EFE" w:rsidRDefault="00B17606" w:rsidP="00490C97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>Depremler</w:t>
      </w:r>
    </w:p>
    <w:p w:rsidR="00B17606" w:rsidRPr="00B82EFE" w:rsidRDefault="00B17606" w:rsidP="00490C97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>Bilinçsiz ağaç kesimi</w:t>
      </w:r>
    </w:p>
    <w:p w:rsidR="00B17606" w:rsidRPr="00B82EFE" w:rsidRDefault="00B17606" w:rsidP="00490C97">
      <w:pPr>
        <w:pStyle w:val="ListParagraph"/>
        <w:numPr>
          <w:ilvl w:val="0"/>
          <w:numId w:val="5"/>
        </w:numPr>
        <w:spacing w:after="200" w:line="276" w:lineRule="auto"/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>Tarla açma girişimleri</w:t>
      </w:r>
    </w:p>
    <w:p w:rsidR="00B17606" w:rsidRPr="00B82EFE" w:rsidRDefault="00B17606" w:rsidP="00A64A3B">
      <w:pPr>
        <w:rPr>
          <w:b/>
          <w:bCs/>
        </w:rPr>
      </w:pPr>
      <w:r w:rsidRPr="00B82EFE">
        <w:rPr>
          <w:b/>
          <w:bCs/>
        </w:rPr>
        <w:t>-Kendini yetiştirmiş elemana” nitelikli insan”, onun yaptığı işe de “ nitelikli insan gücü” denir.</w:t>
      </w:r>
    </w:p>
    <w:p w:rsidR="00B17606" w:rsidRPr="00B82EFE" w:rsidRDefault="00B17606" w:rsidP="00A64A3B">
      <w:pPr>
        <w:rPr>
          <w:b/>
          <w:bCs/>
        </w:rPr>
      </w:pPr>
      <w:r w:rsidRPr="00B82EFE">
        <w:rPr>
          <w:b/>
          <w:bCs/>
        </w:rPr>
        <w:t>11.</w:t>
      </w:r>
      <w:r w:rsidRPr="00B82EFE">
        <w:t xml:space="preserve">Buna  göre, aşağıdaki çalışma kollarından hangisinde, nitelikli insan gücüne </w:t>
      </w:r>
      <w:r w:rsidRPr="00B82EFE">
        <w:rPr>
          <w:b/>
          <w:bCs/>
          <w:u w:val="single"/>
        </w:rPr>
        <w:t>daha az ihtiyaç</w:t>
      </w:r>
      <w:r w:rsidRPr="00B82EFE">
        <w:t xml:space="preserve"> duyulur?</w:t>
      </w:r>
    </w:p>
    <w:p w:rsidR="00B17606" w:rsidRPr="00AB149D" w:rsidRDefault="00B17606" w:rsidP="00A64A3B">
      <w:pPr>
        <w:pStyle w:val="ListParagraph"/>
        <w:numPr>
          <w:ilvl w:val="0"/>
          <w:numId w:val="6"/>
        </w:numPr>
        <w:spacing w:after="200" w:line="276" w:lineRule="auto"/>
      </w:pPr>
      <w:r w:rsidRPr="00AB149D">
        <w:t>Ormancılık</w:t>
      </w:r>
    </w:p>
    <w:p w:rsidR="00B17606" w:rsidRPr="00AB149D" w:rsidRDefault="00B17606" w:rsidP="00A64A3B">
      <w:pPr>
        <w:pStyle w:val="ListParagraph"/>
        <w:numPr>
          <w:ilvl w:val="0"/>
          <w:numId w:val="6"/>
        </w:numPr>
        <w:spacing w:after="200" w:line="276" w:lineRule="auto"/>
      </w:pPr>
      <w:r w:rsidRPr="00AB149D">
        <w:t>Bankacılık</w:t>
      </w:r>
    </w:p>
    <w:p w:rsidR="00B17606" w:rsidRPr="00AB149D" w:rsidRDefault="00B17606" w:rsidP="00A64A3B">
      <w:pPr>
        <w:pStyle w:val="ListParagraph"/>
        <w:numPr>
          <w:ilvl w:val="0"/>
          <w:numId w:val="6"/>
        </w:numPr>
        <w:spacing w:after="200" w:line="276" w:lineRule="auto"/>
      </w:pPr>
      <w:r w:rsidRPr="00AB149D">
        <w:t>Mimarlık</w:t>
      </w:r>
    </w:p>
    <w:p w:rsidR="00B17606" w:rsidRDefault="00B17606" w:rsidP="00A64A3B">
      <w:pPr>
        <w:pStyle w:val="ListParagraph"/>
        <w:numPr>
          <w:ilvl w:val="0"/>
          <w:numId w:val="6"/>
        </w:numPr>
        <w:spacing w:after="200" w:line="276" w:lineRule="auto"/>
      </w:pPr>
      <w:r w:rsidRPr="00AB149D">
        <w:t>Muhasebecilik</w:t>
      </w:r>
    </w:p>
    <w:p w:rsidR="00B17606" w:rsidRDefault="00B17606" w:rsidP="00AB149D">
      <w:pPr>
        <w:spacing w:after="200" w:line="276" w:lineRule="auto"/>
      </w:pPr>
      <w:r w:rsidRPr="001817D1">
        <w:rPr>
          <w:b/>
          <w:bCs/>
        </w:rPr>
        <w:t>12</w:t>
      </w:r>
      <w:r>
        <w:t>. Türk dilinin konuşulduğu ülkeler ile komşu ülkelerin kalkınmalarına yardımcı olmak ayrıca; ekonomik, ticari, sosyal, teknik, kültürel ve eğitim alanlarında iş birliğini geliştirmek amacıyla kurulmuştur.</w:t>
      </w:r>
    </w:p>
    <w:p w:rsidR="00B17606" w:rsidRDefault="00B17606" w:rsidP="00AB149D">
      <w:pPr>
        <w:spacing w:after="200" w:line="276" w:lineRule="auto"/>
      </w:pPr>
      <w:r>
        <w:t>Yukarıdaki tanımı verilen kuruluş hangisidir?</w:t>
      </w:r>
    </w:p>
    <w:p w:rsidR="00B17606" w:rsidRDefault="00B17606" w:rsidP="00A11DAF">
      <w:pPr>
        <w:spacing w:after="200" w:line="276" w:lineRule="auto"/>
      </w:pPr>
      <w:r>
        <w:t>A-Tika  B- Akut  C-Türksoy  D- Kızılay</w:t>
      </w:r>
    </w:p>
    <w:p w:rsidR="00B17606" w:rsidRDefault="00B17606" w:rsidP="00A11DAF">
      <w:pPr>
        <w:spacing w:after="200" w:line="276" w:lineRule="auto"/>
      </w:pPr>
    </w:p>
    <w:p w:rsidR="00B17606" w:rsidRDefault="00B17606" w:rsidP="00A11DAF">
      <w:pPr>
        <w:spacing w:after="200" w:line="276" w:lineRule="auto"/>
      </w:pPr>
    </w:p>
    <w:p w:rsidR="00B17606" w:rsidRDefault="00B17606" w:rsidP="00A11DAF">
      <w:pPr>
        <w:spacing w:after="200" w:line="276" w:lineRule="auto"/>
      </w:pPr>
    </w:p>
    <w:p w:rsidR="00B17606" w:rsidRDefault="00B17606" w:rsidP="00A11DAF">
      <w:pPr>
        <w:spacing w:after="200" w:line="276" w:lineRule="auto"/>
        <w:rPr>
          <w:b/>
          <w:bCs/>
          <w:u w:val="single"/>
        </w:rPr>
      </w:pPr>
      <w:r w:rsidRPr="005455D1">
        <w:rPr>
          <w:b/>
          <w:bCs/>
        </w:rPr>
        <w:t>13</w:t>
      </w:r>
      <w:r>
        <w:t xml:space="preserve">. Aşağıdaki başkent ülke eşleştirmelerinden hangisi </w:t>
      </w:r>
      <w:r w:rsidRPr="008532D6">
        <w:rPr>
          <w:b/>
          <w:bCs/>
          <w:u w:val="single"/>
        </w:rPr>
        <w:t>yanlıştır?</w:t>
      </w:r>
    </w:p>
    <w:p w:rsidR="00B17606" w:rsidRDefault="00B17606" w:rsidP="00A11DAF">
      <w:pPr>
        <w:spacing w:after="200" w:line="276" w:lineRule="auto"/>
      </w:pPr>
      <w:r>
        <w:t>A-Özbekistan = Taşkent</w:t>
      </w:r>
    </w:p>
    <w:p w:rsidR="00B17606" w:rsidRDefault="00B17606" w:rsidP="00A11DAF">
      <w:pPr>
        <w:spacing w:after="200" w:line="276" w:lineRule="auto"/>
      </w:pPr>
      <w:r>
        <w:t>B-Azerbaycan = Bakü</w:t>
      </w:r>
    </w:p>
    <w:p w:rsidR="00B17606" w:rsidRDefault="00B17606" w:rsidP="00A11DAF">
      <w:pPr>
        <w:spacing w:after="200" w:line="276" w:lineRule="auto"/>
      </w:pPr>
      <w:r>
        <w:t>C-Kazakistan = Astana</w:t>
      </w:r>
    </w:p>
    <w:p w:rsidR="00B17606" w:rsidRDefault="00B17606" w:rsidP="00A11DAF">
      <w:pPr>
        <w:spacing w:after="200" w:line="276" w:lineRule="auto"/>
      </w:pPr>
      <w:r>
        <w:t>D-K.K.T.C     = Bişkek</w:t>
      </w:r>
    </w:p>
    <w:p w:rsidR="00B17606" w:rsidRDefault="00B17606" w:rsidP="00A11DAF">
      <w:pPr>
        <w:spacing w:after="200" w:line="276" w:lineRule="auto"/>
        <w:rPr>
          <w:b/>
          <w:bCs/>
          <w:u w:val="single"/>
        </w:rPr>
      </w:pPr>
      <w:r w:rsidRPr="001F0AD6">
        <w:rPr>
          <w:b/>
          <w:bCs/>
        </w:rPr>
        <w:t>14</w:t>
      </w:r>
      <w:r>
        <w:t xml:space="preserve">. İnsan hakları ile ilgili aşağıdaki bilgilerden hangisi </w:t>
      </w:r>
      <w:r w:rsidRPr="00F15439">
        <w:rPr>
          <w:b/>
          <w:bCs/>
          <w:u w:val="single"/>
        </w:rPr>
        <w:t>yanlıştır?</w:t>
      </w:r>
    </w:p>
    <w:p w:rsidR="00B17606" w:rsidRDefault="00B17606" w:rsidP="001F0AD6">
      <w:pPr>
        <w:pStyle w:val="NoSpacing"/>
      </w:pPr>
      <w:r>
        <w:t>A- evrenseldir.</w:t>
      </w:r>
    </w:p>
    <w:p w:rsidR="00B17606" w:rsidRDefault="00B17606" w:rsidP="001F0AD6">
      <w:pPr>
        <w:pStyle w:val="NoSpacing"/>
      </w:pPr>
      <w:r>
        <w:t>B- Çalışma ile kazanılır</w:t>
      </w:r>
    </w:p>
    <w:p w:rsidR="00B17606" w:rsidRDefault="00B17606" w:rsidP="001F0AD6">
      <w:pPr>
        <w:pStyle w:val="NoSpacing"/>
      </w:pPr>
      <w:r>
        <w:t>C- Bütün insanların eşitliği ilkesini de içerir</w:t>
      </w:r>
    </w:p>
    <w:p w:rsidR="00B17606" w:rsidRDefault="00B17606" w:rsidP="001F0AD6">
      <w:pPr>
        <w:pStyle w:val="NoSpacing"/>
      </w:pPr>
      <w:r>
        <w:t>D-Başkasına devredilemez</w:t>
      </w:r>
    </w:p>
    <w:p w:rsidR="00B17606" w:rsidRPr="00F15439" w:rsidRDefault="00B17606" w:rsidP="001F0AD6">
      <w:pPr>
        <w:pStyle w:val="NoSpacing"/>
      </w:pPr>
    </w:p>
    <w:p w:rsidR="00B17606" w:rsidRPr="00B82EFE" w:rsidRDefault="00B17606" w:rsidP="00490C97">
      <w:pPr>
        <w:rPr>
          <w:b/>
          <w:bCs/>
        </w:rPr>
      </w:pPr>
      <w:r>
        <w:rPr>
          <w:b/>
          <w:bCs/>
        </w:rPr>
        <w:t>(joker soru)</w:t>
      </w:r>
    </w:p>
    <w:p w:rsidR="00B17606" w:rsidRDefault="00B17606" w:rsidP="009A03D7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Leke  tutmayan kumaş</w:t>
      </w:r>
    </w:p>
    <w:p w:rsidR="00B17606" w:rsidRDefault="00B17606" w:rsidP="009A03D7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Antibakteriyel  battaniye</w:t>
      </w:r>
    </w:p>
    <w:p w:rsidR="00B17606" w:rsidRDefault="00B17606" w:rsidP="009A03D7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Kendi kendini temizleyen boya</w:t>
      </w:r>
    </w:p>
    <w:p w:rsidR="00B17606" w:rsidRDefault="00B17606" w:rsidP="009A03D7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Defalarca kullanılan su topları</w:t>
      </w:r>
    </w:p>
    <w:p w:rsidR="00B17606" w:rsidRDefault="00B17606" w:rsidP="009A03D7">
      <w:pPr>
        <w:rPr>
          <w:b/>
          <w:bCs/>
        </w:rPr>
      </w:pPr>
      <w:r>
        <w:rPr>
          <w:b/>
          <w:bCs/>
        </w:rPr>
        <w:t>Yukarıda verilen yenilikler hangi alandaki ürünlerdir?</w:t>
      </w:r>
    </w:p>
    <w:p w:rsidR="00B17606" w:rsidRDefault="00B17606" w:rsidP="009A03D7">
      <w:pPr>
        <w:pStyle w:val="ListParagraph"/>
        <w:numPr>
          <w:ilvl w:val="0"/>
          <w:numId w:val="9"/>
        </w:numPr>
        <w:spacing w:after="200" w:line="276" w:lineRule="auto"/>
        <w:rPr>
          <w:b/>
          <w:bCs/>
        </w:rPr>
      </w:pPr>
      <w:r>
        <w:rPr>
          <w:b/>
          <w:bCs/>
        </w:rPr>
        <w:t>Makineleşme</w:t>
      </w:r>
    </w:p>
    <w:p w:rsidR="00B17606" w:rsidRDefault="00B17606" w:rsidP="009A03D7">
      <w:pPr>
        <w:pStyle w:val="ListParagraph"/>
        <w:numPr>
          <w:ilvl w:val="0"/>
          <w:numId w:val="9"/>
        </w:numPr>
        <w:spacing w:after="200" w:line="276" w:lineRule="auto"/>
        <w:rPr>
          <w:b/>
          <w:bCs/>
        </w:rPr>
      </w:pPr>
      <w:r>
        <w:rPr>
          <w:b/>
          <w:bCs/>
        </w:rPr>
        <w:t>Nanoteknoloji</w:t>
      </w:r>
    </w:p>
    <w:p w:rsidR="00B17606" w:rsidRDefault="00B17606" w:rsidP="009A03D7">
      <w:pPr>
        <w:pStyle w:val="ListParagraph"/>
        <w:numPr>
          <w:ilvl w:val="0"/>
          <w:numId w:val="9"/>
        </w:numPr>
        <w:spacing w:after="200" w:line="276" w:lineRule="auto"/>
        <w:rPr>
          <w:b/>
          <w:bCs/>
        </w:rPr>
      </w:pPr>
      <w:r>
        <w:rPr>
          <w:b/>
          <w:bCs/>
        </w:rPr>
        <w:t>İletişim Teknolojileri</w:t>
      </w:r>
    </w:p>
    <w:p w:rsidR="00B17606" w:rsidRDefault="00B17606" w:rsidP="009A03D7">
      <w:pPr>
        <w:pStyle w:val="ListParagraph"/>
        <w:numPr>
          <w:ilvl w:val="0"/>
          <w:numId w:val="9"/>
        </w:numPr>
        <w:spacing w:after="200" w:line="276" w:lineRule="auto"/>
        <w:rPr>
          <w:b/>
          <w:bCs/>
        </w:rPr>
      </w:pPr>
      <w:r>
        <w:rPr>
          <w:b/>
          <w:bCs/>
        </w:rPr>
        <w:t xml:space="preserve">Uzay  teknolojisi </w:t>
      </w:r>
    </w:p>
    <w:p w:rsidR="00B17606" w:rsidRDefault="00B17606" w:rsidP="005455D1">
      <w:pPr>
        <w:spacing w:after="200" w:line="276" w:lineRule="auto"/>
        <w:rPr>
          <w:b/>
          <w:bCs/>
        </w:rPr>
      </w:pPr>
    </w:p>
    <w:p w:rsidR="00B17606" w:rsidRDefault="00B17606" w:rsidP="005455D1">
      <w:pPr>
        <w:spacing w:after="200" w:line="276" w:lineRule="auto"/>
        <w:rPr>
          <w:b/>
          <w:bCs/>
        </w:rPr>
      </w:pPr>
      <w:r>
        <w:rPr>
          <w:b/>
          <w:bCs/>
        </w:rPr>
        <w:t>Boşluk doldurmalar ve doğru - yanlışlar 2’şer, çoktan seçmeli sorular 5’er puandır.</w:t>
      </w:r>
    </w:p>
    <w:p w:rsidR="00B17606" w:rsidRDefault="00B17606" w:rsidP="005455D1">
      <w:pPr>
        <w:spacing w:after="200" w:line="276" w:lineRule="auto"/>
        <w:rPr>
          <w:b/>
          <w:bCs/>
        </w:rPr>
      </w:pPr>
      <w:r>
        <w:rPr>
          <w:b/>
          <w:bCs/>
        </w:rPr>
        <w:t xml:space="preserve">Sınav süresi 40 dk’dır. Başarılar </w:t>
      </w:r>
      <w:r w:rsidRPr="005455D1">
        <w:rPr>
          <w:b/>
          <w:bCs/>
        </w:rPr>
        <w:sym w:font="Wingdings" w:char="F04A"/>
      </w:r>
      <w:r>
        <w:rPr>
          <w:b/>
          <w:bCs/>
        </w:rPr>
        <w:t xml:space="preserve"> </w:t>
      </w:r>
      <w:r w:rsidRPr="005455D1">
        <w:rPr>
          <w:b/>
          <w:bCs/>
        </w:rPr>
        <w:sym w:font="Wingdings" w:char="F04A"/>
      </w:r>
    </w:p>
    <w:p w:rsidR="00B17606" w:rsidRDefault="00B17606" w:rsidP="005455D1">
      <w:pPr>
        <w:spacing w:after="200" w:line="276" w:lineRule="auto"/>
        <w:rPr>
          <w:b/>
          <w:bCs/>
        </w:rPr>
      </w:pPr>
      <w:r>
        <w:rPr>
          <w:b/>
          <w:bCs/>
        </w:rPr>
        <w:t xml:space="preserve">              </w:t>
      </w:r>
    </w:p>
    <w:p w:rsidR="00B17606" w:rsidRPr="005455D1" w:rsidRDefault="00B17606" w:rsidP="005455D1">
      <w:pPr>
        <w:spacing w:after="200" w:line="276" w:lineRule="auto"/>
        <w:rPr>
          <w:b/>
          <w:bCs/>
        </w:rPr>
      </w:pPr>
      <w:r>
        <w:rPr>
          <w:b/>
          <w:bCs/>
        </w:rPr>
        <w:t xml:space="preserve">        Sosyal Bilgiler Öğretmeni</w:t>
      </w:r>
    </w:p>
    <w:p w:rsidR="00B17606" w:rsidRPr="00B82EFE" w:rsidRDefault="00B17606" w:rsidP="00A24EE2">
      <w:pPr>
        <w:rPr>
          <w:b/>
          <w:bCs/>
          <w:color w:val="000000"/>
        </w:rPr>
      </w:pPr>
    </w:p>
    <w:p w:rsidR="00B17606" w:rsidRPr="00B82EFE" w:rsidRDefault="00B17606" w:rsidP="00A24EE2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Default="00B17606"/>
    <w:p w:rsidR="00B17606" w:rsidRDefault="00B17606"/>
    <w:p w:rsidR="00B17606" w:rsidRDefault="00B17606" w:rsidP="00811DFD">
      <w:pPr>
        <w:rPr>
          <w:sz w:val="16"/>
          <w:szCs w:val="16"/>
        </w:rPr>
      </w:pPr>
      <w:r>
        <w:rPr>
          <w:noProof/>
        </w:rPr>
        <w:pict>
          <v:shape id="Metin Kutusu 2" o:spid="_x0000_s1027" type="#_x0000_t202" style="position:absolute;margin-left:-11.6pt;margin-top:-65.6pt;width:497.25pt;height:51pt;z-index:251659264;visibility:visible" strokeweight=".5pt">
            <v:textbox>
              <w:txbxContent>
                <w:p w:rsidR="00B17606" w:rsidRPr="005A2B06" w:rsidRDefault="00B17606" w:rsidP="00811DFD">
                  <w:pPr>
                    <w:rPr>
                      <w:b/>
                      <w:bCs/>
                    </w:rPr>
                  </w:pPr>
                </w:p>
                <w:p w:rsidR="00B17606" w:rsidRDefault="00B17606" w:rsidP="00811DF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2016-2017</w:t>
                  </w:r>
                  <w:r w:rsidRPr="005A2B06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…………………………..  </w:t>
                  </w:r>
                  <w:r w:rsidRPr="005A2B06">
                    <w:rPr>
                      <w:b/>
                      <w:bCs/>
                    </w:rPr>
                    <w:t>ORTAOKULU SOSYAL BİLGİLER 2. DÖNEM</w:t>
                  </w:r>
                </w:p>
                <w:p w:rsidR="00B17606" w:rsidRPr="005A2B06" w:rsidRDefault="00B17606" w:rsidP="00811DF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                                            </w:t>
                  </w:r>
                  <w:r w:rsidRPr="005A2B06">
                    <w:rPr>
                      <w:b/>
                      <w:bCs/>
                    </w:rPr>
                    <w:t xml:space="preserve"> 2. YAZILISI</w:t>
                  </w:r>
                </w:p>
              </w:txbxContent>
            </v:textbox>
          </v:shape>
        </w:pict>
      </w:r>
    </w:p>
    <w:p w:rsidR="00B17606" w:rsidRDefault="00B17606" w:rsidP="00811DFD">
      <w:pPr>
        <w:rPr>
          <w:sz w:val="16"/>
          <w:szCs w:val="16"/>
        </w:rPr>
      </w:pPr>
    </w:p>
    <w:p w:rsidR="00B17606" w:rsidRDefault="00B17606" w:rsidP="00811DFD">
      <w:pPr>
        <w:rPr>
          <w:sz w:val="16"/>
          <w:szCs w:val="16"/>
        </w:rPr>
      </w:pPr>
      <w:r>
        <w:rPr>
          <w:sz w:val="16"/>
          <w:szCs w:val="16"/>
        </w:rPr>
        <w:t>ADI – SOYADI :</w:t>
      </w:r>
    </w:p>
    <w:p w:rsidR="00B17606" w:rsidRDefault="00B17606" w:rsidP="00811DFD">
      <w:pPr>
        <w:rPr>
          <w:sz w:val="16"/>
          <w:szCs w:val="16"/>
        </w:rPr>
      </w:pPr>
      <w:r>
        <w:rPr>
          <w:sz w:val="16"/>
          <w:szCs w:val="16"/>
        </w:rPr>
        <w:t>NO:</w:t>
      </w:r>
    </w:p>
    <w:p w:rsidR="00B17606" w:rsidRDefault="00B17606" w:rsidP="00811DFD">
      <w:pPr>
        <w:rPr>
          <w:sz w:val="16"/>
          <w:szCs w:val="16"/>
        </w:rPr>
      </w:pPr>
    </w:p>
    <w:p w:rsidR="00B17606" w:rsidRPr="00B82EFE" w:rsidRDefault="00B17606" w:rsidP="00811DFD">
      <w:pPr>
        <w:rPr>
          <w:b/>
          <w:bCs/>
          <w:sz w:val="20"/>
          <w:szCs w:val="20"/>
        </w:rPr>
      </w:pPr>
      <w:r w:rsidRPr="00B82EFE">
        <w:rPr>
          <w:sz w:val="16"/>
          <w:szCs w:val="16"/>
        </w:rPr>
        <w:t>1.</w:t>
      </w:r>
      <w:r w:rsidRPr="00B82EFE">
        <w:rPr>
          <w:b/>
          <w:bCs/>
          <w:sz w:val="20"/>
          <w:szCs w:val="20"/>
        </w:rPr>
        <w:t xml:space="preserve"> Aşağıdaki boşluklara, verilen kelimelerden uygun olanı yazınız. </w:t>
      </w:r>
    </w:p>
    <w:p w:rsidR="00B17606" w:rsidRPr="00B82EFE" w:rsidRDefault="00B17606" w:rsidP="00811DFD">
      <w:pPr>
        <w:ind w:left="360"/>
        <w:rPr>
          <w:sz w:val="20"/>
          <w:szCs w:val="20"/>
        </w:rPr>
      </w:pPr>
    </w:p>
    <w:p w:rsidR="00B17606" w:rsidRPr="00B82EFE" w:rsidRDefault="00B17606" w:rsidP="00811DFD">
      <w:pPr>
        <w:ind w:left="360"/>
        <w:rPr>
          <w:sz w:val="20"/>
          <w:szCs w:val="20"/>
        </w:rPr>
      </w:pPr>
    </w:p>
    <w:p w:rsidR="00B17606" w:rsidRPr="00B82EFE" w:rsidRDefault="00B17606" w:rsidP="00811DFD">
      <w:pPr>
        <w:ind w:left="360"/>
        <w:rPr>
          <w:sz w:val="20"/>
          <w:szCs w:val="20"/>
        </w:rPr>
      </w:pPr>
      <w:r>
        <w:rPr>
          <w:sz w:val="20"/>
          <w:szCs w:val="20"/>
        </w:rPr>
        <w:t>YEŞİLAY</w:t>
      </w:r>
      <w:r w:rsidRPr="00B82EFE">
        <w:rPr>
          <w:sz w:val="20"/>
          <w:szCs w:val="20"/>
        </w:rPr>
        <w:t>, MEDENİ KANUN, VEDA HUTBESİ, YAŞAMA, KIZILAY, KURULTAY</w:t>
      </w:r>
    </w:p>
    <w:p w:rsidR="00B17606" w:rsidRPr="00B82EFE" w:rsidRDefault="00B17606" w:rsidP="00811DFD">
      <w:pPr>
        <w:ind w:left="1080"/>
        <w:rPr>
          <w:sz w:val="20"/>
          <w:szCs w:val="20"/>
        </w:rPr>
      </w:pPr>
    </w:p>
    <w:p w:rsidR="00B17606" w:rsidRPr="00B82EFE" w:rsidRDefault="00B17606" w:rsidP="00811DFD">
      <w:pPr>
        <w:rPr>
          <w:sz w:val="20"/>
          <w:szCs w:val="20"/>
        </w:rPr>
      </w:pPr>
    </w:p>
    <w:p w:rsidR="00B17606" w:rsidRPr="00DF3D4D" w:rsidRDefault="00B17606" w:rsidP="00811DFD">
      <w:pPr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 w:rsidRPr="00DF3D4D">
        <w:rPr>
          <w:sz w:val="20"/>
          <w:szCs w:val="20"/>
        </w:rPr>
        <w:t xml:space="preserve"> Hz Muhammed’in vefatından birkaç ay </w:t>
      </w:r>
      <w:r>
        <w:rPr>
          <w:sz w:val="20"/>
          <w:szCs w:val="20"/>
        </w:rPr>
        <w:t xml:space="preserve">önce yapmış olduğu konuşmaya </w:t>
      </w:r>
      <w:r w:rsidRPr="00811DFD">
        <w:rPr>
          <w:sz w:val="20"/>
          <w:szCs w:val="20"/>
        </w:rPr>
        <w:t xml:space="preserve"> </w:t>
      </w:r>
      <w:r w:rsidRPr="00671EEA">
        <w:rPr>
          <w:color w:val="FF0000"/>
          <w:sz w:val="20"/>
          <w:szCs w:val="20"/>
        </w:rPr>
        <w:t xml:space="preserve">VEDA HUTBESİ </w:t>
      </w:r>
      <w:r w:rsidRPr="00DF3D4D">
        <w:rPr>
          <w:sz w:val="20"/>
          <w:szCs w:val="20"/>
        </w:rPr>
        <w:t>denir.</w:t>
      </w:r>
    </w:p>
    <w:p w:rsidR="00B17606" w:rsidRPr="00B82EFE" w:rsidRDefault="00B17606" w:rsidP="00811DFD">
      <w:pPr>
        <w:numPr>
          <w:ilvl w:val="0"/>
          <w:numId w:val="1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Doğumla başlayıp en temel olmazsa olmaz</w:t>
      </w:r>
      <w:r>
        <w:rPr>
          <w:sz w:val="20"/>
          <w:szCs w:val="20"/>
        </w:rPr>
        <w:t xml:space="preserve"> haklarımızın en başında </w:t>
      </w:r>
      <w:r w:rsidRPr="00671EEA">
        <w:rPr>
          <w:color w:val="FF0000"/>
          <w:sz w:val="20"/>
          <w:szCs w:val="20"/>
        </w:rPr>
        <w:t>YAŞAMA</w:t>
      </w:r>
      <w:r w:rsidRPr="00B82EFE">
        <w:rPr>
          <w:sz w:val="20"/>
          <w:szCs w:val="20"/>
        </w:rPr>
        <w:t xml:space="preserve"> hakkı gelir.</w:t>
      </w:r>
    </w:p>
    <w:p w:rsidR="00B17606" w:rsidRPr="00B82EFE" w:rsidRDefault="00B17606" w:rsidP="00811DFD">
      <w:pPr>
        <w:numPr>
          <w:ilvl w:val="0"/>
          <w:numId w:val="1"/>
        </w:numPr>
        <w:tabs>
          <w:tab w:val="clear" w:pos="360"/>
          <w:tab w:val="left" w:pos="426"/>
        </w:tabs>
        <w:spacing w:line="276" w:lineRule="auto"/>
        <w:ind w:left="142" w:hanging="142"/>
        <w:rPr>
          <w:sz w:val="20"/>
          <w:szCs w:val="20"/>
        </w:rPr>
      </w:pPr>
      <w:r w:rsidRPr="00B82EFE">
        <w:rPr>
          <w:sz w:val="20"/>
          <w:szCs w:val="20"/>
        </w:rPr>
        <w:t>Kadınların günümüzde siyasal sosyal alandaki hakların</w:t>
      </w:r>
      <w:r>
        <w:rPr>
          <w:sz w:val="20"/>
          <w:szCs w:val="20"/>
        </w:rPr>
        <w:t xml:space="preserve">ı 1926 da ilan edilen </w:t>
      </w:r>
      <w:r w:rsidRPr="00671EEA">
        <w:rPr>
          <w:color w:val="FF0000"/>
          <w:sz w:val="20"/>
          <w:szCs w:val="20"/>
        </w:rPr>
        <w:t>MEDENİ KANUN</w:t>
      </w:r>
      <w:r w:rsidRPr="00B82EFE">
        <w:rPr>
          <w:sz w:val="20"/>
          <w:szCs w:val="20"/>
        </w:rPr>
        <w:t>la almışlardır.</w:t>
      </w:r>
    </w:p>
    <w:p w:rsidR="00B17606" w:rsidRPr="00B82EFE" w:rsidRDefault="00B17606" w:rsidP="00811DFD">
      <w:pPr>
        <w:numPr>
          <w:ilvl w:val="0"/>
          <w:numId w:val="1"/>
        </w:numPr>
        <w:tabs>
          <w:tab w:val="num" w:pos="284"/>
        </w:tabs>
        <w:spacing w:line="276" w:lineRule="auto"/>
        <w:ind w:left="426" w:hanging="426"/>
        <w:rPr>
          <w:sz w:val="20"/>
          <w:szCs w:val="20"/>
        </w:rPr>
      </w:pPr>
      <w:r w:rsidRPr="00B82EFE">
        <w:rPr>
          <w:sz w:val="20"/>
          <w:szCs w:val="20"/>
        </w:rPr>
        <w:t xml:space="preserve">   Orta Asya Türk devletlerinde önemli devlet işlerinin görüşülüp</w:t>
      </w:r>
      <w:r>
        <w:rPr>
          <w:sz w:val="20"/>
          <w:szCs w:val="20"/>
        </w:rPr>
        <w:t xml:space="preserve"> karara bağlandığı yere </w:t>
      </w:r>
      <w:r w:rsidRPr="00671EEA">
        <w:rPr>
          <w:color w:val="FF0000"/>
          <w:sz w:val="20"/>
          <w:szCs w:val="20"/>
        </w:rPr>
        <w:t>KURULTAY</w:t>
      </w:r>
      <w:r>
        <w:rPr>
          <w:sz w:val="20"/>
          <w:szCs w:val="20"/>
        </w:rPr>
        <w:t xml:space="preserve"> </w:t>
      </w:r>
      <w:r w:rsidRPr="00B82EFE">
        <w:rPr>
          <w:sz w:val="20"/>
          <w:szCs w:val="20"/>
        </w:rPr>
        <w:t>denir.</w:t>
      </w:r>
    </w:p>
    <w:p w:rsidR="00B17606" w:rsidRPr="00B82EFE" w:rsidRDefault="00B17606" w:rsidP="00811DFD">
      <w:pPr>
        <w:numPr>
          <w:ilvl w:val="0"/>
          <w:numId w:val="1"/>
        </w:numPr>
        <w:tabs>
          <w:tab w:val="num" w:pos="284"/>
        </w:tabs>
        <w:spacing w:line="276" w:lineRule="auto"/>
        <w:ind w:left="349" w:hanging="349"/>
        <w:rPr>
          <w:sz w:val="20"/>
          <w:szCs w:val="20"/>
        </w:rPr>
      </w:pPr>
      <w:r w:rsidRPr="00B82EFE">
        <w:rPr>
          <w:sz w:val="20"/>
          <w:szCs w:val="20"/>
        </w:rPr>
        <w:t>Deprem,sel,yangın vb doğal afetlerde halka yardım etme</w:t>
      </w:r>
      <w:r>
        <w:rPr>
          <w:sz w:val="20"/>
          <w:szCs w:val="20"/>
        </w:rPr>
        <w:t xml:space="preserve">k amacıyla kurulan kurum </w:t>
      </w:r>
      <w:r w:rsidRPr="00671EEA">
        <w:rPr>
          <w:color w:val="FF0000"/>
          <w:sz w:val="20"/>
          <w:szCs w:val="20"/>
        </w:rPr>
        <w:t>KIZILAY</w:t>
      </w:r>
      <w:r>
        <w:rPr>
          <w:sz w:val="20"/>
          <w:szCs w:val="20"/>
        </w:rPr>
        <w:t>’</w:t>
      </w:r>
      <w:r w:rsidRPr="00B82EFE">
        <w:rPr>
          <w:sz w:val="20"/>
          <w:szCs w:val="20"/>
        </w:rPr>
        <w:t>dır.</w:t>
      </w:r>
    </w:p>
    <w:p w:rsidR="00B17606" w:rsidRPr="00B82EFE" w:rsidRDefault="00B17606" w:rsidP="00811DFD">
      <w:pPr>
        <w:spacing w:line="276" w:lineRule="auto"/>
        <w:ind w:left="349"/>
        <w:rPr>
          <w:sz w:val="20"/>
          <w:szCs w:val="20"/>
        </w:rPr>
      </w:pPr>
    </w:p>
    <w:p w:rsidR="00B17606" w:rsidRPr="00B82EFE" w:rsidRDefault="00B17606" w:rsidP="00811DFD">
      <w:pPr>
        <w:pStyle w:val="ListParagraph"/>
        <w:ind w:left="360"/>
        <w:rPr>
          <w:b/>
          <w:bCs/>
          <w:sz w:val="20"/>
          <w:szCs w:val="20"/>
        </w:rPr>
      </w:pPr>
      <w:r w:rsidRPr="00B82EFE">
        <w:rPr>
          <w:b/>
          <w:bCs/>
          <w:sz w:val="22"/>
          <w:szCs w:val="22"/>
        </w:rPr>
        <w:t>2.</w:t>
      </w:r>
      <w:r w:rsidRPr="00B82EFE">
        <w:rPr>
          <w:b/>
          <w:bCs/>
          <w:sz w:val="20"/>
          <w:szCs w:val="20"/>
        </w:rPr>
        <w:t xml:space="preserve"> Aşağıda verilen cümlelerin başına doğru olanını </w:t>
      </w:r>
    </w:p>
    <w:p w:rsidR="00B17606" w:rsidRPr="00B82EFE" w:rsidRDefault="00B17606" w:rsidP="00811DFD">
      <w:pPr>
        <w:pStyle w:val="ListParagraph"/>
        <w:ind w:left="360"/>
        <w:rPr>
          <w:b/>
          <w:bCs/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   (D), yanlış olanını (Y) ile göstererek cevaplandırınız.</w:t>
      </w:r>
      <w:r w:rsidRPr="00B82EFE">
        <w:rPr>
          <w:b/>
          <w:bCs/>
          <w:sz w:val="18"/>
          <w:szCs w:val="18"/>
        </w:rPr>
        <w:t xml:space="preserve">              </w:t>
      </w:r>
    </w:p>
    <w:p w:rsidR="00B17606" w:rsidRPr="00B82EFE" w:rsidRDefault="00B17606" w:rsidP="00811DFD">
      <w:pPr>
        <w:pStyle w:val="ListParagraph"/>
        <w:ind w:left="360"/>
        <w:rPr>
          <w:color w:val="000000"/>
        </w:rPr>
      </w:pPr>
      <w:r w:rsidRPr="00B82EFE">
        <w:rPr>
          <w:b/>
          <w:bCs/>
          <w:sz w:val="18"/>
          <w:szCs w:val="18"/>
        </w:rPr>
        <w:t xml:space="preserve">a- </w:t>
      </w:r>
      <w:r w:rsidRPr="00B82EFE">
        <w:rPr>
          <w:b/>
          <w:bCs/>
          <w:sz w:val="20"/>
          <w:szCs w:val="20"/>
        </w:rPr>
        <w:t xml:space="preserve">( </w:t>
      </w:r>
      <w:r>
        <w:rPr>
          <w:b/>
          <w:bCs/>
          <w:color w:val="FF0000"/>
          <w:sz w:val="20"/>
          <w:szCs w:val="20"/>
        </w:rPr>
        <w:t>D</w:t>
      </w:r>
      <w:r w:rsidRPr="00B82EFE">
        <w:rPr>
          <w:b/>
          <w:bCs/>
          <w:sz w:val="20"/>
          <w:szCs w:val="20"/>
        </w:rPr>
        <w:t xml:space="preserve">  )</w:t>
      </w:r>
      <w:r w:rsidRPr="00B82EFE">
        <w:rPr>
          <w:sz w:val="20"/>
          <w:szCs w:val="20"/>
        </w:rPr>
        <w:t xml:space="preserve"> Uluslar arası spor, bilim, festival etkinlikleri toplumlar arasındaki kültürel ilişkileri geliştirir.</w:t>
      </w:r>
    </w:p>
    <w:p w:rsidR="00B17606" w:rsidRPr="00B82EFE" w:rsidRDefault="00B17606" w:rsidP="00811DFD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B82EFE">
        <w:rPr>
          <w:b/>
          <w:bCs/>
          <w:sz w:val="20"/>
          <w:szCs w:val="20"/>
        </w:rPr>
        <w:t>b-(</w:t>
      </w:r>
      <w:r w:rsidRPr="00671EEA">
        <w:rPr>
          <w:b/>
          <w:bCs/>
          <w:color w:val="FF0000"/>
          <w:sz w:val="20"/>
          <w:szCs w:val="20"/>
        </w:rPr>
        <w:t xml:space="preserve"> D  </w:t>
      </w:r>
      <w:r w:rsidRPr="00B82EFE">
        <w:rPr>
          <w:b/>
          <w:bCs/>
          <w:sz w:val="20"/>
          <w:szCs w:val="20"/>
        </w:rPr>
        <w:t>)</w:t>
      </w:r>
      <w:r w:rsidRPr="00B82EFE">
        <w:rPr>
          <w:sz w:val="20"/>
          <w:szCs w:val="20"/>
        </w:rPr>
        <w:t xml:space="preserve"> Dağlık alanlar nüfus yoğunluğunun az olduğu yerlerdir.</w:t>
      </w:r>
    </w:p>
    <w:p w:rsidR="00B17606" w:rsidRPr="00B82EFE" w:rsidRDefault="00B17606" w:rsidP="00811DFD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c-(  </w:t>
      </w:r>
      <w:r w:rsidRPr="00671EEA">
        <w:rPr>
          <w:b/>
          <w:bCs/>
          <w:color w:val="FF0000"/>
          <w:sz w:val="20"/>
          <w:szCs w:val="20"/>
        </w:rPr>
        <w:t xml:space="preserve">D </w:t>
      </w:r>
      <w:r w:rsidRPr="00B82EFE">
        <w:rPr>
          <w:b/>
          <w:bCs/>
          <w:sz w:val="20"/>
          <w:szCs w:val="20"/>
        </w:rPr>
        <w:t>)</w:t>
      </w:r>
      <w:r w:rsidRPr="00B82EFE">
        <w:rPr>
          <w:sz w:val="20"/>
          <w:szCs w:val="20"/>
        </w:rPr>
        <w:t xml:space="preserve"> Türkiye Cumhuriyeti demokratik, laik ve sosyal hukuk devletidir.</w:t>
      </w:r>
    </w:p>
    <w:p w:rsidR="00B17606" w:rsidRPr="00B82EFE" w:rsidRDefault="00B17606" w:rsidP="00811DFD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d-(  </w:t>
      </w:r>
      <w:r w:rsidRPr="00671EEA">
        <w:rPr>
          <w:b/>
          <w:bCs/>
          <w:color w:val="FF0000"/>
          <w:sz w:val="20"/>
          <w:szCs w:val="20"/>
        </w:rPr>
        <w:t>Y</w:t>
      </w:r>
      <w:r w:rsidRPr="00B82EFE">
        <w:rPr>
          <w:b/>
          <w:bCs/>
          <w:sz w:val="20"/>
          <w:szCs w:val="20"/>
        </w:rPr>
        <w:t xml:space="preserve"> )</w:t>
      </w:r>
      <w:r w:rsidRPr="00B82EFE">
        <w:rPr>
          <w:sz w:val="20"/>
          <w:szCs w:val="20"/>
        </w:rPr>
        <w:t xml:space="preserve"> Çöller, Kutuplar, bataklık alanlar, ormanlıklar insan nüfusunun fazla olduğu bölgelerdir.</w:t>
      </w:r>
    </w:p>
    <w:p w:rsidR="00B17606" w:rsidRPr="00B82EFE" w:rsidRDefault="00B17606" w:rsidP="00811DFD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>e-(</w:t>
      </w:r>
      <w:r w:rsidRPr="00671EEA">
        <w:rPr>
          <w:b/>
          <w:bCs/>
          <w:color w:val="FF0000"/>
          <w:sz w:val="20"/>
          <w:szCs w:val="20"/>
        </w:rPr>
        <w:t xml:space="preserve"> Y  </w:t>
      </w:r>
      <w:r w:rsidRPr="00B82EFE">
        <w:rPr>
          <w:b/>
          <w:bCs/>
          <w:sz w:val="20"/>
          <w:szCs w:val="20"/>
        </w:rPr>
        <w:t>)</w:t>
      </w:r>
      <w:r w:rsidRPr="00B82EFE">
        <w:rPr>
          <w:sz w:val="20"/>
          <w:szCs w:val="20"/>
        </w:rPr>
        <w:t xml:space="preserve"> Dünyanın her yerinde nüfus eşit miktarda dağılmıştır.</w:t>
      </w: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  <w:r w:rsidRPr="00B82EFE">
        <w:rPr>
          <w:b/>
          <w:bCs/>
          <w:sz w:val="20"/>
          <w:szCs w:val="20"/>
        </w:rPr>
        <w:t xml:space="preserve">f-( </w:t>
      </w:r>
      <w:r w:rsidRPr="00671EEA">
        <w:rPr>
          <w:b/>
          <w:bCs/>
          <w:color w:val="FF0000"/>
          <w:sz w:val="20"/>
          <w:szCs w:val="20"/>
        </w:rPr>
        <w:t>D</w:t>
      </w:r>
      <w:r w:rsidRPr="00B82EFE">
        <w:rPr>
          <w:b/>
          <w:bCs/>
          <w:sz w:val="20"/>
          <w:szCs w:val="20"/>
        </w:rPr>
        <w:t xml:space="preserve">  )</w:t>
      </w:r>
      <w:r w:rsidRPr="00B82EFE">
        <w:rPr>
          <w:sz w:val="20"/>
          <w:szCs w:val="20"/>
        </w:rPr>
        <w:t xml:space="preserve"> Çevremizde yaşanan olumsuz olaylara tepkimizi demokratik yollarla göstermeliyiz.</w:t>
      </w: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g-(  </w:t>
      </w:r>
      <w:r w:rsidRPr="00671EEA">
        <w:rPr>
          <w:b/>
          <w:bCs/>
          <w:color w:val="FF0000"/>
          <w:sz w:val="20"/>
          <w:szCs w:val="20"/>
        </w:rPr>
        <w:t>Y</w:t>
      </w:r>
      <w:r>
        <w:rPr>
          <w:b/>
          <w:bCs/>
          <w:sz w:val="20"/>
          <w:szCs w:val="20"/>
        </w:rPr>
        <w:t xml:space="preserve">) </w:t>
      </w:r>
      <w:r>
        <w:rPr>
          <w:sz w:val="20"/>
          <w:szCs w:val="20"/>
        </w:rPr>
        <w:t>Resmi dili Türkçe olan Türksoyun merkezi İstanbuldur.</w:t>
      </w: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h-( </w:t>
      </w:r>
      <w:r w:rsidRPr="00671EEA">
        <w:rPr>
          <w:b/>
          <w:bCs/>
          <w:color w:val="FF0000"/>
          <w:sz w:val="20"/>
          <w:szCs w:val="20"/>
        </w:rPr>
        <w:t xml:space="preserve">D </w:t>
      </w:r>
      <w:r>
        <w:rPr>
          <w:b/>
          <w:bCs/>
          <w:sz w:val="20"/>
          <w:szCs w:val="20"/>
        </w:rPr>
        <w:t xml:space="preserve">) </w:t>
      </w:r>
      <w:r>
        <w:rPr>
          <w:sz w:val="20"/>
          <w:szCs w:val="20"/>
        </w:rPr>
        <w:t>Osmanlı devletinin ilk anayasası Kanun-i Esasi’dir.</w:t>
      </w: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I-( </w:t>
      </w:r>
      <w:r w:rsidRPr="00671EEA">
        <w:rPr>
          <w:b/>
          <w:bCs/>
          <w:color w:val="FF0000"/>
          <w:sz w:val="20"/>
          <w:szCs w:val="20"/>
        </w:rPr>
        <w:t>D</w:t>
      </w:r>
      <w:r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Türkiyenin ilk kadın başbakanı Tansu Çiller’dir</w:t>
      </w:r>
    </w:p>
    <w:p w:rsidR="00B17606" w:rsidRPr="00C275EF" w:rsidRDefault="00B17606" w:rsidP="00811DFD">
      <w:pPr>
        <w:pStyle w:val="ListParagraph"/>
        <w:ind w:left="36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j-( </w:t>
      </w:r>
      <w:r w:rsidRPr="00671EEA">
        <w:rPr>
          <w:b/>
          <w:bCs/>
          <w:color w:val="FF0000"/>
          <w:sz w:val="20"/>
          <w:szCs w:val="20"/>
        </w:rPr>
        <w:t xml:space="preserve">D  </w:t>
      </w:r>
      <w:r>
        <w:rPr>
          <w:b/>
          <w:bCs/>
          <w:sz w:val="20"/>
          <w:szCs w:val="20"/>
        </w:rPr>
        <w:t>)</w:t>
      </w:r>
      <w:r w:rsidRPr="00C275EF">
        <w:rPr>
          <w:sz w:val="20"/>
          <w:szCs w:val="20"/>
        </w:rPr>
        <w:t>Toprak veya su altında kalmış olan eski topluluklara ait kalıntı ve eserleri kazı yaparak ortaya çıkaran bilim Arkeolojidir.</w:t>
      </w: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</w:p>
    <w:p w:rsidR="00B17606" w:rsidRDefault="00B17606" w:rsidP="00811DFD">
      <w:pPr>
        <w:pStyle w:val="ListParagraph"/>
        <w:ind w:left="360"/>
        <w:rPr>
          <w:sz w:val="20"/>
          <w:szCs w:val="20"/>
        </w:rPr>
      </w:pPr>
    </w:p>
    <w:p w:rsidR="00B17606" w:rsidRPr="00B82EFE" w:rsidRDefault="00B17606" w:rsidP="00811DFD">
      <w:pPr>
        <w:pStyle w:val="ListParagraph"/>
        <w:ind w:left="360"/>
        <w:rPr>
          <w:sz w:val="20"/>
          <w:szCs w:val="20"/>
        </w:rPr>
      </w:pPr>
    </w:p>
    <w:p w:rsidR="00B17606" w:rsidRPr="00B82EFE" w:rsidRDefault="00B17606" w:rsidP="00811DFD">
      <w:pPr>
        <w:pStyle w:val="ListParagraph"/>
        <w:ind w:left="360"/>
        <w:rPr>
          <w:b/>
          <w:bCs/>
          <w:sz w:val="20"/>
          <w:szCs w:val="20"/>
        </w:rPr>
      </w:pPr>
      <w:r w:rsidRPr="00B82EFE">
        <w:rPr>
          <w:sz w:val="22"/>
          <w:szCs w:val="22"/>
        </w:rPr>
        <w:t>3.</w:t>
      </w:r>
      <w:r w:rsidRPr="00B82EFE">
        <w:rPr>
          <w:b/>
          <w:bCs/>
          <w:sz w:val="18"/>
          <w:szCs w:val="18"/>
        </w:rPr>
        <w:t xml:space="preserve"> Ülkemizde toplumda kişiler arasında sorunlar ortaya çıktığında çözüm bulabilmek için mahkemeler açılmıştır. Bu durum ülkemizin hangi niteliği ile açıklanabilir?(5 puan)</w:t>
      </w:r>
    </w:p>
    <w:p w:rsidR="00B17606" w:rsidRPr="00B82EFE" w:rsidRDefault="00B17606" w:rsidP="00811DFD">
      <w:pPr>
        <w:pStyle w:val="ListParagraph"/>
        <w:ind w:left="360"/>
        <w:rPr>
          <w:sz w:val="18"/>
          <w:szCs w:val="18"/>
        </w:rPr>
      </w:pPr>
      <w:r w:rsidRPr="00B82EFE">
        <w:rPr>
          <w:b/>
          <w:bCs/>
          <w:sz w:val="18"/>
          <w:szCs w:val="18"/>
        </w:rPr>
        <w:t xml:space="preserve">A) </w:t>
      </w:r>
      <w:r w:rsidRPr="00B82EFE">
        <w:rPr>
          <w:sz w:val="18"/>
          <w:szCs w:val="18"/>
        </w:rPr>
        <w:t>Laik Devlet</w:t>
      </w:r>
      <w:r w:rsidRPr="00B82EFE">
        <w:t xml:space="preserve"> </w:t>
      </w:r>
      <w:r w:rsidRPr="00B82EFE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  </w:t>
      </w:r>
      <w:r w:rsidRPr="00B82EFE">
        <w:rPr>
          <w:b/>
          <w:bCs/>
          <w:sz w:val="18"/>
          <w:szCs w:val="18"/>
        </w:rPr>
        <w:t xml:space="preserve">C) </w:t>
      </w:r>
      <w:r w:rsidRPr="00B82EFE">
        <w:rPr>
          <w:sz w:val="18"/>
          <w:szCs w:val="18"/>
        </w:rPr>
        <w:t xml:space="preserve">Sosyal Devlet                           </w:t>
      </w:r>
      <w:r w:rsidRPr="00B82EFE">
        <w:rPr>
          <w:b/>
          <w:bCs/>
          <w:sz w:val="18"/>
          <w:szCs w:val="18"/>
        </w:rPr>
        <w:t xml:space="preserve">B) </w:t>
      </w:r>
      <w:r w:rsidRPr="00B82EFE">
        <w:rPr>
          <w:sz w:val="18"/>
          <w:szCs w:val="18"/>
        </w:rPr>
        <w:t>Demokrat</w:t>
      </w:r>
      <w:r>
        <w:rPr>
          <w:sz w:val="18"/>
          <w:szCs w:val="18"/>
        </w:rPr>
        <w:t xml:space="preserve">ik Devlet         </w:t>
      </w:r>
      <w:r w:rsidRPr="00B82EFE">
        <w:rPr>
          <w:sz w:val="18"/>
          <w:szCs w:val="18"/>
        </w:rPr>
        <w:t xml:space="preserve">  </w:t>
      </w:r>
      <w:r w:rsidRPr="00DA6FEC">
        <w:rPr>
          <w:b/>
          <w:bCs/>
          <w:color w:val="FF0000"/>
          <w:sz w:val="18"/>
          <w:szCs w:val="18"/>
        </w:rPr>
        <w:t xml:space="preserve">D) </w:t>
      </w:r>
      <w:r w:rsidRPr="00DA6FEC">
        <w:rPr>
          <w:color w:val="FF0000"/>
          <w:sz w:val="18"/>
          <w:szCs w:val="18"/>
        </w:rPr>
        <w:t>Hukuk Devleti</w:t>
      </w:r>
    </w:p>
    <w:p w:rsidR="00B17606" w:rsidRDefault="00B17606" w:rsidP="00811DFD">
      <w:pPr>
        <w:pStyle w:val="ListParagraph"/>
        <w:ind w:left="360"/>
        <w:rPr>
          <w:sz w:val="18"/>
          <w:szCs w:val="18"/>
        </w:rPr>
      </w:pPr>
    </w:p>
    <w:p w:rsidR="00B17606" w:rsidRDefault="00B17606" w:rsidP="00811DFD">
      <w:pPr>
        <w:pStyle w:val="ListParagraph"/>
        <w:ind w:left="360"/>
        <w:rPr>
          <w:sz w:val="18"/>
          <w:szCs w:val="18"/>
        </w:rPr>
      </w:pPr>
    </w:p>
    <w:p w:rsidR="00B17606" w:rsidRPr="00B82EFE" w:rsidRDefault="00B17606" w:rsidP="00811DFD">
      <w:pPr>
        <w:pStyle w:val="ListParagraph"/>
        <w:ind w:left="360"/>
        <w:rPr>
          <w:sz w:val="18"/>
          <w:szCs w:val="18"/>
        </w:rPr>
      </w:pPr>
    </w:p>
    <w:p w:rsidR="00B17606" w:rsidRPr="00B82EFE" w:rsidRDefault="00B17606" w:rsidP="00811DFD">
      <w:pPr>
        <w:pStyle w:val="ListParagraph"/>
        <w:ind w:left="360"/>
        <w:rPr>
          <w:b/>
          <w:bCs/>
          <w:i/>
          <w:iCs/>
          <w:sz w:val="18"/>
          <w:szCs w:val="18"/>
          <w:u w:val="single"/>
        </w:rPr>
      </w:pPr>
      <w:r w:rsidRPr="00B82EFE">
        <w:rPr>
          <w:sz w:val="22"/>
          <w:szCs w:val="22"/>
        </w:rPr>
        <w:t>4.</w:t>
      </w:r>
      <w:r w:rsidRPr="00B82EFE">
        <w:rPr>
          <w:b/>
          <w:bCs/>
          <w:sz w:val="18"/>
          <w:szCs w:val="18"/>
        </w:rPr>
        <w:t xml:space="preserve"> Aşağıdakilerden hangisi eşitlik, özgürlük, adalet düşüncesinin ve demokrasinin gelişmesine katkı sağlayan siyasal örnekler arasında </w:t>
      </w:r>
      <w:r w:rsidRPr="00B82EFE">
        <w:rPr>
          <w:b/>
          <w:bCs/>
          <w:sz w:val="18"/>
          <w:szCs w:val="18"/>
          <w:u w:val="single"/>
        </w:rPr>
        <w:t>yer almaz?</w:t>
      </w:r>
      <w:r w:rsidRPr="00B82EFE">
        <w:rPr>
          <w:b/>
          <w:bCs/>
          <w:sz w:val="18"/>
          <w:szCs w:val="18"/>
        </w:rPr>
        <w:t xml:space="preserve"> (5 puan)</w:t>
      </w:r>
    </w:p>
    <w:p w:rsidR="00B17606" w:rsidRPr="005A2B06" w:rsidRDefault="00B17606" w:rsidP="00811DFD">
      <w:pPr>
        <w:pStyle w:val="ListParagraph"/>
        <w:ind w:left="360"/>
        <w:rPr>
          <w:i/>
          <w:iCs/>
          <w:sz w:val="20"/>
          <w:szCs w:val="20"/>
        </w:rPr>
      </w:pPr>
      <w:r w:rsidRPr="00B82EFE">
        <w:rPr>
          <w:b/>
          <w:bCs/>
          <w:sz w:val="18"/>
          <w:szCs w:val="18"/>
        </w:rPr>
        <w:t>A)</w:t>
      </w:r>
      <w:r w:rsidRPr="00B82EFE">
        <w:rPr>
          <w:i/>
          <w:iCs/>
          <w:sz w:val="18"/>
          <w:szCs w:val="18"/>
        </w:rPr>
        <w:t xml:space="preserve"> </w:t>
      </w:r>
      <w:r w:rsidRPr="005A2B06">
        <w:rPr>
          <w:sz w:val="20"/>
          <w:szCs w:val="20"/>
        </w:rPr>
        <w:t xml:space="preserve">1215 Magna Carta Libertatum                                                                              </w:t>
      </w:r>
      <w:r w:rsidRPr="00DA6FEC">
        <w:rPr>
          <w:b/>
          <w:bCs/>
          <w:color w:val="FF0000"/>
          <w:sz w:val="20"/>
          <w:szCs w:val="20"/>
        </w:rPr>
        <w:t>B)</w:t>
      </w:r>
      <w:r w:rsidRPr="00DA6FEC">
        <w:rPr>
          <w:b/>
          <w:bCs/>
          <w:i/>
          <w:iCs/>
          <w:color w:val="FF0000"/>
          <w:sz w:val="20"/>
          <w:szCs w:val="20"/>
        </w:rPr>
        <w:t xml:space="preserve"> </w:t>
      </w:r>
      <w:r w:rsidRPr="00DA6FEC">
        <w:rPr>
          <w:color w:val="FF0000"/>
          <w:sz w:val="20"/>
          <w:szCs w:val="20"/>
        </w:rPr>
        <w:t>Göktürk kitabeleri</w:t>
      </w:r>
      <w:r w:rsidRPr="00DA6FEC">
        <w:rPr>
          <w:i/>
          <w:iCs/>
          <w:color w:val="FF0000"/>
          <w:sz w:val="20"/>
          <w:szCs w:val="20"/>
        </w:rPr>
        <w:t xml:space="preserve"> </w:t>
      </w:r>
    </w:p>
    <w:p w:rsidR="00B17606" w:rsidRPr="005A2B06" w:rsidRDefault="00B17606" w:rsidP="00811DFD">
      <w:pPr>
        <w:pStyle w:val="ListParagraph"/>
        <w:ind w:left="360"/>
        <w:rPr>
          <w:i/>
          <w:iCs/>
          <w:sz w:val="20"/>
          <w:szCs w:val="20"/>
        </w:rPr>
      </w:pPr>
      <w:r w:rsidRPr="005A2B06">
        <w:rPr>
          <w:b/>
          <w:bCs/>
          <w:sz w:val="20"/>
          <w:szCs w:val="20"/>
        </w:rPr>
        <w:t>C)</w:t>
      </w:r>
      <w:r w:rsidRPr="005A2B06">
        <w:rPr>
          <w:i/>
          <w:iCs/>
          <w:sz w:val="20"/>
          <w:szCs w:val="20"/>
        </w:rPr>
        <w:t xml:space="preserve"> </w:t>
      </w:r>
      <w:r w:rsidRPr="005A2B06">
        <w:rPr>
          <w:sz w:val="20"/>
          <w:szCs w:val="20"/>
        </w:rPr>
        <w:t>Fransız İnsan ve Yurttaş Hakları Bildirgesi</w:t>
      </w:r>
      <w:r w:rsidRPr="005A2B06">
        <w:rPr>
          <w:i/>
          <w:iCs/>
          <w:sz w:val="20"/>
          <w:szCs w:val="20"/>
        </w:rPr>
        <w:t xml:space="preserve">            </w:t>
      </w:r>
    </w:p>
    <w:p w:rsidR="00B17606" w:rsidRPr="005A2B06" w:rsidRDefault="00B17606" w:rsidP="00811DFD">
      <w:pPr>
        <w:pStyle w:val="ListParagraph"/>
        <w:ind w:left="360"/>
        <w:rPr>
          <w:i/>
          <w:iCs/>
          <w:sz w:val="20"/>
          <w:szCs w:val="20"/>
        </w:rPr>
      </w:pPr>
      <w:r w:rsidRPr="005A2B06">
        <w:rPr>
          <w:b/>
          <w:bCs/>
          <w:sz w:val="20"/>
          <w:szCs w:val="20"/>
        </w:rPr>
        <w:t>D)</w:t>
      </w:r>
      <w:r w:rsidRPr="005A2B06">
        <w:rPr>
          <w:i/>
          <w:iCs/>
          <w:sz w:val="20"/>
          <w:szCs w:val="20"/>
        </w:rPr>
        <w:t xml:space="preserve"> </w:t>
      </w:r>
      <w:r w:rsidRPr="005A2B06">
        <w:rPr>
          <w:sz w:val="20"/>
          <w:szCs w:val="20"/>
        </w:rPr>
        <w:t>BM İnsan Hakları Evrensel Bildirgesi</w:t>
      </w:r>
      <w:r w:rsidRPr="005A2B06">
        <w:rPr>
          <w:i/>
          <w:iCs/>
          <w:sz w:val="20"/>
          <w:szCs w:val="20"/>
        </w:rPr>
        <w:t xml:space="preserve">    </w:t>
      </w:r>
    </w:p>
    <w:p w:rsidR="00B17606" w:rsidRPr="00B82EFE" w:rsidRDefault="00B17606" w:rsidP="00811DFD">
      <w:pPr>
        <w:rPr>
          <w:i/>
          <w:iCs/>
          <w:sz w:val="18"/>
          <w:szCs w:val="18"/>
        </w:rPr>
      </w:pPr>
    </w:p>
    <w:p w:rsidR="00B17606" w:rsidRPr="00B82EFE" w:rsidRDefault="00B17606" w:rsidP="00811DFD">
      <w:pPr>
        <w:rPr>
          <w:sz w:val="20"/>
          <w:szCs w:val="20"/>
        </w:rPr>
      </w:pPr>
      <w:r w:rsidRPr="00B82EFE">
        <w:rPr>
          <w:sz w:val="20"/>
          <w:szCs w:val="20"/>
        </w:rPr>
        <w:t>Hakimiyetin tek kişinin elinde toplanmasına …………………denir.</w:t>
      </w:r>
    </w:p>
    <w:p w:rsidR="00B17606" w:rsidRPr="00B82EFE" w:rsidRDefault="00B17606" w:rsidP="00811DFD">
      <w:pPr>
        <w:rPr>
          <w:sz w:val="20"/>
          <w:szCs w:val="20"/>
        </w:rPr>
      </w:pPr>
      <w:r w:rsidRPr="00B82EFE">
        <w:rPr>
          <w:sz w:val="20"/>
          <w:szCs w:val="20"/>
        </w:rPr>
        <w:t>Dini hükümlere dayalı yönetim biçimine ………………..……denir.</w:t>
      </w:r>
    </w:p>
    <w:p w:rsidR="00B17606" w:rsidRPr="00B82EFE" w:rsidRDefault="00B17606" w:rsidP="00811DFD">
      <w:pPr>
        <w:rPr>
          <w:sz w:val="20"/>
          <w:szCs w:val="20"/>
        </w:rPr>
      </w:pPr>
      <w:r w:rsidRPr="00B82EFE">
        <w:rPr>
          <w:sz w:val="20"/>
          <w:szCs w:val="20"/>
        </w:rPr>
        <w:t>Halkın kendi kendini yönetmesine …………………..…………..denir.</w:t>
      </w:r>
    </w:p>
    <w:p w:rsidR="00B17606" w:rsidRPr="00B82EFE" w:rsidRDefault="00B17606" w:rsidP="00811DFD">
      <w:pPr>
        <w:jc w:val="both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 xml:space="preserve">5.Aşağıdakilerden hangisi tanımlarda verilen boşluklara gelebilecek bir yönetim şekli </w:t>
      </w:r>
      <w:r w:rsidRPr="00DA6FEC">
        <w:rPr>
          <w:b/>
          <w:bCs/>
          <w:sz w:val="18"/>
          <w:szCs w:val="18"/>
          <w:u w:val="single"/>
        </w:rPr>
        <w:t>değildir?</w:t>
      </w:r>
      <w:r w:rsidRPr="00B82EFE">
        <w:rPr>
          <w:b/>
          <w:bCs/>
          <w:sz w:val="18"/>
          <w:szCs w:val="18"/>
        </w:rPr>
        <w:t xml:space="preserve"> (5 puan)</w:t>
      </w:r>
    </w:p>
    <w:p w:rsidR="00B17606" w:rsidRPr="00B82EFE" w:rsidRDefault="00B17606" w:rsidP="00811DFD">
      <w:pPr>
        <w:jc w:val="both"/>
        <w:rPr>
          <w:sz w:val="18"/>
          <w:szCs w:val="18"/>
        </w:rPr>
      </w:pPr>
      <w:r w:rsidRPr="00B82EFE">
        <w:rPr>
          <w:b/>
          <w:bCs/>
          <w:sz w:val="20"/>
          <w:szCs w:val="20"/>
        </w:rPr>
        <w:t>A)</w:t>
      </w:r>
      <w:r w:rsidRPr="00B82EFE">
        <w:rPr>
          <w:sz w:val="18"/>
          <w:szCs w:val="18"/>
        </w:rPr>
        <w:t>Teokrasi</w:t>
      </w:r>
      <w:r w:rsidRPr="00B82EFE">
        <w:rPr>
          <w:sz w:val="20"/>
          <w:szCs w:val="20"/>
        </w:rPr>
        <w:tab/>
      </w:r>
      <w:r w:rsidRPr="00B82EFE">
        <w:rPr>
          <w:b/>
          <w:bCs/>
          <w:sz w:val="20"/>
          <w:szCs w:val="20"/>
        </w:rPr>
        <w:t xml:space="preserve">B) </w:t>
      </w:r>
      <w:r w:rsidRPr="00B82EFE">
        <w:rPr>
          <w:sz w:val="18"/>
          <w:szCs w:val="18"/>
        </w:rPr>
        <w:t xml:space="preserve">Monarşi    </w:t>
      </w:r>
    </w:p>
    <w:p w:rsidR="00B17606" w:rsidRPr="00B82EFE" w:rsidRDefault="00B17606" w:rsidP="00811DFD">
      <w:pPr>
        <w:jc w:val="both"/>
        <w:rPr>
          <w:sz w:val="20"/>
          <w:szCs w:val="20"/>
        </w:rPr>
      </w:pPr>
      <w:r w:rsidRPr="00E559AF">
        <w:rPr>
          <w:b/>
          <w:bCs/>
          <w:color w:val="FF0000"/>
          <w:sz w:val="20"/>
          <w:szCs w:val="20"/>
        </w:rPr>
        <w:t>C)</w:t>
      </w:r>
      <w:r w:rsidRPr="00E559AF">
        <w:rPr>
          <w:color w:val="FF0000"/>
          <w:sz w:val="18"/>
          <w:szCs w:val="18"/>
        </w:rPr>
        <w:t xml:space="preserve">Meşrutiyet         </w:t>
      </w:r>
      <w:r w:rsidRPr="00B82EFE">
        <w:rPr>
          <w:b/>
          <w:bCs/>
          <w:sz w:val="20"/>
          <w:szCs w:val="20"/>
        </w:rPr>
        <w:t>D)</w:t>
      </w:r>
      <w:r w:rsidRPr="00B82EFE">
        <w:rPr>
          <w:sz w:val="18"/>
          <w:szCs w:val="18"/>
        </w:rPr>
        <w:t>Demokrasi</w:t>
      </w:r>
    </w:p>
    <w:p w:rsidR="00B17606" w:rsidRPr="00B82EFE" w:rsidRDefault="00B17606" w:rsidP="00811DFD">
      <w:pPr>
        <w:rPr>
          <w:i/>
          <w:iCs/>
          <w:sz w:val="18"/>
          <w:szCs w:val="18"/>
        </w:rPr>
      </w:pPr>
    </w:p>
    <w:p w:rsidR="00B17606" w:rsidRPr="00B82EFE" w:rsidRDefault="00B17606" w:rsidP="00811DFD">
      <w:pPr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>6. Hz. Muhammed, İslamiyet’i yaymaya çalışırken  kişilerin birbirine  üstünlüğü  olmadığını belirtmiş, kız çocuklarına değer verilmemesine karşı çıkmıştır.</w:t>
      </w:r>
    </w:p>
    <w:p w:rsidR="00B17606" w:rsidRPr="00B82EFE" w:rsidRDefault="00B17606" w:rsidP="00811DFD">
      <w:pPr>
        <w:ind w:left="720"/>
        <w:rPr>
          <w:b/>
          <w:bCs/>
          <w:sz w:val="18"/>
          <w:szCs w:val="18"/>
        </w:rPr>
      </w:pPr>
      <w:r w:rsidRPr="00B82EFE">
        <w:rPr>
          <w:b/>
          <w:bCs/>
          <w:sz w:val="18"/>
          <w:szCs w:val="18"/>
        </w:rPr>
        <w:t>Buna göre Hz Muhammed’in öncelikle aşağıdaki anlayışlardan  hangisinin yayılmasını istediği söylenebilir?</w:t>
      </w:r>
    </w:p>
    <w:p w:rsidR="00B17606" w:rsidRPr="00B82EFE" w:rsidRDefault="00B17606" w:rsidP="00E559AF">
      <w:pPr>
        <w:pStyle w:val="ListeParagraf1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</w:t>
      </w:r>
      <w:r w:rsidRPr="00B82EFE">
        <w:rPr>
          <w:rFonts w:ascii="Times New Roman" w:hAnsi="Times New Roman" w:cs="Times New Roman"/>
          <w:sz w:val="18"/>
          <w:szCs w:val="18"/>
        </w:rPr>
        <w:t xml:space="preserve">Adalet </w:t>
      </w:r>
    </w:p>
    <w:p w:rsidR="00B17606" w:rsidRPr="00B82EFE" w:rsidRDefault="00B17606" w:rsidP="00E559AF">
      <w:pPr>
        <w:pStyle w:val="ListeParagraf1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</w:t>
      </w:r>
      <w:r w:rsidRPr="00B82EFE">
        <w:rPr>
          <w:rFonts w:ascii="Times New Roman" w:hAnsi="Times New Roman" w:cs="Times New Roman"/>
          <w:sz w:val="18"/>
          <w:szCs w:val="18"/>
        </w:rPr>
        <w:t>Milli kültür</w:t>
      </w:r>
    </w:p>
    <w:p w:rsidR="00B17606" w:rsidRPr="00E559AF" w:rsidRDefault="00B17606" w:rsidP="00E559AF">
      <w:pPr>
        <w:pStyle w:val="ListeParagraf1"/>
        <w:ind w:left="0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 xml:space="preserve">        C)</w:t>
      </w:r>
      <w:r w:rsidRPr="00E559AF">
        <w:rPr>
          <w:rFonts w:ascii="Times New Roman" w:hAnsi="Times New Roman" w:cs="Times New Roman"/>
          <w:color w:val="FF0000"/>
          <w:sz w:val="18"/>
          <w:szCs w:val="18"/>
        </w:rPr>
        <w:t>Eşitlik</w:t>
      </w:r>
    </w:p>
    <w:p w:rsidR="00B17606" w:rsidRPr="00B82EFE" w:rsidRDefault="00B17606" w:rsidP="00E559AF">
      <w:pPr>
        <w:pStyle w:val="ListeParagraf1"/>
        <w:ind w:lef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D)</w:t>
      </w:r>
      <w:r w:rsidRPr="00B82EFE">
        <w:rPr>
          <w:rFonts w:ascii="Times New Roman" w:hAnsi="Times New Roman" w:cs="Times New Roman"/>
          <w:sz w:val="18"/>
          <w:szCs w:val="18"/>
        </w:rPr>
        <w:t>Demokrasi</w:t>
      </w:r>
    </w:p>
    <w:p w:rsidR="00B17606" w:rsidRPr="00B82EFE" w:rsidRDefault="00B17606" w:rsidP="00811DFD">
      <w:pPr>
        <w:rPr>
          <w:b/>
          <w:bCs/>
          <w:sz w:val="18"/>
          <w:szCs w:val="18"/>
        </w:rPr>
      </w:pPr>
      <w:r w:rsidRPr="005A2B06">
        <w:rPr>
          <w:b/>
          <w:bCs/>
        </w:rPr>
        <w:t>7.</w:t>
      </w:r>
      <w:r w:rsidRPr="00B82EFE">
        <w:rPr>
          <w:b/>
          <w:bCs/>
        </w:rPr>
        <w:t xml:space="preserve"> </w:t>
      </w:r>
      <w:r w:rsidRPr="005A2B06">
        <w:rPr>
          <w:sz w:val="20"/>
          <w:szCs w:val="20"/>
        </w:rPr>
        <w:t>Bizans İmparatorluğu ile Türkler arasında        5. Yüzyıldan itibaren savaşlar ve antlaşmalar yapılmıştır.</w:t>
      </w:r>
    </w:p>
    <w:p w:rsidR="00B17606" w:rsidRPr="00B82EFE" w:rsidRDefault="00B17606" w:rsidP="00811DFD">
      <w:pPr>
        <w:rPr>
          <w:b/>
          <w:bCs/>
        </w:rPr>
      </w:pPr>
      <w:r w:rsidRPr="00B82EFE">
        <w:rPr>
          <w:b/>
          <w:bCs/>
          <w:sz w:val="18"/>
          <w:szCs w:val="18"/>
        </w:rPr>
        <w:t>Yukarıda verilen olay, aşağıdaki bilim dallarından hangisinin ilgi alanına girmektedir?</w:t>
      </w:r>
    </w:p>
    <w:p w:rsidR="00B17606" w:rsidRPr="00B82EFE" w:rsidRDefault="00B17606" w:rsidP="00811DFD">
      <w:pPr>
        <w:rPr>
          <w:b/>
          <w:bCs/>
        </w:rPr>
      </w:pPr>
    </w:p>
    <w:p w:rsidR="00B17606" w:rsidRPr="00B82EFE" w:rsidRDefault="00B17606" w:rsidP="00845401">
      <w:pPr>
        <w:pStyle w:val="ListeParagraf1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</w:t>
      </w:r>
      <w:r w:rsidRPr="00B82EFE">
        <w:rPr>
          <w:rFonts w:ascii="Times New Roman" w:hAnsi="Times New Roman" w:cs="Times New Roman"/>
          <w:sz w:val="18"/>
          <w:szCs w:val="18"/>
        </w:rPr>
        <w:t>Coğrafya</w:t>
      </w:r>
    </w:p>
    <w:p w:rsidR="00B17606" w:rsidRPr="00B82EFE" w:rsidRDefault="00B17606" w:rsidP="00845401">
      <w:pPr>
        <w:pStyle w:val="ListeParagraf1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B)</w:t>
      </w:r>
      <w:r w:rsidRPr="00B82EFE">
        <w:rPr>
          <w:rFonts w:ascii="Times New Roman" w:hAnsi="Times New Roman" w:cs="Times New Roman"/>
          <w:sz w:val="18"/>
          <w:szCs w:val="18"/>
        </w:rPr>
        <w:t>Sosyoloji</w:t>
      </w:r>
    </w:p>
    <w:p w:rsidR="00B17606" w:rsidRPr="00523024" w:rsidRDefault="00B17606" w:rsidP="00845401">
      <w:pPr>
        <w:pStyle w:val="ListeParagraf1"/>
        <w:ind w:left="360"/>
        <w:rPr>
          <w:rFonts w:ascii="Times New Roman" w:hAnsi="Times New Roman" w:cs="Times New Roman"/>
          <w:color w:val="FF0000"/>
          <w:sz w:val="18"/>
          <w:szCs w:val="18"/>
        </w:rPr>
      </w:pPr>
      <w:r w:rsidRPr="00523024">
        <w:rPr>
          <w:rFonts w:ascii="Times New Roman" w:hAnsi="Times New Roman" w:cs="Times New Roman"/>
          <w:color w:val="FF0000"/>
          <w:sz w:val="18"/>
          <w:szCs w:val="18"/>
        </w:rPr>
        <w:t>C)Tarih</w:t>
      </w:r>
    </w:p>
    <w:p w:rsidR="00B17606" w:rsidRPr="00B82EFE" w:rsidRDefault="00B17606" w:rsidP="00845401">
      <w:pPr>
        <w:pStyle w:val="ListeParagraf1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D)</w:t>
      </w:r>
      <w:r w:rsidRPr="00B82EFE">
        <w:rPr>
          <w:rFonts w:ascii="Times New Roman" w:hAnsi="Times New Roman" w:cs="Times New Roman"/>
          <w:sz w:val="18"/>
          <w:szCs w:val="18"/>
        </w:rPr>
        <w:t>Hukuk</w:t>
      </w:r>
    </w:p>
    <w:p w:rsidR="00B17606" w:rsidRDefault="00B17606" w:rsidP="00811DFD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Default="00B17606" w:rsidP="00811DFD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Default="00B17606" w:rsidP="00811DFD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Default="00B17606" w:rsidP="00811DFD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Pr="00B82EFE" w:rsidRDefault="00B17606" w:rsidP="00811DFD">
      <w:pPr>
        <w:pStyle w:val="ListeParagraf1"/>
        <w:rPr>
          <w:rFonts w:ascii="Times New Roman" w:hAnsi="Times New Roman" w:cs="Times New Roman"/>
          <w:sz w:val="18"/>
          <w:szCs w:val="18"/>
        </w:rPr>
      </w:pPr>
    </w:p>
    <w:p w:rsidR="00B17606" w:rsidRPr="00674005" w:rsidRDefault="00B17606" w:rsidP="00811DFD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İREM</w:t>
      </w:r>
      <w:r w:rsidRPr="00674005">
        <w:rPr>
          <w:color w:val="000000"/>
          <w:sz w:val="20"/>
          <w:szCs w:val="20"/>
        </w:rPr>
        <w:t xml:space="preserve"> : İnsanın doğuştan sahip olduğu  temel haklardan biridir.</w:t>
      </w:r>
    </w:p>
    <w:p w:rsidR="00B17606" w:rsidRPr="00674005" w:rsidRDefault="00B17606" w:rsidP="00811DFD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HAKAN </w:t>
      </w:r>
      <w:r w:rsidRPr="00674005">
        <w:rPr>
          <w:color w:val="000000"/>
          <w:sz w:val="20"/>
          <w:szCs w:val="20"/>
        </w:rPr>
        <w:t>: Bireyin başkalarına zarar vermeden her şeyi yapabilmesidir.</w:t>
      </w:r>
    </w:p>
    <w:p w:rsidR="00B17606" w:rsidRPr="00674005" w:rsidRDefault="00B17606" w:rsidP="00811DFD">
      <w:pPr>
        <w:rPr>
          <w:color w:val="000000"/>
          <w:sz w:val="20"/>
          <w:szCs w:val="20"/>
        </w:rPr>
      </w:pPr>
    </w:p>
    <w:p w:rsidR="00B17606" w:rsidRPr="00674005" w:rsidRDefault="00B17606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</w:t>
      </w:r>
      <w:r w:rsidRPr="00674005">
        <w:rPr>
          <w:b/>
          <w:bCs/>
          <w:color w:val="000000"/>
        </w:rPr>
        <w:t>8.</w:t>
      </w:r>
      <w:r w:rsidRPr="00674005">
        <w:rPr>
          <w:color w:val="000000"/>
          <w:sz w:val="20"/>
          <w:szCs w:val="20"/>
        </w:rPr>
        <w:t xml:space="preserve"> Öğrenciler hangi kavram hakkında konuşmaktadırlar?</w:t>
      </w:r>
    </w:p>
    <w:p w:rsidR="00B17606" w:rsidRPr="00674005" w:rsidRDefault="00B17606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</w:t>
      </w:r>
      <w:r w:rsidRPr="00523024">
        <w:rPr>
          <w:color w:val="FF0000"/>
          <w:sz w:val="20"/>
          <w:szCs w:val="20"/>
        </w:rPr>
        <w:t xml:space="preserve">A-Özgürlük          </w:t>
      </w:r>
      <w:r w:rsidRPr="00674005">
        <w:rPr>
          <w:color w:val="000000"/>
          <w:sz w:val="20"/>
          <w:szCs w:val="20"/>
        </w:rPr>
        <w:t xml:space="preserve">B- Eşitlik     </w:t>
      </w:r>
    </w:p>
    <w:p w:rsidR="00B17606" w:rsidRPr="00674005" w:rsidRDefault="00B17606" w:rsidP="00811DFD">
      <w:pPr>
        <w:rPr>
          <w:color w:val="000000"/>
          <w:sz w:val="20"/>
          <w:szCs w:val="20"/>
        </w:rPr>
      </w:pPr>
      <w:r w:rsidRPr="00674005">
        <w:rPr>
          <w:color w:val="000000"/>
          <w:sz w:val="20"/>
          <w:szCs w:val="20"/>
        </w:rPr>
        <w:t xml:space="preserve"> C- Katılımcılık     D-Milli Egemenlik</w:t>
      </w:r>
    </w:p>
    <w:p w:rsidR="00B17606" w:rsidRPr="00B82EFE" w:rsidRDefault="00B17606" w:rsidP="00811DFD">
      <w:pPr>
        <w:rPr>
          <w:b/>
          <w:bCs/>
          <w:color w:val="000000"/>
          <w:sz w:val="20"/>
          <w:szCs w:val="20"/>
        </w:rPr>
      </w:pPr>
    </w:p>
    <w:p w:rsidR="00B17606" w:rsidRPr="00B82EFE" w:rsidRDefault="00B17606" w:rsidP="00811DFD">
      <w:pPr>
        <w:rPr>
          <w:b/>
          <w:bCs/>
          <w:sz w:val="20"/>
          <w:szCs w:val="20"/>
          <w:u w:val="single"/>
        </w:rPr>
      </w:pPr>
      <w:r w:rsidRPr="00B82EFE">
        <w:rPr>
          <w:b/>
          <w:bCs/>
          <w:sz w:val="20"/>
          <w:szCs w:val="20"/>
        </w:rPr>
        <w:t xml:space="preserve">9.Türkiye’nin  ihraç( Dışsatım)   ürünler  arasında,  aşağıdakilerden    hangisinin   önemli   bir   </w:t>
      </w:r>
      <w:r w:rsidRPr="00B82EFE">
        <w:rPr>
          <w:b/>
          <w:bCs/>
          <w:sz w:val="20"/>
          <w:szCs w:val="20"/>
          <w:u w:val="single"/>
        </w:rPr>
        <w:t>payı  yoktur?</w:t>
      </w:r>
    </w:p>
    <w:p w:rsidR="00B17606" w:rsidRPr="00523024" w:rsidRDefault="00B17606" w:rsidP="00523024">
      <w:pPr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A)</w:t>
      </w:r>
      <w:r w:rsidRPr="00523024">
        <w:rPr>
          <w:b/>
          <w:bCs/>
          <w:sz w:val="20"/>
          <w:szCs w:val="20"/>
        </w:rPr>
        <w:t xml:space="preserve">Otomobil   </w:t>
      </w:r>
    </w:p>
    <w:p w:rsidR="00B17606" w:rsidRPr="00523024" w:rsidRDefault="00B17606" w:rsidP="00523024">
      <w:pPr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B)</w:t>
      </w:r>
      <w:r w:rsidRPr="00523024">
        <w:rPr>
          <w:b/>
          <w:bCs/>
          <w:sz w:val="20"/>
          <w:szCs w:val="20"/>
        </w:rPr>
        <w:t>Tarım  ürünleri</w:t>
      </w:r>
    </w:p>
    <w:p w:rsidR="00B17606" w:rsidRPr="00523024" w:rsidRDefault="00B17606" w:rsidP="00523024">
      <w:pPr>
        <w:ind w:left="360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C)</w:t>
      </w:r>
      <w:r w:rsidRPr="00523024">
        <w:rPr>
          <w:b/>
          <w:bCs/>
          <w:color w:val="FF0000"/>
          <w:sz w:val="20"/>
          <w:szCs w:val="20"/>
        </w:rPr>
        <w:t>Petrol  ve doğal  gaz</w:t>
      </w:r>
    </w:p>
    <w:p w:rsidR="00B17606" w:rsidRPr="00523024" w:rsidRDefault="00B17606" w:rsidP="00523024">
      <w:pPr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D)</w:t>
      </w:r>
      <w:r w:rsidRPr="00523024">
        <w:rPr>
          <w:b/>
          <w:bCs/>
          <w:sz w:val="20"/>
          <w:szCs w:val="20"/>
        </w:rPr>
        <w:t xml:space="preserve">Elektrikli ev  aletleri </w:t>
      </w:r>
    </w:p>
    <w:p w:rsidR="00B17606" w:rsidRPr="00B82EFE" w:rsidRDefault="00B17606" w:rsidP="00811DFD">
      <w:pPr>
        <w:pStyle w:val="ListParagraph"/>
        <w:rPr>
          <w:b/>
          <w:bCs/>
          <w:sz w:val="20"/>
          <w:szCs w:val="20"/>
        </w:rPr>
      </w:pPr>
    </w:p>
    <w:p w:rsidR="00B17606" w:rsidRPr="00B82EFE" w:rsidRDefault="00B17606" w:rsidP="00811DFD">
      <w:pPr>
        <w:rPr>
          <w:b/>
          <w:bCs/>
          <w:sz w:val="20"/>
          <w:szCs w:val="20"/>
        </w:rPr>
      </w:pPr>
      <w:r w:rsidRPr="00B82EFE">
        <w:rPr>
          <w:b/>
          <w:bCs/>
        </w:rPr>
        <w:t>10.</w:t>
      </w:r>
      <w:r w:rsidRPr="00B82EFE">
        <w:rPr>
          <w:b/>
          <w:bCs/>
          <w:sz w:val="20"/>
          <w:szCs w:val="20"/>
        </w:rPr>
        <w:t xml:space="preserve">Aşağıdakilerden  hangisi , orman alanlarımızın azalmasının nedenleri arasında  </w:t>
      </w:r>
      <w:r w:rsidRPr="00B82EFE">
        <w:rPr>
          <w:b/>
          <w:bCs/>
          <w:sz w:val="20"/>
          <w:szCs w:val="20"/>
          <w:u w:val="single"/>
        </w:rPr>
        <w:t>gösterilemez?</w:t>
      </w:r>
    </w:p>
    <w:p w:rsidR="00B17606" w:rsidRPr="00B82EFE" w:rsidRDefault="00B17606" w:rsidP="00811DFD">
      <w:pPr>
        <w:rPr>
          <w:b/>
          <w:bCs/>
          <w:sz w:val="20"/>
          <w:szCs w:val="20"/>
        </w:rPr>
      </w:pPr>
    </w:p>
    <w:p w:rsidR="00B17606" w:rsidRPr="00523024" w:rsidRDefault="00B17606" w:rsidP="00523024">
      <w:pPr>
        <w:spacing w:after="200" w:line="276" w:lineRule="auto"/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A)</w:t>
      </w:r>
      <w:r w:rsidRPr="00523024">
        <w:rPr>
          <w:b/>
          <w:bCs/>
          <w:sz w:val="20"/>
          <w:szCs w:val="20"/>
        </w:rPr>
        <w:t>Yangınlar</w:t>
      </w:r>
    </w:p>
    <w:p w:rsidR="00B17606" w:rsidRPr="0050262C" w:rsidRDefault="00B17606" w:rsidP="00523024">
      <w:pPr>
        <w:spacing w:after="200" w:line="276" w:lineRule="auto"/>
        <w:ind w:left="360"/>
        <w:rPr>
          <w:b/>
          <w:bCs/>
          <w:color w:val="FF0000"/>
          <w:sz w:val="20"/>
          <w:szCs w:val="20"/>
        </w:rPr>
      </w:pPr>
      <w:r w:rsidRPr="0050262C">
        <w:rPr>
          <w:b/>
          <w:bCs/>
          <w:color w:val="FF0000"/>
          <w:sz w:val="20"/>
          <w:szCs w:val="20"/>
        </w:rPr>
        <w:t>B)Depremler</w:t>
      </w:r>
    </w:p>
    <w:p w:rsidR="00B17606" w:rsidRPr="00523024" w:rsidRDefault="00B17606" w:rsidP="00523024">
      <w:pPr>
        <w:spacing w:after="200" w:line="276" w:lineRule="auto"/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C)</w:t>
      </w:r>
      <w:r w:rsidRPr="00523024">
        <w:rPr>
          <w:b/>
          <w:bCs/>
          <w:sz w:val="20"/>
          <w:szCs w:val="20"/>
        </w:rPr>
        <w:t>Bilinçsiz ağaç kesimi</w:t>
      </w:r>
    </w:p>
    <w:p w:rsidR="00B17606" w:rsidRPr="00523024" w:rsidRDefault="00B17606" w:rsidP="00523024">
      <w:pPr>
        <w:spacing w:after="200" w:line="276" w:lineRule="auto"/>
        <w:ind w:left="36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D)</w:t>
      </w:r>
      <w:r w:rsidRPr="00523024">
        <w:rPr>
          <w:b/>
          <w:bCs/>
          <w:sz w:val="20"/>
          <w:szCs w:val="20"/>
        </w:rPr>
        <w:t>Tarla açma girişimleri</w:t>
      </w:r>
    </w:p>
    <w:p w:rsidR="00B17606" w:rsidRPr="00B82EFE" w:rsidRDefault="00B17606" w:rsidP="00811DFD">
      <w:pPr>
        <w:rPr>
          <w:b/>
          <w:bCs/>
        </w:rPr>
      </w:pPr>
      <w:r w:rsidRPr="00B82EFE">
        <w:rPr>
          <w:b/>
          <w:bCs/>
        </w:rPr>
        <w:t>-Kendini yetiştirmiş elemana” nitelikli insan”, onun yaptığı işe de “ nitelikli insan gücü” denir.</w:t>
      </w:r>
    </w:p>
    <w:p w:rsidR="00B17606" w:rsidRPr="00B82EFE" w:rsidRDefault="00B17606" w:rsidP="00811DFD">
      <w:pPr>
        <w:rPr>
          <w:b/>
          <w:bCs/>
        </w:rPr>
      </w:pPr>
      <w:r w:rsidRPr="00B82EFE">
        <w:rPr>
          <w:b/>
          <w:bCs/>
        </w:rPr>
        <w:t>11.</w:t>
      </w:r>
      <w:r w:rsidRPr="00B82EFE">
        <w:t xml:space="preserve">Buna  göre, aşağıdaki çalışma kollarından hangisinde, nitelikli insan gücüne </w:t>
      </w:r>
      <w:r w:rsidRPr="00B82EFE">
        <w:rPr>
          <w:b/>
          <w:bCs/>
          <w:u w:val="single"/>
        </w:rPr>
        <w:t>daha az ihtiyaç</w:t>
      </w:r>
      <w:r w:rsidRPr="00B82EFE">
        <w:t xml:space="preserve"> duyulur?</w:t>
      </w:r>
    </w:p>
    <w:p w:rsidR="00B17606" w:rsidRPr="00290C3B" w:rsidRDefault="00B17606" w:rsidP="00290C3B">
      <w:pPr>
        <w:pStyle w:val="NoSpacing"/>
      </w:pPr>
      <w:r w:rsidRPr="00290C3B">
        <w:rPr>
          <w:color w:val="FF0000"/>
        </w:rPr>
        <w:t>A)Ormancılık</w:t>
      </w:r>
    </w:p>
    <w:p w:rsidR="00B17606" w:rsidRPr="00AB149D" w:rsidRDefault="00B17606" w:rsidP="00290C3B">
      <w:pPr>
        <w:pStyle w:val="NoSpacing"/>
      </w:pPr>
      <w:r>
        <w:t>B)</w:t>
      </w:r>
      <w:r w:rsidRPr="00AB149D">
        <w:t>Bankacılık</w:t>
      </w:r>
    </w:p>
    <w:p w:rsidR="00B17606" w:rsidRPr="00AB149D" w:rsidRDefault="00B17606" w:rsidP="00290C3B">
      <w:pPr>
        <w:pStyle w:val="NoSpacing"/>
      </w:pPr>
      <w:r>
        <w:t>C)</w:t>
      </w:r>
      <w:r w:rsidRPr="00AB149D">
        <w:t>Mimarlık</w:t>
      </w:r>
    </w:p>
    <w:p w:rsidR="00B17606" w:rsidRDefault="00B17606" w:rsidP="00290C3B">
      <w:pPr>
        <w:pStyle w:val="NoSpacing"/>
      </w:pPr>
      <w:r>
        <w:t>D)</w:t>
      </w:r>
      <w:r w:rsidRPr="00AB149D">
        <w:t>Muhasebecilik</w:t>
      </w:r>
    </w:p>
    <w:p w:rsidR="00B17606" w:rsidRDefault="00B17606" w:rsidP="00811DFD">
      <w:pPr>
        <w:spacing w:after="200" w:line="276" w:lineRule="auto"/>
      </w:pPr>
      <w:r w:rsidRPr="001817D1">
        <w:rPr>
          <w:b/>
          <w:bCs/>
        </w:rPr>
        <w:t>12</w:t>
      </w:r>
      <w:r>
        <w:t>. Türk dilinin konuşulduğu ülkeler ile komşu ülkelerin kalkınmalarına yardımcı olmak ayrıca; ekonomik, ticari, sosyal, teknik, kültürel ve eğitim alanlarında iş birliğini geliştirmek amacıyla kurulmuştur.</w:t>
      </w:r>
    </w:p>
    <w:p w:rsidR="00B17606" w:rsidRDefault="00B17606" w:rsidP="00811DFD">
      <w:pPr>
        <w:spacing w:after="200" w:line="276" w:lineRule="auto"/>
      </w:pPr>
      <w:r>
        <w:t>Yukarıdaki tanımı verilen kuruluş hangisidir?</w:t>
      </w:r>
    </w:p>
    <w:p w:rsidR="00B17606" w:rsidRDefault="00B17606" w:rsidP="00811DFD">
      <w:pPr>
        <w:spacing w:after="200" w:line="276" w:lineRule="auto"/>
      </w:pPr>
      <w:r>
        <w:t xml:space="preserve">A-Tika  B- Akut  </w:t>
      </w:r>
      <w:r w:rsidRPr="00290C3B">
        <w:rPr>
          <w:color w:val="FF0000"/>
        </w:rPr>
        <w:t xml:space="preserve">C-Türksoy  </w:t>
      </w:r>
      <w:r>
        <w:t>D- Kızılay</w:t>
      </w:r>
    </w:p>
    <w:p w:rsidR="00B17606" w:rsidRDefault="00B17606" w:rsidP="00811DFD">
      <w:pPr>
        <w:spacing w:after="200" w:line="276" w:lineRule="auto"/>
      </w:pPr>
    </w:p>
    <w:p w:rsidR="00B17606" w:rsidRPr="00290C3B" w:rsidRDefault="00B17606" w:rsidP="00811DFD">
      <w:pPr>
        <w:spacing w:after="200" w:line="276" w:lineRule="auto"/>
        <w:rPr>
          <w:color w:val="FF0000"/>
        </w:rPr>
      </w:pPr>
    </w:p>
    <w:p w:rsidR="00B17606" w:rsidRDefault="00B17606" w:rsidP="00811DFD">
      <w:pPr>
        <w:spacing w:after="200" w:line="276" w:lineRule="auto"/>
        <w:rPr>
          <w:b/>
          <w:bCs/>
          <w:u w:val="single"/>
        </w:rPr>
      </w:pPr>
      <w:r w:rsidRPr="005455D1">
        <w:rPr>
          <w:b/>
          <w:bCs/>
        </w:rPr>
        <w:t>13</w:t>
      </w:r>
      <w:r>
        <w:t xml:space="preserve">. Aşağıdaki başkent ülke eşleştirmelerinden hangisi </w:t>
      </w:r>
      <w:r w:rsidRPr="008532D6">
        <w:rPr>
          <w:b/>
          <w:bCs/>
          <w:u w:val="single"/>
        </w:rPr>
        <w:t>yanlıştır?</w:t>
      </w:r>
    </w:p>
    <w:p w:rsidR="00B17606" w:rsidRDefault="00B17606" w:rsidP="00290C3B">
      <w:pPr>
        <w:pStyle w:val="NoSpacing"/>
      </w:pPr>
      <w:r>
        <w:t>A-Özbekistan = Taşkent</w:t>
      </w:r>
    </w:p>
    <w:p w:rsidR="00B17606" w:rsidRDefault="00B17606" w:rsidP="00290C3B">
      <w:pPr>
        <w:pStyle w:val="NoSpacing"/>
      </w:pPr>
      <w:r>
        <w:t>B-Azerbaycan = Bakü</w:t>
      </w:r>
    </w:p>
    <w:p w:rsidR="00B17606" w:rsidRDefault="00B17606" w:rsidP="00290C3B">
      <w:pPr>
        <w:pStyle w:val="NoSpacing"/>
      </w:pPr>
      <w:r>
        <w:t>C-Kazakistan = Astana</w:t>
      </w:r>
    </w:p>
    <w:p w:rsidR="00B17606" w:rsidRDefault="00B17606" w:rsidP="00290C3B">
      <w:pPr>
        <w:pStyle w:val="NoSpacing"/>
        <w:rPr>
          <w:color w:val="FF0000"/>
        </w:rPr>
      </w:pPr>
      <w:r w:rsidRPr="00290C3B">
        <w:rPr>
          <w:color w:val="FF0000"/>
        </w:rPr>
        <w:t>D-K.K.T.C     = Bişkek</w:t>
      </w:r>
    </w:p>
    <w:p w:rsidR="00B17606" w:rsidRPr="00290C3B" w:rsidRDefault="00B17606" w:rsidP="00290C3B">
      <w:pPr>
        <w:pStyle w:val="NoSpacing"/>
        <w:rPr>
          <w:color w:val="FF0000"/>
        </w:rPr>
      </w:pPr>
    </w:p>
    <w:p w:rsidR="00B17606" w:rsidRDefault="00B17606" w:rsidP="00811DFD">
      <w:pPr>
        <w:spacing w:after="200" w:line="276" w:lineRule="auto"/>
        <w:rPr>
          <w:b/>
          <w:bCs/>
          <w:u w:val="single"/>
        </w:rPr>
      </w:pPr>
      <w:r w:rsidRPr="001F0AD6">
        <w:rPr>
          <w:b/>
          <w:bCs/>
        </w:rPr>
        <w:t>14</w:t>
      </w:r>
      <w:r>
        <w:t xml:space="preserve">. İnsan hakları ile ilgili aşağıdaki bilgilerden hangisi </w:t>
      </w:r>
      <w:r w:rsidRPr="00F15439">
        <w:rPr>
          <w:b/>
          <w:bCs/>
          <w:u w:val="single"/>
        </w:rPr>
        <w:t>yanlıştır?</w:t>
      </w:r>
    </w:p>
    <w:p w:rsidR="00B17606" w:rsidRDefault="00B17606" w:rsidP="00811DFD">
      <w:pPr>
        <w:pStyle w:val="NoSpacing"/>
      </w:pPr>
      <w:r>
        <w:t>A- evrenseldir.</w:t>
      </w:r>
    </w:p>
    <w:p w:rsidR="00B17606" w:rsidRPr="00290C3B" w:rsidRDefault="00B17606" w:rsidP="00811DFD">
      <w:pPr>
        <w:pStyle w:val="NoSpacing"/>
        <w:rPr>
          <w:color w:val="FF0000"/>
        </w:rPr>
      </w:pPr>
      <w:r w:rsidRPr="00290C3B">
        <w:rPr>
          <w:color w:val="FF0000"/>
        </w:rPr>
        <w:t>B- Çalışma ile kazanılır</w:t>
      </w:r>
    </w:p>
    <w:p w:rsidR="00B17606" w:rsidRDefault="00B17606" w:rsidP="00811DFD">
      <w:pPr>
        <w:pStyle w:val="NoSpacing"/>
      </w:pPr>
      <w:r>
        <w:t>C- Bütün insanların eşitliği ilkesini de içerir</w:t>
      </w:r>
    </w:p>
    <w:p w:rsidR="00B17606" w:rsidRDefault="00B17606" w:rsidP="00811DFD">
      <w:pPr>
        <w:pStyle w:val="NoSpacing"/>
      </w:pPr>
      <w:r>
        <w:t>D-Başkasına devredilemez</w:t>
      </w:r>
    </w:p>
    <w:p w:rsidR="00B17606" w:rsidRPr="00F15439" w:rsidRDefault="00B17606" w:rsidP="00811DFD">
      <w:pPr>
        <w:pStyle w:val="NoSpacing"/>
      </w:pPr>
    </w:p>
    <w:p w:rsidR="00B17606" w:rsidRPr="00B82EFE" w:rsidRDefault="00B17606" w:rsidP="00811DFD">
      <w:pPr>
        <w:rPr>
          <w:b/>
          <w:bCs/>
        </w:rPr>
      </w:pPr>
      <w:r>
        <w:rPr>
          <w:b/>
          <w:bCs/>
        </w:rPr>
        <w:t>(joker soru)</w:t>
      </w:r>
    </w:p>
    <w:p w:rsidR="00B17606" w:rsidRDefault="00B17606" w:rsidP="00811DFD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Leke  tutmayan kumaş</w:t>
      </w:r>
    </w:p>
    <w:p w:rsidR="00B17606" w:rsidRDefault="00B17606" w:rsidP="00811DFD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Antibakteriyel  battaniye</w:t>
      </w:r>
    </w:p>
    <w:p w:rsidR="00B17606" w:rsidRDefault="00B17606" w:rsidP="00811DFD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Kendi kendini temizleyen boya</w:t>
      </w:r>
    </w:p>
    <w:p w:rsidR="00B17606" w:rsidRDefault="00B17606" w:rsidP="00811DFD">
      <w:pPr>
        <w:pStyle w:val="ListParagraph"/>
        <w:numPr>
          <w:ilvl w:val="0"/>
          <w:numId w:val="8"/>
        </w:numPr>
        <w:spacing w:after="200" w:line="276" w:lineRule="auto"/>
        <w:rPr>
          <w:b/>
          <w:bCs/>
        </w:rPr>
      </w:pPr>
      <w:r>
        <w:rPr>
          <w:b/>
          <w:bCs/>
        </w:rPr>
        <w:t>Defalarca kullanılan su topları</w:t>
      </w:r>
    </w:p>
    <w:p w:rsidR="00B17606" w:rsidRDefault="00B17606" w:rsidP="00811DFD">
      <w:pPr>
        <w:rPr>
          <w:b/>
          <w:bCs/>
        </w:rPr>
      </w:pPr>
      <w:r>
        <w:rPr>
          <w:b/>
          <w:bCs/>
        </w:rPr>
        <w:t>Yukarıda verilen yenilikler hangi alandaki ürünlerdir?</w:t>
      </w:r>
    </w:p>
    <w:p w:rsidR="00B17606" w:rsidRDefault="00B17606" w:rsidP="00290C3B">
      <w:pPr>
        <w:pStyle w:val="NoSpacing"/>
      </w:pPr>
      <w:r>
        <w:t>A)</w:t>
      </w:r>
      <w:r w:rsidRPr="00290C3B">
        <w:t>Makineleşme</w:t>
      </w:r>
    </w:p>
    <w:p w:rsidR="00B17606" w:rsidRPr="00290C3B" w:rsidRDefault="00B17606" w:rsidP="00290C3B">
      <w:pPr>
        <w:pStyle w:val="NoSpacing"/>
      </w:pPr>
      <w:r>
        <w:rPr>
          <w:color w:val="FF0000"/>
        </w:rPr>
        <w:t>B)</w:t>
      </w:r>
      <w:r w:rsidRPr="00290C3B">
        <w:rPr>
          <w:color w:val="FF0000"/>
        </w:rPr>
        <w:t>Nanoteknoloji</w:t>
      </w:r>
    </w:p>
    <w:p w:rsidR="00B17606" w:rsidRPr="00290C3B" w:rsidRDefault="00B17606" w:rsidP="00290C3B">
      <w:pPr>
        <w:pStyle w:val="NoSpacing"/>
      </w:pPr>
      <w:r>
        <w:t>C)</w:t>
      </w:r>
      <w:r w:rsidRPr="00290C3B">
        <w:t>İletişim Teknolojileri</w:t>
      </w:r>
    </w:p>
    <w:p w:rsidR="00B17606" w:rsidRPr="00290C3B" w:rsidRDefault="00B17606" w:rsidP="00290C3B">
      <w:pPr>
        <w:pStyle w:val="NoSpacing"/>
      </w:pPr>
      <w:r>
        <w:t>D)</w:t>
      </w:r>
      <w:r w:rsidRPr="00290C3B">
        <w:t xml:space="preserve">Uzay  teknolojisi </w:t>
      </w:r>
    </w:p>
    <w:p w:rsidR="00B17606" w:rsidRDefault="00B17606" w:rsidP="00811DFD">
      <w:pPr>
        <w:spacing w:after="200" w:line="276" w:lineRule="auto"/>
        <w:rPr>
          <w:b/>
          <w:bCs/>
        </w:rPr>
      </w:pPr>
    </w:p>
    <w:p w:rsidR="00B17606" w:rsidRDefault="00B17606" w:rsidP="00811DFD">
      <w:pPr>
        <w:spacing w:after="200" w:line="276" w:lineRule="auto"/>
        <w:rPr>
          <w:b/>
          <w:bCs/>
        </w:rPr>
      </w:pPr>
      <w:r>
        <w:rPr>
          <w:b/>
          <w:bCs/>
        </w:rPr>
        <w:t>Boşluk doldurmalar ve doğru - yanlışlar 2’şer, çoktan seçmeli sorular 5’er puandır.</w:t>
      </w:r>
    </w:p>
    <w:p w:rsidR="00B17606" w:rsidRDefault="00B17606" w:rsidP="00811DFD">
      <w:pPr>
        <w:spacing w:after="200" w:line="276" w:lineRule="auto"/>
        <w:rPr>
          <w:b/>
          <w:bCs/>
        </w:rPr>
      </w:pPr>
      <w:r>
        <w:rPr>
          <w:b/>
          <w:bCs/>
        </w:rPr>
        <w:t xml:space="preserve">Sınav süresi 40 dk’dır. Başarılar </w:t>
      </w:r>
      <w:r w:rsidRPr="005455D1">
        <w:rPr>
          <w:b/>
          <w:bCs/>
        </w:rPr>
        <w:sym w:font="Wingdings" w:char="F04A"/>
      </w:r>
      <w:r>
        <w:rPr>
          <w:b/>
          <w:bCs/>
        </w:rPr>
        <w:t xml:space="preserve"> </w:t>
      </w:r>
      <w:r w:rsidRPr="005455D1">
        <w:rPr>
          <w:b/>
          <w:bCs/>
        </w:rPr>
        <w:sym w:font="Wingdings" w:char="F04A"/>
      </w:r>
    </w:p>
    <w:p w:rsidR="00B17606" w:rsidRDefault="00B17606" w:rsidP="00811DFD">
      <w:pPr>
        <w:spacing w:after="200" w:line="276" w:lineRule="auto"/>
        <w:rPr>
          <w:b/>
          <w:bCs/>
        </w:rPr>
      </w:pPr>
      <w:r>
        <w:rPr>
          <w:b/>
          <w:bCs/>
        </w:rPr>
        <w:t xml:space="preserve">              </w:t>
      </w:r>
    </w:p>
    <w:p w:rsidR="00B17606" w:rsidRPr="00B82EFE" w:rsidRDefault="00B17606"/>
    <w:sectPr w:rsidR="00B17606" w:rsidRPr="00B82EFE" w:rsidSect="00704EB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B04"/>
    <w:multiLevelType w:val="hybridMultilevel"/>
    <w:tmpl w:val="D8F6F0DC"/>
    <w:lvl w:ilvl="0" w:tplc="1DEE78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35D92"/>
    <w:multiLevelType w:val="hybridMultilevel"/>
    <w:tmpl w:val="9C888B6C"/>
    <w:lvl w:ilvl="0" w:tplc="26B689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94637"/>
    <w:multiLevelType w:val="hybridMultilevel"/>
    <w:tmpl w:val="EA68149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36F66"/>
    <w:multiLevelType w:val="hybridMultilevel"/>
    <w:tmpl w:val="A2E47026"/>
    <w:lvl w:ilvl="0" w:tplc="266A32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B07F3"/>
    <w:multiLevelType w:val="hybridMultilevel"/>
    <w:tmpl w:val="55B8E2E6"/>
    <w:lvl w:ilvl="0" w:tplc="DF82FD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53203"/>
    <w:multiLevelType w:val="hybridMultilevel"/>
    <w:tmpl w:val="D1BE0648"/>
    <w:lvl w:ilvl="0" w:tplc="DB2E1136">
      <w:start w:val="1"/>
      <w:numFmt w:val="upperLetter"/>
      <w:lvlText w:val="%1-"/>
      <w:lvlJc w:val="left"/>
      <w:pPr>
        <w:tabs>
          <w:tab w:val="num" w:pos="-360"/>
        </w:tabs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2E0E07"/>
    <w:multiLevelType w:val="hybridMultilevel"/>
    <w:tmpl w:val="310ADA2A"/>
    <w:lvl w:ilvl="0" w:tplc="0452025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b/>
        <w:bCs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nsid w:val="7716612A"/>
    <w:multiLevelType w:val="hybridMultilevel"/>
    <w:tmpl w:val="E4D2CFFC"/>
    <w:lvl w:ilvl="0" w:tplc="CB9E0D02">
      <w:start w:val="1"/>
      <w:numFmt w:val="upperLetter"/>
      <w:lvlText w:val="%1-"/>
      <w:lvlJc w:val="left"/>
      <w:pPr>
        <w:tabs>
          <w:tab w:val="num" w:pos="0"/>
        </w:tabs>
        <w:ind w:left="720" w:hanging="360"/>
      </w:pPr>
      <w:rPr>
        <w:rFonts w:ascii="Comic Sans MS" w:hAnsi="Comic Sans MS" w:cs="Comic Sans MS" w:hint="default"/>
        <w:b/>
        <w:bCs/>
        <w:i w:val="0"/>
        <w:iCs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6E0"/>
    <w:rsid w:val="00012D18"/>
    <w:rsid w:val="00090596"/>
    <w:rsid w:val="000C07A8"/>
    <w:rsid w:val="000D14E6"/>
    <w:rsid w:val="00103A47"/>
    <w:rsid w:val="00112723"/>
    <w:rsid w:val="00152CFC"/>
    <w:rsid w:val="00171DB6"/>
    <w:rsid w:val="001817D1"/>
    <w:rsid w:val="001F0AD6"/>
    <w:rsid w:val="00200523"/>
    <w:rsid w:val="00213658"/>
    <w:rsid w:val="00247047"/>
    <w:rsid w:val="00290C3B"/>
    <w:rsid w:val="002D3894"/>
    <w:rsid w:val="00337713"/>
    <w:rsid w:val="003659A9"/>
    <w:rsid w:val="0039476C"/>
    <w:rsid w:val="003E0B10"/>
    <w:rsid w:val="00490C97"/>
    <w:rsid w:val="00496C91"/>
    <w:rsid w:val="0050262C"/>
    <w:rsid w:val="00523024"/>
    <w:rsid w:val="00542299"/>
    <w:rsid w:val="005455D1"/>
    <w:rsid w:val="00554606"/>
    <w:rsid w:val="005A2B06"/>
    <w:rsid w:val="005F5AF6"/>
    <w:rsid w:val="00633D08"/>
    <w:rsid w:val="00671EEA"/>
    <w:rsid w:val="00674005"/>
    <w:rsid w:val="00704EBD"/>
    <w:rsid w:val="00712A90"/>
    <w:rsid w:val="007C6BB8"/>
    <w:rsid w:val="00811DFD"/>
    <w:rsid w:val="008211FB"/>
    <w:rsid w:val="008427CB"/>
    <w:rsid w:val="00845401"/>
    <w:rsid w:val="008532D6"/>
    <w:rsid w:val="008D3046"/>
    <w:rsid w:val="00921771"/>
    <w:rsid w:val="009A03D7"/>
    <w:rsid w:val="00A11DAF"/>
    <w:rsid w:val="00A14A5D"/>
    <w:rsid w:val="00A24EE2"/>
    <w:rsid w:val="00A64A3B"/>
    <w:rsid w:val="00A65BB7"/>
    <w:rsid w:val="00AB149D"/>
    <w:rsid w:val="00AF2BA9"/>
    <w:rsid w:val="00B17606"/>
    <w:rsid w:val="00B210AE"/>
    <w:rsid w:val="00B82EFE"/>
    <w:rsid w:val="00C275EF"/>
    <w:rsid w:val="00C838FD"/>
    <w:rsid w:val="00CD0901"/>
    <w:rsid w:val="00D14935"/>
    <w:rsid w:val="00D437A5"/>
    <w:rsid w:val="00DA6FEC"/>
    <w:rsid w:val="00DC1C59"/>
    <w:rsid w:val="00DF3D4D"/>
    <w:rsid w:val="00E0409F"/>
    <w:rsid w:val="00E056E0"/>
    <w:rsid w:val="00E559AF"/>
    <w:rsid w:val="00E64625"/>
    <w:rsid w:val="00E93E4A"/>
    <w:rsid w:val="00EB7B61"/>
    <w:rsid w:val="00F15439"/>
    <w:rsid w:val="00F216A2"/>
    <w:rsid w:val="00FB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B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C07A8"/>
    <w:pPr>
      <w:ind w:left="720"/>
    </w:pPr>
  </w:style>
  <w:style w:type="paragraph" w:styleId="NoSpacing">
    <w:name w:val="No Spacing"/>
    <w:uiPriority w:val="99"/>
    <w:qFormat/>
    <w:rsid w:val="005F5AF6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5F5AF6"/>
    <w:pPr>
      <w:spacing w:after="200"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C83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838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838FD"/>
    <w:rPr>
      <w:rFonts w:ascii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83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838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838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38FD"/>
    <w:rPr>
      <w:rFonts w:ascii="Segoe UI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rsid w:val="008D3046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1515</Words>
  <Characters>8638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Edanur</cp:lastModifiedBy>
  <cp:revision>6</cp:revision>
  <dcterms:created xsi:type="dcterms:W3CDTF">2017-05-12T17:54:00Z</dcterms:created>
  <dcterms:modified xsi:type="dcterms:W3CDTF">2017-05-22T18:33:00Z</dcterms:modified>
</cp:coreProperties>
</file>