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46"/>
      </w:tblGrid>
      <w:tr w:rsidR="006678A8" w:rsidRPr="0005715D">
        <w:tc>
          <w:tcPr>
            <w:tcW w:w="9146" w:type="dxa"/>
          </w:tcPr>
          <w:p w:rsidR="006678A8" w:rsidRPr="0005715D" w:rsidRDefault="006678A8" w:rsidP="0005715D">
            <w:pPr>
              <w:shd w:val="clear" w:color="auto" w:fill="FFFFFF"/>
              <w:spacing w:after="0" w:line="360" w:lineRule="atLeast"/>
              <w:rPr>
                <w:rFonts w:ascii="Arial" w:hAnsi="Arial" w:cs="Arial"/>
                <w:b/>
                <w:bCs/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Bulut 5" o:spid="_x0000_s1026" style="position:absolute;margin-left:-62.55pt;margin-top:-68.6pt;width:93.65pt;height:69.25pt;rotation:-741098fd;z-index:251658752;visibility:visible;v-text-anchor:middle" coordsize="43200,43200" o:spt="100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      <v:stroke joinstyle="miter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connecttype="custom" o:connectlocs="105544,484820;48578,470059;155808,646359;130889,653415;370583,723979;355560,691753;648307,643617;642303,678974;767547,425127;840661,557292;940020,284369;907455,333931;861891,100494;863600,123904;653952,73194;670639,43339;497942,87418;506016,61674;314854,96160;344091,121126;92815,292425;87709,266144" o:connectangles="0,0,0,0,0,0,0,0,0,0,0,0,0,0,0,0,0,0,0,0,0,0" textboxrect="0,0,43200,43200"/>
                  <v:handles>
                    <v:h position="@3,#0" polar="10800,10800"/>
                    <v:h position="#2,#1" polar="10800,10800" radiusrange="0,10800"/>
                  </v:handles>
                  <v:textbox>
                    <w:txbxContent>
                      <w:p w:rsidR="006678A8" w:rsidRPr="002A0C6D" w:rsidRDefault="006678A8" w:rsidP="002A0C6D">
                        <w:pPr>
                          <w:jc w:val="center"/>
                          <w:rPr>
                            <w:b/>
                            <w:bCs/>
                            <w:sz w:val="56"/>
                            <w:szCs w:val="56"/>
                          </w:rPr>
                        </w:pPr>
                        <w:r w:rsidRPr="002A0C6D">
                          <w:rPr>
                            <w:b/>
                            <w:bCs/>
                            <w:sz w:val="56"/>
                            <w:szCs w:val="56"/>
                          </w:rPr>
                          <w:t>6</w:t>
                        </w:r>
                        <w:r>
                          <w:rPr>
                            <w:b/>
                            <w:bCs/>
                            <w:sz w:val="56"/>
                            <w:szCs w:val="56"/>
                          </w:rPr>
                          <w:t>.Sınıf</w:t>
                        </w:r>
                      </w:p>
                    </w:txbxContent>
                  </v:textbox>
                </v:shape>
              </w:pict>
            </w:r>
            <w:r w:rsidRPr="0005715D">
              <w:rPr>
                <w:rFonts w:ascii="Arial" w:hAnsi="Arial" w:cs="Arial"/>
                <w:b/>
                <w:bCs/>
                <w:color w:val="000000"/>
                <w:lang w:eastAsia="tr-TR"/>
              </w:rPr>
              <w:t xml:space="preserve"> 2017 – 2018  EĞİTİM VE ÖĞRETİM YILI  …………….ORTAOKULU 6 /…SINIFI</w:t>
            </w:r>
          </w:p>
        </w:tc>
      </w:tr>
      <w:tr w:rsidR="006678A8" w:rsidRPr="0005715D">
        <w:tc>
          <w:tcPr>
            <w:tcW w:w="9146" w:type="dxa"/>
          </w:tcPr>
          <w:p w:rsidR="006678A8" w:rsidRPr="0005715D" w:rsidRDefault="006678A8" w:rsidP="0005715D">
            <w:pPr>
              <w:shd w:val="clear" w:color="auto" w:fill="FFFFFF"/>
              <w:spacing w:after="0" w:line="360" w:lineRule="atLeast"/>
              <w:rPr>
                <w:rFonts w:ascii="Arial" w:hAnsi="Arial" w:cs="Arial"/>
                <w:b/>
                <w:bCs/>
                <w:color w:val="000000"/>
                <w:lang w:eastAsia="tr-TR"/>
              </w:rPr>
            </w:pPr>
            <w:r w:rsidRPr="0005715D">
              <w:rPr>
                <w:rFonts w:ascii="Arial" w:hAnsi="Arial" w:cs="Arial"/>
                <w:b/>
                <w:bCs/>
                <w:color w:val="000000"/>
                <w:lang w:eastAsia="tr-TR"/>
              </w:rPr>
              <w:t>DİN KÜLTÜRÜ VE AHLAK BİLGİSİ DERSİ 1. DÖNEM 2. YAZILISI</w:t>
            </w:r>
          </w:p>
        </w:tc>
      </w:tr>
      <w:tr w:rsidR="006678A8" w:rsidRPr="0005715D">
        <w:tc>
          <w:tcPr>
            <w:tcW w:w="9146" w:type="dxa"/>
          </w:tcPr>
          <w:p w:rsidR="006678A8" w:rsidRPr="0005715D" w:rsidRDefault="006678A8" w:rsidP="0005715D">
            <w:pPr>
              <w:shd w:val="clear" w:color="auto" w:fill="FFFFFF"/>
              <w:spacing w:after="0" w:line="360" w:lineRule="atLeast"/>
              <w:rPr>
                <w:rFonts w:ascii="Arial" w:hAnsi="Arial" w:cs="Arial"/>
                <w:b/>
                <w:bCs/>
                <w:color w:val="000000"/>
                <w:lang w:eastAsia="tr-TR"/>
              </w:rPr>
            </w:pPr>
            <w:r w:rsidRPr="0005715D">
              <w:rPr>
                <w:rFonts w:ascii="Arial" w:hAnsi="Arial" w:cs="Arial"/>
                <w:b/>
                <w:bCs/>
                <w:color w:val="000000"/>
                <w:lang w:eastAsia="tr-TR"/>
              </w:rPr>
              <w:t>ADI SOYADI:…..………………………………………. NU:….. …………..PUAN:….</w:t>
            </w:r>
          </w:p>
        </w:tc>
      </w:tr>
    </w:tbl>
    <w:p w:rsidR="006678A8" w:rsidRDefault="006678A8" w:rsidP="00CC7BB8">
      <w:pPr>
        <w:jc w:val="center"/>
        <w:rPr>
          <w:b/>
          <w:bCs/>
        </w:rPr>
      </w:pPr>
      <w:r w:rsidRPr="00CC7BB8">
        <w:rPr>
          <w:b/>
          <w:bCs/>
        </w:rPr>
        <w:t>ÇOKTAN  SEÇMELİ  SORULAR</w:t>
      </w:r>
      <w:r>
        <w:rPr>
          <w:b/>
          <w:bCs/>
        </w:rPr>
        <w:t xml:space="preserve"> 15X5: 70</w:t>
      </w:r>
    </w:p>
    <w:p w:rsidR="006678A8" w:rsidRDefault="006678A8" w:rsidP="00CC7BB8">
      <w:pPr>
        <w:rPr>
          <w:b/>
          <w:bCs/>
        </w:rPr>
      </w:pPr>
      <w:r>
        <w:rPr>
          <w:b/>
          <w:bCs/>
        </w:rPr>
        <w:t>1.  Namaz    ibadeti  İslam dininin  olmazsa olmazlarındandır. Bir  günde  beş  vakit namaz kılmak ve ergenlik çağına gelmiş her  Müslümana  farzdır.</w:t>
      </w:r>
    </w:p>
    <w:p w:rsidR="006678A8" w:rsidRDefault="006678A8" w:rsidP="00CC7BB8">
      <w:pPr>
        <w:rPr>
          <w:b/>
          <w:bCs/>
        </w:rPr>
      </w:pPr>
      <w:r>
        <w:rPr>
          <w:b/>
          <w:bCs/>
        </w:rPr>
        <w:t>Verilen  bilgiler  aşağıdakilerden   hangisini öncelikle   vurgulanmıştır?</w:t>
      </w:r>
    </w:p>
    <w:p w:rsidR="006678A8" w:rsidRPr="00CC7BB8" w:rsidRDefault="006678A8" w:rsidP="00CC7BB8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CC7BB8">
        <w:rPr>
          <w:b/>
          <w:bCs/>
          <w:u w:val="single"/>
        </w:rPr>
        <w:t>Namaz kılmak her   Müslümana  farzdır.</w:t>
      </w:r>
    </w:p>
    <w:p w:rsidR="006678A8" w:rsidRDefault="006678A8" w:rsidP="00CC7BB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Namaz    dinin  direğidir.</w:t>
      </w:r>
    </w:p>
    <w:p w:rsidR="006678A8" w:rsidRDefault="006678A8" w:rsidP="00CC7BB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Namaz   insanları  temizler arındırır.</w:t>
      </w:r>
    </w:p>
    <w:p w:rsidR="006678A8" w:rsidRDefault="006678A8" w:rsidP="00CC7BB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Namaz   Allah’a   kulluk  borcunu yerine  getirmektir. </w:t>
      </w:r>
    </w:p>
    <w:p w:rsidR="006678A8" w:rsidRDefault="006678A8" w:rsidP="00CC7BB8">
      <w:pPr>
        <w:rPr>
          <w:b/>
          <w:bCs/>
        </w:rPr>
      </w:pPr>
      <w:r>
        <w:rPr>
          <w:b/>
          <w:bCs/>
        </w:rPr>
        <w:t xml:space="preserve">2.  </w:t>
      </w:r>
    </w:p>
    <w:p w:rsidR="006678A8" w:rsidRDefault="006678A8" w:rsidP="00CC7BB8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Gülmek</w:t>
      </w:r>
    </w:p>
    <w:p w:rsidR="006678A8" w:rsidRDefault="006678A8" w:rsidP="00CC7BB8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Konuşmak</w:t>
      </w:r>
    </w:p>
    <w:p w:rsidR="006678A8" w:rsidRDefault="006678A8" w:rsidP="00CC7BB8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Bir şey yiyip, içmek</w:t>
      </w:r>
    </w:p>
    <w:p w:rsidR="006678A8" w:rsidRDefault="006678A8" w:rsidP="00CC7BB8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Kıbleden  başka  yöne dönmek</w:t>
      </w:r>
    </w:p>
    <w:p w:rsidR="006678A8" w:rsidRPr="00E975D0" w:rsidRDefault="006678A8" w:rsidP="00DC172D">
      <w:pPr>
        <w:ind w:left="360"/>
        <w:rPr>
          <w:b/>
          <w:bCs/>
          <w:u w:val="single"/>
        </w:rPr>
      </w:pPr>
      <w:r>
        <w:rPr>
          <w:b/>
          <w:bCs/>
        </w:rPr>
        <w:t xml:space="preserve">Yukarıda  verilenlerden  hangileri  namaz esnasında  yapılırsa  </w:t>
      </w:r>
      <w:r>
        <w:rPr>
          <w:b/>
          <w:bCs/>
          <w:u w:val="single"/>
        </w:rPr>
        <w:t>namaz  bozulur?</w:t>
      </w:r>
    </w:p>
    <w:p w:rsidR="006678A8" w:rsidRDefault="006678A8" w:rsidP="00DC172D">
      <w:pPr>
        <w:ind w:left="360"/>
        <w:rPr>
          <w:b/>
          <w:bCs/>
          <w:u w:val="single"/>
        </w:rPr>
      </w:pPr>
      <w:r>
        <w:rPr>
          <w:b/>
          <w:bCs/>
        </w:rPr>
        <w:t xml:space="preserve">A. I  veII                          B.  II ve III               C. I , II ,III ve  IV                   </w:t>
      </w:r>
      <w:r w:rsidRPr="00E975D0">
        <w:rPr>
          <w:b/>
          <w:bCs/>
          <w:u w:val="single"/>
        </w:rPr>
        <w:t>D. III  ve IV</w:t>
      </w:r>
    </w:p>
    <w:p w:rsidR="006678A8" w:rsidRDefault="006678A8" w:rsidP="00E975D0"/>
    <w:p w:rsidR="006678A8" w:rsidRDefault="006678A8" w:rsidP="00E975D0">
      <w:pPr>
        <w:rPr>
          <w:b/>
          <w:bCs/>
        </w:rPr>
      </w:pPr>
      <w:r w:rsidRPr="00E975D0">
        <w:rPr>
          <w:b/>
          <w:bCs/>
        </w:rPr>
        <w:t xml:space="preserve">3.   Aşağıdakilerden   hangisi  namazın  içindeki   farzlar   arasında  </w:t>
      </w:r>
      <w:r w:rsidRPr="00E975D0">
        <w:rPr>
          <w:b/>
          <w:bCs/>
          <w:u w:val="single"/>
        </w:rPr>
        <w:t>gösterilemez?</w:t>
      </w:r>
    </w:p>
    <w:p w:rsidR="006678A8" w:rsidRDefault="006678A8" w:rsidP="00E975D0">
      <w:pPr>
        <w:rPr>
          <w:b/>
          <w:bCs/>
        </w:rPr>
      </w:pPr>
      <w:r>
        <w:rPr>
          <w:b/>
          <w:bCs/>
        </w:rPr>
        <w:t xml:space="preserve">A.   Kıyam                  B. Rüku                      C.  </w:t>
      </w:r>
      <w:r w:rsidRPr="00E975D0">
        <w:rPr>
          <w:b/>
          <w:bCs/>
          <w:u w:val="single"/>
        </w:rPr>
        <w:t>Necasetten  taharet</w:t>
      </w:r>
      <w:r>
        <w:rPr>
          <w:b/>
          <w:bCs/>
        </w:rPr>
        <w:t xml:space="preserve">                D. Secde</w:t>
      </w:r>
    </w:p>
    <w:p w:rsidR="006678A8" w:rsidRDefault="006678A8" w:rsidP="00E975D0">
      <w:pPr>
        <w:rPr>
          <w:b/>
          <w:bCs/>
        </w:rPr>
      </w:pPr>
    </w:p>
    <w:p w:rsidR="006678A8" w:rsidRDefault="006678A8" w:rsidP="00E975D0">
      <w:pPr>
        <w:rPr>
          <w:b/>
          <w:bCs/>
        </w:rPr>
      </w:pPr>
      <w:r>
        <w:rPr>
          <w:b/>
          <w:bCs/>
        </w:rPr>
        <w:t>4. Aşağıdakilerden   hangisi  secdenin  yapılışı   doğru  tanımlar?</w:t>
      </w:r>
    </w:p>
    <w:p w:rsidR="006678A8" w:rsidRDefault="006678A8" w:rsidP="003908BC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Eller  yere  konur, alın yere  konur.</w:t>
      </w:r>
    </w:p>
    <w:p w:rsidR="006678A8" w:rsidRPr="003908BC" w:rsidRDefault="006678A8" w:rsidP="003908BC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 w:rsidRPr="003908BC">
        <w:rPr>
          <w:b/>
          <w:bCs/>
          <w:u w:val="single"/>
        </w:rPr>
        <w:t>Eller  yere  konur alın ve  burun yere  konur.</w:t>
      </w:r>
    </w:p>
    <w:p w:rsidR="006678A8" w:rsidRDefault="006678A8" w:rsidP="003908BC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Eller yere  konulmaz,  burun ve  ağız yere  korur.</w:t>
      </w:r>
    </w:p>
    <w:p w:rsidR="006678A8" w:rsidRDefault="006678A8" w:rsidP="003908BC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Eller  ve direkler  birlikte  yere konur baş eğilir. </w:t>
      </w:r>
    </w:p>
    <w:p w:rsidR="006678A8" w:rsidRDefault="006678A8" w:rsidP="003908BC">
      <w:pPr>
        <w:pStyle w:val="ListParagraph"/>
        <w:numPr>
          <w:ilvl w:val="0"/>
          <w:numId w:val="3"/>
        </w:numPr>
        <w:rPr>
          <w:b/>
          <w:bCs/>
        </w:rPr>
      </w:pPr>
    </w:p>
    <w:p w:rsidR="006678A8" w:rsidRDefault="006678A8" w:rsidP="003908BC">
      <w:pPr>
        <w:ind w:left="142"/>
        <w:rPr>
          <w:b/>
          <w:bCs/>
        </w:rPr>
      </w:pPr>
      <w:r>
        <w:rPr>
          <w:b/>
          <w:bCs/>
        </w:rPr>
        <w:t>5.   Aşağıdaki   namazlardan  hangisi Ramazan  ayında  yatsı   namazlardan  sonra  kılınan sünnet  bir  namazdır?</w:t>
      </w:r>
    </w:p>
    <w:p w:rsidR="006678A8" w:rsidRDefault="006678A8" w:rsidP="003908BC">
      <w:pPr>
        <w:ind w:left="142"/>
        <w:rPr>
          <w:b/>
          <w:bCs/>
        </w:rPr>
      </w:pPr>
      <w:r>
        <w:rPr>
          <w:b/>
          <w:bCs/>
        </w:rPr>
        <w:t>A</w:t>
      </w:r>
      <w:r w:rsidRPr="00DC6879">
        <w:rPr>
          <w:b/>
          <w:bCs/>
          <w:u w:val="single"/>
        </w:rPr>
        <w:t>.  Teravih   namazı</w:t>
      </w:r>
      <w:r>
        <w:rPr>
          <w:b/>
          <w:bCs/>
        </w:rPr>
        <w:t xml:space="preserve">                 B. Cuma  namazı              C. Bayram  namazı      D. Cenaze  namazı</w:t>
      </w:r>
    </w:p>
    <w:p w:rsidR="006678A8" w:rsidRDefault="006678A8" w:rsidP="003908BC">
      <w:pPr>
        <w:ind w:left="142"/>
        <w:rPr>
          <w:b/>
          <w:bCs/>
        </w:rPr>
      </w:pPr>
    </w:p>
    <w:p w:rsidR="006678A8" w:rsidRDefault="006678A8" w:rsidP="003908BC">
      <w:pPr>
        <w:ind w:left="142"/>
        <w:rPr>
          <w:b/>
          <w:bCs/>
        </w:rPr>
      </w:pPr>
    </w:p>
    <w:p w:rsidR="006678A8" w:rsidRDefault="006678A8" w:rsidP="003908BC">
      <w:pPr>
        <w:ind w:left="142"/>
        <w:rPr>
          <w:b/>
          <w:bCs/>
        </w:rPr>
      </w:pPr>
      <w:r>
        <w:rPr>
          <w:b/>
          <w:bCs/>
        </w:rPr>
        <w:t>6.   Namaz  ibadetinin  insana   kazandırdıkları  arasında  hangisi  gösterilemez?</w:t>
      </w:r>
    </w:p>
    <w:p w:rsidR="006678A8" w:rsidRDefault="006678A8" w:rsidP="003908BC">
      <w:pPr>
        <w:ind w:left="142"/>
        <w:rPr>
          <w:b/>
          <w:bCs/>
        </w:rPr>
      </w:pPr>
      <w:r>
        <w:rPr>
          <w:b/>
          <w:bCs/>
        </w:rPr>
        <w:t>A.  İnsanı temizliğe  alıştırır.                                        B. Kişiye  zamanı iyi kullanmasını  öğretir.</w:t>
      </w:r>
    </w:p>
    <w:p w:rsidR="006678A8" w:rsidRDefault="006678A8" w:rsidP="003908BC">
      <w:pPr>
        <w:ind w:left="142"/>
        <w:rPr>
          <w:b/>
          <w:bCs/>
          <w:u w:val="single"/>
        </w:rPr>
      </w:pPr>
      <w:r>
        <w:rPr>
          <w:b/>
          <w:bCs/>
        </w:rPr>
        <w:t>C.  İnsana   Yüce  Allah  ile  bağını   canlı  tutar</w:t>
      </w:r>
      <w:r w:rsidRPr="00DC6879">
        <w:rPr>
          <w:b/>
          <w:bCs/>
          <w:u w:val="single"/>
        </w:rPr>
        <w:t>.       D. İnsanlar  arasında  makam  ve  mevki   kalıplarının  önünü  açar.</w:t>
      </w:r>
    </w:p>
    <w:p w:rsidR="006678A8" w:rsidRDefault="006678A8" w:rsidP="003908BC">
      <w:pPr>
        <w:ind w:left="142"/>
      </w:pPr>
      <w:r>
        <w:rPr>
          <w:noProof/>
          <w:lang w:eastAsia="tr-TR"/>
        </w:rPr>
        <w:pict>
          <v:roundrect id="Yuvarlatılmış Dikdörtgen 4" o:spid="_x0000_s1027" style="position:absolute;left:0;text-align:left;margin-left:224.65pt;margin-top:21.15pt;width:37.5pt;height:33.75pt;z-index:251657728;visibility:visible;v-text-anchor:middle" arcsize="10923f" strokeweight="2pt">
            <v:textbox>
              <w:txbxContent>
                <w:p w:rsidR="006678A8" w:rsidRPr="00DC6879" w:rsidRDefault="006678A8" w:rsidP="00DC687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DC6879">
                    <w:rPr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" o:spid="_x0000_s1028" style="position:absolute;left:0;text-align:left;margin-left:28.9pt;margin-top:21.15pt;width:129.75pt;height:33.75pt;z-index:251655680;visibility:visible;v-text-anchor:middle" strokeweight="2pt">
            <v:textbox>
              <w:txbxContent>
                <w:p w:rsidR="006678A8" w:rsidRPr="00DC6879" w:rsidRDefault="006678A8" w:rsidP="00DC687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C6879">
                    <w:rPr>
                      <w:b/>
                      <w:bCs/>
                      <w:sz w:val="24"/>
                      <w:szCs w:val="24"/>
                    </w:rPr>
                    <w:t>Namaza  Çağrı</w:t>
                  </w:r>
                </w:p>
              </w:txbxContent>
            </v:textbox>
          </v:rect>
        </w:pict>
      </w:r>
    </w:p>
    <w:p w:rsidR="006678A8" w:rsidRDefault="006678A8" w:rsidP="003908BC">
      <w:pPr>
        <w:ind w:left="142"/>
        <w:rPr>
          <w:b/>
          <w:bCs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9" type="#_x0000_t32" style="position:absolute;left:0;text-align:left;margin-left:167.65pt;margin-top:12.95pt;width:40.5pt;height:1.5pt;flip:y;z-index:251656704;visibility:visible" strokeweight="2pt">
            <v:stroke endarrow="open"/>
            <v:shadow on="t" color="black" opacity="24903f" origin=",.5" offset="0,.55556mm"/>
          </v:shape>
        </w:pict>
      </w:r>
      <w:r>
        <w:t>7.</w:t>
      </w:r>
    </w:p>
    <w:p w:rsidR="006678A8" w:rsidRDefault="006678A8" w:rsidP="00DC6879"/>
    <w:p w:rsidR="006678A8" w:rsidRDefault="006678A8" w:rsidP="00DC6879">
      <w:pPr>
        <w:rPr>
          <w:b/>
          <w:bCs/>
        </w:rPr>
      </w:pPr>
      <w:r w:rsidRPr="00DC6879">
        <w:rPr>
          <w:b/>
          <w:bCs/>
        </w:rPr>
        <w:t xml:space="preserve">    Verilen  diyagramda   boş  bırakılan  yere   aşağıdakilerden   hangisi   yazılmalıdır?</w:t>
      </w:r>
    </w:p>
    <w:p w:rsidR="006678A8" w:rsidRDefault="006678A8" w:rsidP="00DC6879">
      <w:pPr>
        <w:rPr>
          <w:b/>
          <w:bCs/>
        </w:rPr>
      </w:pPr>
      <w:r w:rsidRPr="007D3FA6">
        <w:rPr>
          <w:b/>
          <w:bCs/>
        </w:rPr>
        <w:t>A. Ezan</w:t>
      </w:r>
      <w:r w:rsidRPr="00DC6879">
        <w:rPr>
          <w:b/>
          <w:bCs/>
        </w:rPr>
        <w:t xml:space="preserve">                    B. Salavat                            C.  Dua                      D. Sure</w:t>
      </w:r>
    </w:p>
    <w:p w:rsidR="006678A8" w:rsidRDefault="006678A8" w:rsidP="00DC6879">
      <w:pPr>
        <w:rPr>
          <w:b/>
          <w:bCs/>
        </w:rPr>
      </w:pPr>
    </w:p>
    <w:p w:rsidR="006678A8" w:rsidRDefault="006678A8" w:rsidP="00DC6879">
      <w:pPr>
        <w:rPr>
          <w:b/>
          <w:bCs/>
        </w:rPr>
      </w:pPr>
      <w:r>
        <w:rPr>
          <w:b/>
          <w:bCs/>
        </w:rPr>
        <w:t>8. Tüm  peygamberlerin   ortak  mesajı  olan “  TEVHİD “  ne    anlama   gelmektedir?</w:t>
      </w:r>
    </w:p>
    <w:p w:rsidR="006678A8" w:rsidRDefault="006678A8" w:rsidP="00DC6879">
      <w:pPr>
        <w:rPr>
          <w:b/>
          <w:bCs/>
        </w:rPr>
      </w:pPr>
      <w:r>
        <w:rPr>
          <w:b/>
          <w:bCs/>
        </w:rPr>
        <w:t xml:space="preserve">A.  Ahirete  iman                            </w:t>
      </w:r>
      <w:r w:rsidRPr="00241EC6">
        <w:rPr>
          <w:b/>
          <w:bCs/>
          <w:u w:val="single"/>
        </w:rPr>
        <w:t>B.  Allah’ın  var ve  bir olduğu inancı</w:t>
      </w:r>
    </w:p>
    <w:p w:rsidR="006678A8" w:rsidRDefault="006678A8" w:rsidP="00DC6879">
      <w:pPr>
        <w:rPr>
          <w:b/>
          <w:bCs/>
        </w:rPr>
      </w:pPr>
      <w:r>
        <w:rPr>
          <w:b/>
          <w:bCs/>
        </w:rPr>
        <w:t xml:space="preserve">C.  Peygamberlere  iman            D. Kadere  iman  </w:t>
      </w:r>
    </w:p>
    <w:p w:rsidR="006678A8" w:rsidRDefault="006678A8" w:rsidP="00DC6879">
      <w:pPr>
        <w:rPr>
          <w:b/>
          <w:bCs/>
        </w:rPr>
      </w:pPr>
    </w:p>
    <w:p w:rsidR="006678A8" w:rsidRDefault="006678A8" w:rsidP="00DC6879">
      <w:pPr>
        <w:rPr>
          <w:b/>
          <w:bCs/>
        </w:rPr>
      </w:pPr>
      <w:r>
        <w:rPr>
          <w:b/>
          <w:bCs/>
        </w:rPr>
        <w:t>9.  Allah’ın   peygamberlere  gönderdiği  mesajlara( iletilere)  ne  ad   verilir?</w:t>
      </w:r>
    </w:p>
    <w:p w:rsidR="006678A8" w:rsidRDefault="006678A8" w:rsidP="00DC6879">
      <w:pPr>
        <w:rPr>
          <w:b/>
          <w:bCs/>
        </w:rPr>
      </w:pPr>
      <w:r>
        <w:rPr>
          <w:b/>
          <w:bCs/>
        </w:rPr>
        <w:t xml:space="preserve">A.  Resul                   B.  Haber               </w:t>
      </w:r>
      <w:r w:rsidRPr="00241EC6">
        <w:rPr>
          <w:b/>
          <w:bCs/>
          <w:u w:val="single"/>
        </w:rPr>
        <w:t>C.  Vahiy</w:t>
      </w:r>
      <w:r>
        <w:rPr>
          <w:b/>
          <w:bCs/>
        </w:rPr>
        <w:t xml:space="preserve">               D.  Nebi</w:t>
      </w:r>
    </w:p>
    <w:p w:rsidR="006678A8" w:rsidRDefault="006678A8" w:rsidP="00DC6879">
      <w:pPr>
        <w:rPr>
          <w:b/>
          <w:bCs/>
        </w:rPr>
      </w:pPr>
    </w:p>
    <w:p w:rsidR="006678A8" w:rsidRDefault="006678A8" w:rsidP="00DC6879">
      <w:pPr>
        <w:rPr>
          <w:b/>
          <w:bCs/>
        </w:rPr>
      </w:pPr>
      <w:r>
        <w:rPr>
          <w:b/>
          <w:bCs/>
        </w:rPr>
        <w:t>10.   Tüm  peygamberlerin  ortak  özelliklerinden  olan   SIDK   hangi  anlama     gelmektedir?</w:t>
      </w:r>
    </w:p>
    <w:p w:rsidR="006678A8" w:rsidRDefault="006678A8" w:rsidP="00DC6879">
      <w:pPr>
        <w:rPr>
          <w:b/>
          <w:bCs/>
        </w:rPr>
      </w:pPr>
      <w:r>
        <w:rPr>
          <w:b/>
          <w:bCs/>
        </w:rPr>
        <w:t>A</w:t>
      </w:r>
      <w:r w:rsidRPr="00241EC6">
        <w:rPr>
          <w:b/>
          <w:bCs/>
          <w:u w:val="single"/>
        </w:rPr>
        <w:t>.  Doğru  olmak</w:t>
      </w:r>
      <w:r>
        <w:rPr>
          <w:b/>
          <w:bCs/>
        </w:rPr>
        <w:t xml:space="preserve">                 B.  Adaletli  olmak            C. Zeki   olmak                 D. Güvenilir  olmak</w:t>
      </w:r>
    </w:p>
    <w:p w:rsidR="006678A8" w:rsidRDefault="006678A8" w:rsidP="00DC6879">
      <w:pPr>
        <w:rPr>
          <w:b/>
          <w:bCs/>
        </w:rPr>
      </w:pPr>
    </w:p>
    <w:p w:rsidR="006678A8" w:rsidRDefault="006678A8" w:rsidP="00DC6879">
      <w:pPr>
        <w:rPr>
          <w:b/>
          <w:bCs/>
        </w:rPr>
      </w:pPr>
      <w:r>
        <w:rPr>
          <w:b/>
          <w:bCs/>
        </w:rPr>
        <w:t>11. Aşağıdaki   seçeneklerde    verilen  kitap  ve  peygamber  eşleşmesi   hangisinde  yanlış  verilmiştir?</w:t>
      </w:r>
    </w:p>
    <w:p w:rsidR="006678A8" w:rsidRDefault="006678A8" w:rsidP="00640D65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Hz. İsa -  İncil                                                     C.  Hz. Musa  -  Tevrat     </w:t>
      </w:r>
    </w:p>
    <w:p w:rsidR="006678A8" w:rsidRPr="00F656C6" w:rsidRDefault="006678A8" w:rsidP="00640D65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  C. Hz  Muhammed- Kur’an-ı Kerim             D. </w:t>
      </w:r>
      <w:r w:rsidRPr="00640D65">
        <w:rPr>
          <w:b/>
          <w:bCs/>
          <w:u w:val="single"/>
        </w:rPr>
        <w:t>Hz.  Davut   -   Risale</w:t>
      </w:r>
    </w:p>
    <w:p w:rsidR="006678A8" w:rsidRPr="00640D65" w:rsidRDefault="006678A8" w:rsidP="00640D65">
      <w:pPr>
        <w:pStyle w:val="ListParagraph"/>
        <w:numPr>
          <w:ilvl w:val="0"/>
          <w:numId w:val="4"/>
        </w:numPr>
        <w:rPr>
          <w:b/>
          <w:bCs/>
        </w:rPr>
      </w:pPr>
    </w:p>
    <w:p w:rsidR="006678A8" w:rsidRDefault="006678A8" w:rsidP="00640D65">
      <w:pPr>
        <w:rPr>
          <w:b/>
          <w:bCs/>
          <w:u w:val="single"/>
        </w:rPr>
      </w:pPr>
      <w:r>
        <w:rPr>
          <w:b/>
          <w:bCs/>
        </w:rPr>
        <w:t xml:space="preserve">   12.  Yüce  Allah’ın  insanlık  tarihi  boyunca  çok sayıda  peygamber  gönderilmesinin  sebepleri  arasında  aşağıdakilerden   hangisi  </w:t>
      </w:r>
      <w:r w:rsidRPr="00640D65">
        <w:rPr>
          <w:b/>
          <w:bCs/>
          <w:u w:val="single"/>
        </w:rPr>
        <w:t>gösterilemez?</w:t>
      </w:r>
    </w:p>
    <w:p w:rsidR="006678A8" w:rsidRDefault="006678A8" w:rsidP="00640D65">
      <w:pPr>
        <w:rPr>
          <w:b/>
          <w:bCs/>
        </w:rPr>
      </w:pPr>
      <w:r w:rsidRPr="00640D65">
        <w:rPr>
          <w:b/>
          <w:bCs/>
        </w:rPr>
        <w:t>A.</w:t>
      </w:r>
      <w:r>
        <w:rPr>
          <w:b/>
          <w:bCs/>
        </w:rPr>
        <w:t xml:space="preserve"> İnsanlara öğretmek                                         B. İnsanları  mutlu  etmek</w:t>
      </w:r>
    </w:p>
    <w:p w:rsidR="006678A8" w:rsidRDefault="006678A8" w:rsidP="00640D65">
      <w:pPr>
        <w:rPr>
          <w:b/>
          <w:bCs/>
        </w:rPr>
      </w:pPr>
      <w:r w:rsidRPr="00640D65">
        <w:rPr>
          <w:b/>
          <w:bCs/>
          <w:u w:val="single"/>
        </w:rPr>
        <w:t>C.  İnsanlara   zenginlikleri  getirmek</w:t>
      </w:r>
      <w:r>
        <w:rPr>
          <w:b/>
          <w:bCs/>
        </w:rPr>
        <w:t xml:space="preserve">            D. İnsanlara  iyiliği  güzelliği  öğütlemek</w:t>
      </w:r>
    </w:p>
    <w:p w:rsidR="006678A8" w:rsidRDefault="006678A8" w:rsidP="00640D65">
      <w:pPr>
        <w:rPr>
          <w:b/>
          <w:bCs/>
        </w:rPr>
      </w:pPr>
    </w:p>
    <w:p w:rsidR="006678A8" w:rsidRDefault="006678A8" w:rsidP="00640D65">
      <w:pPr>
        <w:rPr>
          <w:b/>
          <w:bCs/>
        </w:rPr>
      </w:pPr>
      <w:r>
        <w:rPr>
          <w:b/>
          <w:bCs/>
        </w:rPr>
        <w:t>13.   Aşağıda  belirtilen  namazların  hangisi  cemaatle  kılınması  şarttır?</w:t>
      </w:r>
    </w:p>
    <w:p w:rsidR="006678A8" w:rsidRDefault="006678A8" w:rsidP="00640D65">
      <w:pPr>
        <w:rPr>
          <w:b/>
          <w:bCs/>
          <w:u w:val="single"/>
        </w:rPr>
      </w:pPr>
      <w:r>
        <w:rPr>
          <w:b/>
          <w:bCs/>
        </w:rPr>
        <w:t xml:space="preserve">A.  TERAVİH                     B. İKİNDİ                     C. YATSI                  </w:t>
      </w:r>
      <w:r w:rsidRPr="00D713A2">
        <w:rPr>
          <w:b/>
          <w:bCs/>
          <w:u w:val="single"/>
        </w:rPr>
        <w:t>D. BAYRAM</w:t>
      </w:r>
    </w:p>
    <w:p w:rsidR="006678A8" w:rsidRDefault="006678A8" w:rsidP="00640D65">
      <w:pPr>
        <w:rPr>
          <w:b/>
          <w:bCs/>
        </w:rPr>
      </w:pPr>
      <w:r w:rsidRPr="00D713A2">
        <w:rPr>
          <w:b/>
          <w:bCs/>
        </w:rPr>
        <w:t>14.</w:t>
      </w:r>
      <w:r>
        <w:rPr>
          <w:b/>
          <w:bCs/>
        </w:rPr>
        <w:t xml:space="preserve"> Aşağıdakilerden  hangisi  namazı  bozmaz?</w:t>
      </w:r>
    </w:p>
    <w:p w:rsidR="006678A8" w:rsidRDefault="006678A8" w:rsidP="00640D65">
      <w:pPr>
        <w:rPr>
          <w:b/>
          <w:bCs/>
        </w:rPr>
      </w:pPr>
      <w:r>
        <w:rPr>
          <w:b/>
          <w:bCs/>
        </w:rPr>
        <w:t xml:space="preserve">A. Selam  almak       </w:t>
      </w:r>
      <w:r w:rsidRPr="00F656C6">
        <w:rPr>
          <w:b/>
          <w:bCs/>
          <w:u w:val="single"/>
        </w:rPr>
        <w:t>B. Esnemek</w:t>
      </w:r>
      <w:r>
        <w:rPr>
          <w:b/>
          <w:bCs/>
        </w:rPr>
        <w:t xml:space="preserve">                        C. Bir şey  yemek           D. Bir şey  içmek</w:t>
      </w:r>
    </w:p>
    <w:p w:rsidR="006678A8" w:rsidRPr="00D713A2" w:rsidRDefault="006678A8" w:rsidP="00640D65">
      <w:pPr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  <w:u w:val="single"/>
        </w:rPr>
      </w:pPr>
    </w:p>
    <w:p w:rsidR="006678A8" w:rsidRDefault="006678A8" w:rsidP="00640D65">
      <w:pPr>
        <w:pStyle w:val="ListParagraph"/>
        <w:rPr>
          <w:b/>
          <w:bCs/>
        </w:rPr>
      </w:pPr>
      <w:r w:rsidRPr="00DB33F0">
        <w:rPr>
          <w:b/>
          <w:bCs/>
        </w:rPr>
        <w:t>A.   NUMARALANDIRILMIŞ</w:t>
      </w:r>
      <w:r>
        <w:rPr>
          <w:b/>
          <w:bCs/>
        </w:rPr>
        <w:t xml:space="preserve">   CÜMLELERDE  BOŞ  BIRAKILAN YERLERE   AŞAĞIDAKİ  KELİMELERDEN  UYGUN  OLANIN YAZINIZ. 10 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6678A8" w:rsidRPr="0005715D"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TERAVİH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BAYRAM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KAMET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CENAZE</w:t>
            </w:r>
          </w:p>
        </w:tc>
      </w:tr>
      <w:tr w:rsidR="006678A8" w:rsidRPr="0005715D"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FARZ-I KİYAFE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10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MİHRAP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CUMA</w:t>
            </w:r>
          </w:p>
        </w:tc>
      </w:tr>
    </w:tbl>
    <w:p w:rsidR="006678A8" w:rsidRDefault="006678A8" w:rsidP="00DB33F0">
      <w:pPr>
        <w:pStyle w:val="ListParagraph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3"/>
        <w:gridCol w:w="2127"/>
      </w:tblGrid>
      <w:tr w:rsidR="006678A8" w:rsidRPr="0005715D">
        <w:tc>
          <w:tcPr>
            <w:tcW w:w="222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SALA</w:t>
            </w:r>
          </w:p>
        </w:tc>
        <w:tc>
          <w:tcPr>
            <w:tcW w:w="2127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İMAN</w:t>
            </w:r>
          </w:p>
        </w:tc>
      </w:tr>
    </w:tbl>
    <w:p w:rsidR="006678A8" w:rsidRDefault="006678A8" w:rsidP="00640D65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7904"/>
      </w:tblGrid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1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Haftada  bir  gün toplu olarak  kılınan farz  namaza……………………………namazı  denir.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2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Müslüman   biri  öldüğünde  kılınan, dua niteliği taşıyan, rükü ve  secdesi   olmayan  namaz ……………………………………..namazıdır.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3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Senede  iki  defa  kılınan  vacip  olan  bir  namaz………………………………..namazdır.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4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Ramazan  ayında  yatsı   namazından  sonra  kılınan  namaz ……………………………namazdır.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5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Cuma   namazı,  toplam …………………rekattır.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6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Tek   başında ya  da  cemaatle   namaz   kılarken  farzın    hemen  öncesinde   okunan   ezana  …………………………………………….denir.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7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Cenaze   namazı   kılmanın  dini  hükmü …………………………………….dir.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8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  kıldıran  kimseye  …………………………………………  denir.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9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 xml:space="preserve">Camide  imamın  cemaate   namaz  kıldırmak  için    bulunduğu  özel   bölüme 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……………………………………………..denir.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10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Cuma  günü   namazdan  önce ……………………………………………….okunur.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</w:tbl>
    <w:p w:rsidR="006678A8" w:rsidRDefault="006678A8" w:rsidP="00772223">
      <w:pPr>
        <w:pStyle w:val="ListParagraph"/>
        <w:jc w:val="center"/>
        <w:rPr>
          <w:b/>
          <w:bCs/>
        </w:rPr>
      </w:pPr>
      <w:r>
        <w:rPr>
          <w:b/>
          <w:bCs/>
        </w:rPr>
        <w:t>NAMAZ  İBADETİ</w:t>
      </w:r>
    </w:p>
    <w:p w:rsidR="006678A8" w:rsidRDefault="006678A8" w:rsidP="00640D65">
      <w:pPr>
        <w:pStyle w:val="ListParagraph"/>
        <w:rPr>
          <w:b/>
          <w:bCs/>
        </w:rPr>
      </w:pPr>
      <w:r>
        <w:rPr>
          <w:b/>
          <w:bCs/>
        </w:rPr>
        <w:t>B.  Numaralanmış  kelimeleri  aşağıdaki    cümlelerle  eşleştiriniz. 6 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"/>
        <w:gridCol w:w="1276"/>
        <w:gridCol w:w="709"/>
        <w:gridCol w:w="6061"/>
      </w:tblGrid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NİYET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 xml:space="preserve">Namaz  vaktini   duyurmak için  yapılan  çağrı 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KIYAM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Beş vakit  namazın  dini   hükmü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SECDE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Namazda  eğilmek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4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FARZ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Namaza  hazırlık şartlarından olan , tekbirden  önce  söylenir.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5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RÜKU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Namazda  elleri ,dizleri , alın ve burnu yere koymak.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6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EZAN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Namazda  ayakta  durmak.</w:t>
            </w:r>
          </w:p>
        </w:tc>
      </w:tr>
    </w:tbl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  <w:r>
        <w:rPr>
          <w:b/>
          <w:bCs/>
        </w:rPr>
        <w:t>C .Namazın  bireysel ve  toplumsal  faydaları  nelerdir?  Düşüncelerinizi   aşağıya  yazınız.14 PUAN</w:t>
      </w:r>
    </w:p>
    <w:p w:rsidR="006678A8" w:rsidRDefault="006678A8" w:rsidP="00640D65">
      <w:pPr>
        <w:pStyle w:val="ListParagraph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…………………………………………………………………………………………………………………………………………..</w:t>
      </w:r>
    </w:p>
    <w:p w:rsidR="006678A8" w:rsidRDefault="006678A8" w:rsidP="00640D65">
      <w:pPr>
        <w:pStyle w:val="ListParagraph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………………………………………………………………………………………………………………………………………..</w:t>
      </w:r>
    </w:p>
    <w:p w:rsidR="006678A8" w:rsidRDefault="006678A8" w:rsidP="00640D65">
      <w:pPr>
        <w:pStyle w:val="ListParagraph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78A8" w:rsidRDefault="006678A8" w:rsidP="00791A7A">
      <w:pPr>
        <w:pStyle w:val="ListParagraph"/>
        <w:jc w:val="center"/>
        <w:rPr>
          <w:b/>
          <w:bCs/>
        </w:rPr>
      </w:pPr>
      <w:r>
        <w:rPr>
          <w:b/>
          <w:bCs/>
        </w:rPr>
        <w:t>YANIT  ANAHTARI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30" type="#_x0000_t202" style="position:absolute;left:0;text-align:left;margin-left:51.1pt;margin-top:13.85pt;width:104.25pt;height:91.5pt;z-index:251659776;visibility:visible;mso-position-horizontal-relative:text;mso-position-vertical-relative:text" strokeweight="2pt">
                  <v:textbox>
                    <w:txbxContent>
                      <w:p w:rsidR="006678A8" w:rsidRDefault="006678A8" w:rsidP="00791A7A">
                        <w:r>
                          <w:t>PUAN</w:t>
                        </w:r>
                      </w:p>
                      <w:p w:rsidR="006678A8" w:rsidRDefault="006678A8" w:rsidP="00791A7A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Pr="0005715D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6678A8" w:rsidRPr="0005715D">
        <w:trPr>
          <w:trHeight w:val="340"/>
        </w:trPr>
        <w:tc>
          <w:tcPr>
            <w:tcW w:w="794" w:type="dxa"/>
            <w:shd w:val="clear" w:color="auto" w:fill="B6DDE8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5715D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6678A8" w:rsidRPr="0005715D" w:rsidRDefault="006678A8" w:rsidP="0005715D">
            <w:pPr>
              <w:tabs>
                <w:tab w:val="left" w:pos="559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5715D">
              <w:rPr>
                <w:b/>
                <w:bCs/>
                <w:sz w:val="32"/>
                <w:szCs w:val="32"/>
              </w:rPr>
              <w:t>O</w:t>
            </w:r>
          </w:p>
        </w:tc>
      </w:tr>
    </w:tbl>
    <w:p w:rsidR="006678A8" w:rsidRDefault="006678A8" w:rsidP="00640D65">
      <w:pPr>
        <w:pStyle w:val="ListParagraph"/>
        <w:rPr>
          <w:b/>
          <w:bCs/>
        </w:rPr>
      </w:pPr>
    </w:p>
    <w:p w:rsidR="006678A8" w:rsidRPr="00A269FC" w:rsidRDefault="006678A8" w:rsidP="00A269FC">
      <w:pPr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640D65">
      <w:pPr>
        <w:pStyle w:val="ListParagraph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6678A8" w:rsidRPr="0005715D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6678A8" w:rsidRPr="0005715D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6678A8" w:rsidRPr="0005715D">
        <w:trPr>
          <w:jc w:val="center"/>
        </w:trPr>
        <w:tc>
          <w:tcPr>
            <w:tcW w:w="558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</w:tcPr>
          <w:p w:rsidR="006678A8" w:rsidRPr="00667F76" w:rsidRDefault="006678A8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678A8" w:rsidRDefault="006678A8" w:rsidP="00640D65">
      <w:pPr>
        <w:pStyle w:val="ListParagraph"/>
        <w:rPr>
          <w:b/>
          <w:bCs/>
        </w:rPr>
      </w:pPr>
    </w:p>
    <w:p w:rsidR="006678A8" w:rsidRDefault="006678A8" w:rsidP="00234691">
      <w:pPr>
        <w:pStyle w:val="ListParagraph"/>
        <w:rPr>
          <w:b/>
          <w:bCs/>
        </w:rPr>
      </w:pPr>
      <w:r w:rsidRPr="00DB33F0">
        <w:rPr>
          <w:b/>
          <w:bCs/>
        </w:rPr>
        <w:t>A.   NUMARALANDIRILMIŞ</w:t>
      </w:r>
      <w:r>
        <w:rPr>
          <w:b/>
          <w:bCs/>
        </w:rPr>
        <w:t xml:space="preserve">   CÜMLELERDE  BOŞ  BIRAKILAN YERLERE   AŞAĞIDAKİ  KELİMELERDEN  UYGUN  OLANIN YAZINIZ. 10 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6678A8" w:rsidRPr="0005715D"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TERAVİH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BAYRAM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KAMET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CENAZE</w:t>
            </w:r>
          </w:p>
        </w:tc>
      </w:tr>
      <w:tr w:rsidR="006678A8" w:rsidRPr="0005715D"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FARZ-I KİYAFE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10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MİHRAP</w:t>
            </w:r>
          </w:p>
        </w:tc>
        <w:tc>
          <w:tcPr>
            <w:tcW w:w="230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CUMA</w:t>
            </w:r>
          </w:p>
        </w:tc>
      </w:tr>
    </w:tbl>
    <w:p w:rsidR="006678A8" w:rsidRDefault="006678A8" w:rsidP="00234691">
      <w:pPr>
        <w:pStyle w:val="ListParagraph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3"/>
        <w:gridCol w:w="2127"/>
      </w:tblGrid>
      <w:tr w:rsidR="006678A8" w:rsidRPr="0005715D">
        <w:tc>
          <w:tcPr>
            <w:tcW w:w="2223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SALA</w:t>
            </w:r>
          </w:p>
        </w:tc>
        <w:tc>
          <w:tcPr>
            <w:tcW w:w="2127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05715D">
              <w:rPr>
                <w:b/>
                <w:bCs/>
              </w:rPr>
              <w:t>İMAN</w:t>
            </w:r>
          </w:p>
        </w:tc>
      </w:tr>
    </w:tbl>
    <w:p w:rsidR="006678A8" w:rsidRDefault="006678A8" w:rsidP="00234691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7904"/>
      </w:tblGrid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1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Haftada  bir  gün toplu olarak  kılınan farz  namaza…………</w:t>
            </w:r>
            <w:r w:rsidRPr="0005715D">
              <w:rPr>
                <w:b/>
                <w:bCs/>
                <w:color w:val="FF0000"/>
              </w:rPr>
              <w:t>CUMA…</w:t>
            </w:r>
            <w:r w:rsidRPr="0005715D">
              <w:rPr>
                <w:b/>
                <w:bCs/>
              </w:rPr>
              <w:t>namazı  denir.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2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Müslüman   biri  öldüğünde  kılınan, dua niteliği taşıyan,  rükü ve  secdesi   olmayan  namaz …………</w:t>
            </w:r>
            <w:r w:rsidRPr="0005715D">
              <w:rPr>
                <w:b/>
                <w:bCs/>
                <w:color w:val="FF0000"/>
              </w:rPr>
              <w:t>CENAZE</w:t>
            </w:r>
            <w:r w:rsidRPr="0005715D">
              <w:rPr>
                <w:b/>
                <w:bCs/>
              </w:rPr>
              <w:t>…………………………..namazıdır.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3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Senede  iki  defa  kılınan  vacip  olan  bir  namaz……</w:t>
            </w:r>
            <w:r w:rsidRPr="0005715D">
              <w:rPr>
                <w:b/>
                <w:bCs/>
                <w:color w:val="FF0000"/>
              </w:rPr>
              <w:t>BAYRAM</w:t>
            </w:r>
            <w:r w:rsidRPr="0005715D">
              <w:rPr>
                <w:b/>
                <w:bCs/>
              </w:rPr>
              <w:t>..namazdır.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4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Ramazan  ayında  yatsı   namazından  sonra  kılınan  namaz …</w:t>
            </w:r>
            <w:r w:rsidRPr="0005715D">
              <w:rPr>
                <w:b/>
                <w:bCs/>
                <w:color w:val="FF0000"/>
              </w:rPr>
              <w:t>TERAVİH</w:t>
            </w:r>
            <w:r w:rsidRPr="0005715D">
              <w:rPr>
                <w:b/>
                <w:bCs/>
              </w:rPr>
              <w:t>…namazdır.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5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Cuma   namazı,  toplam ……</w:t>
            </w:r>
            <w:r w:rsidRPr="0005715D">
              <w:rPr>
                <w:b/>
                <w:bCs/>
                <w:color w:val="FF0000"/>
              </w:rPr>
              <w:t>10</w:t>
            </w:r>
            <w:r w:rsidRPr="0005715D">
              <w:rPr>
                <w:b/>
                <w:bCs/>
              </w:rPr>
              <w:t>…rekattır.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6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Tek   başında ya  da  cemaatle   namaz   kılarken  farzın    hemen  öncesinde   okunan   ezana  …</w:t>
            </w:r>
            <w:r w:rsidRPr="0005715D">
              <w:rPr>
                <w:b/>
                <w:bCs/>
                <w:color w:val="FF0000"/>
              </w:rPr>
              <w:t>KAMET</w:t>
            </w:r>
            <w:r w:rsidRPr="0005715D">
              <w:rPr>
                <w:b/>
                <w:bCs/>
              </w:rPr>
              <w:t>….denir.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7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Cenaze   namazı   kılmanın  dini  hükmü ………</w:t>
            </w:r>
            <w:r w:rsidRPr="0005715D">
              <w:rPr>
                <w:b/>
                <w:bCs/>
                <w:color w:val="FF0000"/>
              </w:rPr>
              <w:t>FARZ-I  KİFAYE</w:t>
            </w:r>
            <w:r w:rsidRPr="0005715D">
              <w:rPr>
                <w:b/>
                <w:bCs/>
              </w:rPr>
              <w:t>….dir.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8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  kıldıran  kimseye  …</w:t>
            </w:r>
            <w:r w:rsidRPr="0005715D">
              <w:rPr>
                <w:b/>
                <w:bCs/>
                <w:color w:val="FF0000"/>
              </w:rPr>
              <w:t>İMAM</w:t>
            </w:r>
            <w:r w:rsidRPr="0005715D">
              <w:rPr>
                <w:b/>
                <w:bCs/>
              </w:rPr>
              <w:t>…  denir.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9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 xml:space="preserve">Camide  imamın  cemaate   namaz  kıldırmak  için    bulunduğu  özel   bölüme 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……………</w:t>
            </w:r>
            <w:r w:rsidRPr="0005715D">
              <w:rPr>
                <w:b/>
                <w:bCs/>
                <w:color w:val="FF0000"/>
              </w:rPr>
              <w:t>MİHRAP</w:t>
            </w:r>
            <w:r w:rsidRPr="0005715D">
              <w:rPr>
                <w:b/>
                <w:bCs/>
              </w:rPr>
              <w:t>….denir.</w:t>
            </w:r>
          </w:p>
        </w:tc>
      </w:tr>
      <w:tr w:rsidR="006678A8" w:rsidRPr="0005715D">
        <w:tc>
          <w:tcPr>
            <w:tcW w:w="66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10</w:t>
            </w:r>
          </w:p>
        </w:tc>
        <w:tc>
          <w:tcPr>
            <w:tcW w:w="7904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Cuma  günü   namazdan  önce ……</w:t>
            </w:r>
            <w:r w:rsidRPr="0005715D">
              <w:rPr>
                <w:b/>
                <w:bCs/>
                <w:color w:val="FF0000"/>
              </w:rPr>
              <w:t>SALA</w:t>
            </w:r>
            <w:r w:rsidRPr="0005715D">
              <w:rPr>
                <w:b/>
                <w:bCs/>
              </w:rPr>
              <w:t>……okunur.</w:t>
            </w:r>
          </w:p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</w:p>
        </w:tc>
      </w:tr>
    </w:tbl>
    <w:p w:rsidR="006678A8" w:rsidRDefault="006678A8" w:rsidP="00234691">
      <w:pPr>
        <w:pStyle w:val="ListParagraph"/>
        <w:jc w:val="center"/>
        <w:rPr>
          <w:b/>
          <w:bCs/>
        </w:rPr>
      </w:pPr>
    </w:p>
    <w:p w:rsidR="006678A8" w:rsidRDefault="006678A8" w:rsidP="00234691">
      <w:pPr>
        <w:pStyle w:val="ListParagraph"/>
        <w:jc w:val="center"/>
        <w:rPr>
          <w:b/>
          <w:bCs/>
        </w:rPr>
      </w:pPr>
    </w:p>
    <w:p w:rsidR="006678A8" w:rsidRDefault="006678A8" w:rsidP="00234691">
      <w:pPr>
        <w:pStyle w:val="ListParagraph"/>
        <w:jc w:val="center"/>
        <w:rPr>
          <w:b/>
          <w:bCs/>
        </w:rPr>
      </w:pPr>
    </w:p>
    <w:p w:rsidR="006678A8" w:rsidRDefault="006678A8" w:rsidP="00234691">
      <w:pPr>
        <w:pStyle w:val="ListParagraph"/>
        <w:jc w:val="center"/>
        <w:rPr>
          <w:b/>
          <w:bCs/>
        </w:rPr>
      </w:pPr>
    </w:p>
    <w:p w:rsidR="006678A8" w:rsidRDefault="006678A8" w:rsidP="00234691">
      <w:pPr>
        <w:pStyle w:val="ListParagraph"/>
        <w:jc w:val="center"/>
        <w:rPr>
          <w:b/>
          <w:bCs/>
        </w:rPr>
      </w:pPr>
    </w:p>
    <w:p w:rsidR="006678A8" w:rsidRDefault="006678A8" w:rsidP="00234691">
      <w:pPr>
        <w:pStyle w:val="ListParagraph"/>
        <w:jc w:val="center"/>
        <w:rPr>
          <w:b/>
          <w:bCs/>
        </w:rPr>
      </w:pPr>
    </w:p>
    <w:p w:rsidR="006678A8" w:rsidRDefault="006678A8" w:rsidP="00234691">
      <w:pPr>
        <w:pStyle w:val="ListParagraph"/>
        <w:jc w:val="center"/>
        <w:rPr>
          <w:b/>
          <w:bCs/>
        </w:rPr>
      </w:pPr>
      <w:r>
        <w:rPr>
          <w:b/>
          <w:bCs/>
        </w:rPr>
        <w:t>NAMAZ  İBADETİ</w:t>
      </w:r>
    </w:p>
    <w:p w:rsidR="006678A8" w:rsidRDefault="006678A8" w:rsidP="00234691">
      <w:pPr>
        <w:pStyle w:val="ListParagraph"/>
        <w:rPr>
          <w:b/>
          <w:bCs/>
        </w:rPr>
      </w:pPr>
      <w:r>
        <w:rPr>
          <w:b/>
          <w:bCs/>
        </w:rPr>
        <w:t>B.  Numaralanmış  kelimeleri  aşağıdaki    cümlelerle  eşleştiriniz. 6 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"/>
        <w:gridCol w:w="1276"/>
        <w:gridCol w:w="709"/>
        <w:gridCol w:w="6061"/>
      </w:tblGrid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NİYET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  <w:color w:val="FF0000"/>
                <w:sz w:val="32"/>
                <w:szCs w:val="32"/>
              </w:rPr>
            </w:pPr>
            <w:r w:rsidRPr="0005715D">
              <w:rPr>
                <w:b/>
                <w:bCs/>
                <w:color w:val="FF0000"/>
                <w:sz w:val="32"/>
                <w:szCs w:val="32"/>
              </w:rPr>
              <w:t>6</w:t>
            </w: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 xml:space="preserve">Namaz  vaktini   duyurmak için  yapılan  çağrı 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KIYAM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  <w:color w:val="FF0000"/>
                <w:sz w:val="32"/>
                <w:szCs w:val="32"/>
              </w:rPr>
            </w:pPr>
            <w:r w:rsidRPr="0005715D">
              <w:rPr>
                <w:b/>
                <w:bCs/>
                <w:color w:val="FF0000"/>
                <w:sz w:val="32"/>
                <w:szCs w:val="32"/>
              </w:rPr>
              <w:t>4</w:t>
            </w: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Beş vakit  namazın  dini   hükmü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SECDE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  <w:color w:val="FF0000"/>
                <w:sz w:val="32"/>
                <w:szCs w:val="32"/>
              </w:rPr>
            </w:pPr>
            <w:r w:rsidRPr="0005715D">
              <w:rPr>
                <w:b/>
                <w:bCs/>
                <w:color w:val="FF0000"/>
                <w:sz w:val="32"/>
                <w:szCs w:val="32"/>
              </w:rPr>
              <w:t>5</w:t>
            </w: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Namazda  eğilmek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4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FARZ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  <w:color w:val="FF0000"/>
                <w:sz w:val="32"/>
                <w:szCs w:val="32"/>
              </w:rPr>
            </w:pPr>
            <w:r w:rsidRPr="0005715D">
              <w:rPr>
                <w:b/>
                <w:bCs/>
                <w:color w:val="FF0000"/>
                <w:sz w:val="32"/>
                <w:szCs w:val="32"/>
              </w:rPr>
              <w:t>1</w:t>
            </w: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Namaza  hazırlık şartlarından olan , tekbirden  önce  söylenir.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5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RÜKU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  <w:color w:val="FF0000"/>
                <w:sz w:val="32"/>
                <w:szCs w:val="32"/>
              </w:rPr>
            </w:pPr>
            <w:r w:rsidRPr="0005715D">
              <w:rPr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Namazda  elleri ,dizleri , alın ve burnu yere koymak.</w:t>
            </w:r>
          </w:p>
        </w:tc>
      </w:tr>
      <w:tr w:rsidR="006678A8" w:rsidRPr="0005715D">
        <w:tc>
          <w:tcPr>
            <w:tcW w:w="522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6</w:t>
            </w:r>
          </w:p>
        </w:tc>
        <w:tc>
          <w:tcPr>
            <w:tcW w:w="1276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EZAN</w:t>
            </w:r>
          </w:p>
        </w:tc>
        <w:tc>
          <w:tcPr>
            <w:tcW w:w="709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  <w:color w:val="FF0000"/>
                <w:sz w:val="32"/>
                <w:szCs w:val="32"/>
              </w:rPr>
            </w:pPr>
            <w:r w:rsidRPr="0005715D">
              <w:rPr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6061" w:type="dxa"/>
          </w:tcPr>
          <w:p w:rsidR="006678A8" w:rsidRPr="0005715D" w:rsidRDefault="006678A8" w:rsidP="0005715D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5715D">
              <w:rPr>
                <w:b/>
                <w:bCs/>
              </w:rPr>
              <w:t>Namazda  ayakta  durmak.</w:t>
            </w:r>
          </w:p>
        </w:tc>
      </w:tr>
    </w:tbl>
    <w:p w:rsidR="006678A8" w:rsidRDefault="006678A8" w:rsidP="00234691">
      <w:pPr>
        <w:pStyle w:val="ListParagraph"/>
        <w:rPr>
          <w:b/>
          <w:bCs/>
        </w:rPr>
      </w:pPr>
    </w:p>
    <w:sectPr w:rsidR="006678A8" w:rsidSect="00BA140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8A8" w:rsidRDefault="006678A8" w:rsidP="00E425B3">
      <w:pPr>
        <w:spacing w:after="0" w:line="240" w:lineRule="auto"/>
      </w:pPr>
      <w:r>
        <w:separator/>
      </w:r>
    </w:p>
  </w:endnote>
  <w:endnote w:type="continuationSeparator" w:id="0">
    <w:p w:rsidR="006678A8" w:rsidRDefault="006678A8" w:rsidP="00E42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8A8" w:rsidRDefault="006678A8">
    <w:pPr>
      <w:pStyle w:val="Footer"/>
      <w:jc w:val="center"/>
    </w:pPr>
    <w:fldSimple w:instr="PAGE   \* MERGEFORMAT">
      <w:r>
        <w:rPr>
          <w:noProof/>
        </w:rPr>
        <w:t>6</w:t>
      </w:r>
    </w:fldSimple>
  </w:p>
  <w:p w:rsidR="006678A8" w:rsidRDefault="006678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8A8" w:rsidRDefault="006678A8" w:rsidP="00E425B3">
      <w:pPr>
        <w:spacing w:after="0" w:line="240" w:lineRule="auto"/>
      </w:pPr>
      <w:r>
        <w:separator/>
      </w:r>
    </w:p>
  </w:footnote>
  <w:footnote w:type="continuationSeparator" w:id="0">
    <w:p w:rsidR="006678A8" w:rsidRDefault="006678A8" w:rsidP="00E42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8A8" w:rsidRDefault="00667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1A6D"/>
    <w:multiLevelType w:val="hybridMultilevel"/>
    <w:tmpl w:val="ED825A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F1151"/>
    <w:multiLevelType w:val="hybridMultilevel"/>
    <w:tmpl w:val="EA24F6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32EB9"/>
    <w:multiLevelType w:val="hybridMultilevel"/>
    <w:tmpl w:val="32CACB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62C61"/>
    <w:multiLevelType w:val="hybridMultilevel"/>
    <w:tmpl w:val="5C361C8E"/>
    <w:lvl w:ilvl="0" w:tplc="041F0015">
      <w:start w:val="1"/>
      <w:numFmt w:val="upperLetter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89C"/>
    <w:rsid w:val="000415E0"/>
    <w:rsid w:val="0005715D"/>
    <w:rsid w:val="000A36FA"/>
    <w:rsid w:val="000C21F0"/>
    <w:rsid w:val="000F462C"/>
    <w:rsid w:val="001C5450"/>
    <w:rsid w:val="001D4395"/>
    <w:rsid w:val="0021350A"/>
    <w:rsid w:val="00213EA2"/>
    <w:rsid w:val="002151E7"/>
    <w:rsid w:val="00234691"/>
    <w:rsid w:val="00241EC6"/>
    <w:rsid w:val="0024228F"/>
    <w:rsid w:val="002A0C6D"/>
    <w:rsid w:val="002E1F61"/>
    <w:rsid w:val="003908BC"/>
    <w:rsid w:val="00412207"/>
    <w:rsid w:val="00484210"/>
    <w:rsid w:val="005627F3"/>
    <w:rsid w:val="005B5AEF"/>
    <w:rsid w:val="005D5581"/>
    <w:rsid w:val="005F2946"/>
    <w:rsid w:val="00640D65"/>
    <w:rsid w:val="006678A8"/>
    <w:rsid w:val="00667F76"/>
    <w:rsid w:val="00691AF7"/>
    <w:rsid w:val="0069489C"/>
    <w:rsid w:val="0069611C"/>
    <w:rsid w:val="006D1354"/>
    <w:rsid w:val="007426AB"/>
    <w:rsid w:val="00766BB9"/>
    <w:rsid w:val="00772223"/>
    <w:rsid w:val="00791A7A"/>
    <w:rsid w:val="007D3FA6"/>
    <w:rsid w:val="00843307"/>
    <w:rsid w:val="00891DA8"/>
    <w:rsid w:val="009C74A8"/>
    <w:rsid w:val="00A269FC"/>
    <w:rsid w:val="00A87E5D"/>
    <w:rsid w:val="00AD67C2"/>
    <w:rsid w:val="00BA140A"/>
    <w:rsid w:val="00CA3945"/>
    <w:rsid w:val="00CB4F7D"/>
    <w:rsid w:val="00CC7BB8"/>
    <w:rsid w:val="00D16AFC"/>
    <w:rsid w:val="00D27990"/>
    <w:rsid w:val="00D5660A"/>
    <w:rsid w:val="00D713A2"/>
    <w:rsid w:val="00DB33F0"/>
    <w:rsid w:val="00DC172D"/>
    <w:rsid w:val="00DC6879"/>
    <w:rsid w:val="00E24006"/>
    <w:rsid w:val="00E425B3"/>
    <w:rsid w:val="00E975D0"/>
    <w:rsid w:val="00EC568C"/>
    <w:rsid w:val="00F656C6"/>
    <w:rsid w:val="00FF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7BB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7BB8"/>
    <w:pPr>
      <w:ind w:left="720"/>
    </w:pPr>
  </w:style>
  <w:style w:type="paragraph" w:styleId="Header">
    <w:name w:val="header"/>
    <w:basedOn w:val="Normal"/>
    <w:link w:val="HeaderChar"/>
    <w:uiPriority w:val="99"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425B3"/>
  </w:style>
  <w:style w:type="paragraph" w:styleId="Footer">
    <w:name w:val="footer"/>
    <w:basedOn w:val="Normal"/>
    <w:link w:val="FooterChar"/>
    <w:uiPriority w:val="99"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425B3"/>
  </w:style>
  <w:style w:type="character" w:styleId="Hyperlink">
    <w:name w:val="Hyperlink"/>
    <w:basedOn w:val="DefaultParagraphFont"/>
    <w:uiPriority w:val="99"/>
    <w:rsid w:val="005B5A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1123</Words>
  <Characters>6405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2017 – 2018  EĞİTİM VE ÖĞRETİM YILI  ……………</dc:title>
  <dc:subject/>
  <dc:creator>HP</dc:creator>
  <cp:keywords/>
  <dc:description/>
  <cp:lastModifiedBy>Edanur</cp:lastModifiedBy>
  <cp:revision>3</cp:revision>
  <dcterms:created xsi:type="dcterms:W3CDTF">2017-12-28T22:29:00Z</dcterms:created>
  <dcterms:modified xsi:type="dcterms:W3CDTF">2017-12-28T22:53:00Z</dcterms:modified>
</cp:coreProperties>
</file>