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28" w:rsidRDefault="007C622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margin-left:268.65pt;margin-top:-14.2pt;width:5.25pt;height:842.25pt;flip:x;z-index:251665408;visibility:visible"/>
        </w:pict>
      </w:r>
      <w:r>
        <w:rPr>
          <w:noProof/>
        </w:rPr>
        <w:pict>
          <v:rect id="Rectangle 3" o:spid="_x0000_s1027" style="position:absolute;margin-left:-8.85pt;margin-top:-8.2pt;width:268.5pt;height:112.85pt;z-index:251657216;visibility:visible" filled="f" strokeweight="1.5pt">
            <v:textbox>
              <w:txbxContent>
                <w:p w:rsidR="007C6228" w:rsidRPr="00B168FB" w:rsidRDefault="007C6228" w:rsidP="00B168FB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 w:rsidRPr="00B168FB">
                    <w:rPr>
                      <w:b/>
                      <w:bCs/>
                    </w:rPr>
                    <w:t>2016 2017 EĞİTİM ÖĞRETİM YILI ALPASLAN ORTAOKULU 6. SINIF 2.DÖNEM 2.MATEMATİK                                          UYGULAMALARI SINAVI</w:t>
                  </w:r>
                </w:p>
                <w:p w:rsidR="007C6228" w:rsidRPr="00B168FB" w:rsidRDefault="007C6228" w:rsidP="00B04415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  <w:p w:rsidR="007C6228" w:rsidRPr="00B168FB" w:rsidRDefault="007C6228" w:rsidP="00B04415">
                  <w:pPr>
                    <w:pStyle w:val="NoSpacing"/>
                    <w:rPr>
                      <w:b/>
                      <w:bCs/>
                    </w:rPr>
                  </w:pPr>
                  <w:r w:rsidRPr="00B168FB">
                    <w:rPr>
                      <w:b/>
                      <w:bCs/>
                    </w:rPr>
                    <w:t>AD:</w:t>
                  </w:r>
                </w:p>
                <w:p w:rsidR="007C6228" w:rsidRPr="00B168FB" w:rsidRDefault="007C6228" w:rsidP="00B04415">
                  <w:pPr>
                    <w:pStyle w:val="NoSpacing"/>
                    <w:rPr>
                      <w:b/>
                      <w:bCs/>
                    </w:rPr>
                  </w:pPr>
                  <w:r w:rsidRPr="00B168FB">
                    <w:rPr>
                      <w:b/>
                      <w:bCs/>
                    </w:rPr>
                    <w:t>SOYAD:</w:t>
                  </w:r>
                </w:p>
                <w:p w:rsidR="007C6228" w:rsidRPr="00B168FB" w:rsidRDefault="007C6228" w:rsidP="00B04415">
                  <w:pPr>
                    <w:pStyle w:val="NoSpacing"/>
                    <w:rPr>
                      <w:b/>
                      <w:bCs/>
                    </w:rPr>
                  </w:pPr>
                  <w:r w:rsidRPr="00B168FB">
                    <w:rPr>
                      <w:b/>
                      <w:bCs/>
                    </w:rPr>
                    <w:t>SINIF:</w:t>
                  </w:r>
                </w:p>
                <w:p w:rsidR="007C6228" w:rsidRPr="00B168FB" w:rsidRDefault="007C6228" w:rsidP="00B04415">
                  <w:pPr>
                    <w:pStyle w:val="NoSpacing"/>
                    <w:rPr>
                      <w:b/>
                      <w:bCs/>
                    </w:rPr>
                  </w:pPr>
                  <w:r w:rsidRPr="00B168FB">
                    <w:rPr>
                      <w:b/>
                      <w:bCs/>
                    </w:rPr>
                    <w:t>NUMARA:</w:t>
                  </w:r>
                </w:p>
                <w:p w:rsidR="007C6228" w:rsidRPr="00B168FB" w:rsidRDefault="007C6228" w:rsidP="00B04415">
                  <w:pPr>
                    <w:ind w:left="3828" w:hanging="3686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7C6228" w:rsidRPr="00B168FB" w:rsidRDefault="007C6228" w:rsidP="00B0441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 xml:space="preserve">       </w:t>
                  </w:r>
                </w:p>
                <w:p w:rsidR="007C6228" w:rsidRPr="00B168FB" w:rsidRDefault="007C6228" w:rsidP="00B04415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No:</w:t>
                  </w: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B168F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Matematik Sınavı</w:t>
                  </w:r>
                </w:p>
              </w:txbxContent>
            </v:textbox>
          </v:rect>
        </w:pict>
      </w:r>
    </w:p>
    <w:p w:rsidR="007C6228" w:rsidRDefault="007C6228">
      <w:r>
        <w:rPr>
          <w:noProof/>
        </w:rPr>
        <w:pict>
          <v:shape id="AutoShape 3" o:spid="_x0000_s1028" type="#_x0000_t32" style="position:absolute;margin-left:35.65pt;margin-top:85.15pt;width:0;height:61.5pt;z-index:251649024;visibility:visible">
            <v:stroke dashstyle="1 1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9" type="#_x0000_t202" style="position:absolute;margin-left:35.65pt;margin-top:161.55pt;width:43.5pt;height:24.25pt;z-index:251651072;visibility:visible" filled="f" stroked="f">
            <v:textbox>
              <w:txbxContent>
                <w:p w:rsidR="007C6228" w:rsidRDefault="007C6228">
                  <w:r>
                    <w:t>12 cm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7" o:spid="_x0000_s1030" type="#_x0000_t7" style="position:absolute;margin-left:-8.85pt;margin-top:85.15pt;width:174.75pt;height:61.5pt;z-index:251648000;visibility:visible" strokeweight="1pt">
            <v:textbox>
              <w:txbxContent>
                <w:p w:rsidR="007C6228" w:rsidRDefault="007C6228" w:rsidP="00F634ED">
                  <w:r>
                    <w:t xml:space="preserve">   6 cm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4" o:spid="_x0000_s1031" type="#_x0000_t87" style="position:absolute;margin-left:51.7pt;margin-top:93.85pt;width:7.15pt;height:128.25pt;rotation:-90;z-index:251650048;visibility:visible" adj=",10808" strokeweight="1pt"/>
        </w:pict>
      </w:r>
      <w:r>
        <w:t xml:space="preserve">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C6228" w:rsidRDefault="007C6228">
      <w:r>
        <w:rPr>
          <w:noProof/>
        </w:rPr>
        <w:pict>
          <v:shape id="Text Box 20" o:spid="_x0000_s1032" type="#_x0000_t202" style="position:absolute;margin-left:290.7pt;margin-top:13.4pt;width:27.45pt;height:24.4pt;z-index:251664384;visibility:visible" filled="f" stroked="f">
            <v:textbox>
              <w:txbxContent>
                <w:p w:rsidR="007C6228" w:rsidRDefault="007C6228" w:rsidP="00B168FB">
                  <w:pPr>
                    <w:rPr>
                      <w:b/>
                      <w:bCs/>
                      <w:noProof/>
                    </w:rPr>
                  </w:pPr>
                  <w:r w:rsidRPr="007D4CE1">
                    <w:rPr>
                      <w:b/>
                      <w:bCs/>
                      <w:noProof/>
                    </w:rPr>
                    <w:t>4.</w:t>
                  </w:r>
                </w:p>
                <w:p w:rsidR="007C6228" w:rsidRDefault="007C6228"/>
              </w:txbxContent>
            </v:textbox>
          </v:shape>
        </w:pict>
      </w:r>
    </w:p>
    <w:p w:rsidR="007C6228" w:rsidRDefault="007C6228"/>
    <w:p w:rsidR="007C6228" w:rsidRDefault="007C6228" w:rsidP="00F24803">
      <w:r>
        <w:rPr>
          <w:noProof/>
        </w:rPr>
        <w:pict>
          <v:rect id="Rectangle 23" o:spid="_x0000_s1033" style="position:absolute;margin-left:35.65pt;margin-top:16.85pt;width:7.15pt;height:7.15pt;z-index:251667456;visibility:visible"/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C6228" w:rsidRPr="00F24803" w:rsidRDefault="007C6228" w:rsidP="00B168FB">
      <w:pPr>
        <w:rPr>
          <w:b/>
          <w:bCs/>
        </w:rPr>
      </w:pPr>
      <w:r>
        <w:rPr>
          <w:b/>
          <w:bCs/>
        </w:rPr>
        <w:t>1.</w:t>
      </w:r>
      <w:r w:rsidRPr="00F24803">
        <w:rPr>
          <w:b/>
          <w:bCs/>
        </w:rPr>
        <w:t>Şekildeki paralelkenarın alanını bulunuz.</w:t>
      </w:r>
    </w:p>
    <w:p w:rsidR="007C6228" w:rsidRDefault="007C6228" w:rsidP="00F634ED">
      <w:pPr>
        <w:ind w:left="-142"/>
      </w:pPr>
    </w:p>
    <w:p w:rsidR="007C6228" w:rsidRDefault="007C6228" w:rsidP="00F634ED">
      <w:pPr>
        <w:ind w:left="-142"/>
      </w:pPr>
    </w:p>
    <w:p w:rsidR="007C6228" w:rsidRDefault="007C6228" w:rsidP="00F634ED">
      <w:pPr>
        <w:ind w:left="-142"/>
      </w:pPr>
    </w:p>
    <w:p w:rsidR="007C6228" w:rsidRPr="00F24803" w:rsidRDefault="007C6228" w:rsidP="00F634ED">
      <w:pPr>
        <w:ind w:left="-142"/>
        <w:rPr>
          <w:b/>
          <w:bCs/>
        </w:rPr>
      </w:pPr>
      <w:r w:rsidRPr="00F24803">
        <w:rPr>
          <w:b/>
          <w:bCs/>
        </w:rPr>
        <w:t>2.</w:t>
      </w:r>
    </w:p>
    <w:p w:rsidR="007C6228" w:rsidRDefault="007C6228" w:rsidP="00F634ED">
      <w:pPr>
        <w:ind w:left="-142"/>
      </w:pPr>
      <w:r>
        <w:rPr>
          <w:noProof/>
        </w:rPr>
        <w:pict>
          <v:shape id="AutoShape 18" o:spid="_x0000_s1034" type="#_x0000_t32" style="position:absolute;left:0;text-align:left;margin-left:50.4pt;margin-top:17.4pt;width:0;height:72.75pt;z-index:251661312;visibility:visible" strokeweight="1pt">
            <v:stroke dashstyle="1 1"/>
          </v:shape>
        </w:pict>
      </w:r>
      <w:r>
        <w:rPr>
          <w:noProof/>
        </w:rPr>
        <w:pict>
          <v:shape id="AutoShape 17" o:spid="_x0000_s1035" type="#_x0000_t32" style="position:absolute;left:0;text-align:left;margin-left:6.15pt;margin-top:17.4pt;width:44.25pt;height:72.75pt;flip:y;z-index:251660288;visibility:visible" strokeweight="1.5pt"/>
        </w:pict>
      </w:r>
      <w:r>
        <w:rPr>
          <w:noProof/>
        </w:rPr>
        <w:pict>
          <v:shape id="AutoShape 16" o:spid="_x0000_s1036" type="#_x0000_t32" style="position:absolute;left:0;text-align:left;margin-left:6.15pt;margin-top:90.15pt;width:113.25pt;height:0;flip:x;z-index:251659264;visibility:visible" strokeweight="1.5pt"/>
        </w:pict>
      </w:r>
      <w:r>
        <w:rPr>
          <w:noProof/>
        </w:rPr>
        <w:pict>
          <v:shape id="AutoShape 15" o:spid="_x0000_s1037" type="#_x0000_t32" style="position:absolute;left:0;text-align:left;margin-left:50.4pt;margin-top:17.4pt;width:69pt;height:72.75pt;z-index:251658240;visibility:visible" strokeweight="1.5pt"/>
        </w:pict>
      </w:r>
      <w:r w:rsidRPr="00EF7F9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30.25pt;height:171pt;visibility:visible">
            <v:imagedata r:id="rId5" o:title="" croptop="3468f" cropbottom="7266f" cropleft="7741f" cropright="17073f" gain="72818f" blacklevel="9830f"/>
          </v:shape>
        </w:pict>
      </w:r>
    </w:p>
    <w:p w:rsidR="007C6228" w:rsidRDefault="007C6228" w:rsidP="00F634ED">
      <w:pPr>
        <w:ind w:left="-142"/>
      </w:pPr>
    </w:p>
    <w:p w:rsidR="007C6228" w:rsidRPr="00F24803" w:rsidRDefault="007C6228" w:rsidP="00F24803">
      <w:pPr>
        <w:ind w:left="-284" w:right="-212"/>
        <w:rPr>
          <w:b/>
          <w:bCs/>
        </w:rPr>
      </w:pPr>
      <w:r>
        <w:rPr>
          <w:b/>
          <w:bCs/>
        </w:rPr>
        <w:t>3</w:t>
      </w:r>
      <w:r w:rsidRPr="00F24803">
        <w:rPr>
          <w:b/>
          <w:bCs/>
        </w:rPr>
        <w:t>. Aşağıda verilen sayıları istenilen birimlere dönüştürünüz.</w:t>
      </w:r>
    </w:p>
    <w:p w:rsidR="007C6228" w:rsidRDefault="007C6228" w:rsidP="00F634ED">
      <w:pPr>
        <w:ind w:left="-142"/>
      </w:pPr>
      <w:r w:rsidRPr="00EF7F9C">
        <w:rPr>
          <w:noProof/>
        </w:rPr>
        <w:pict>
          <v:shape id="Resim 2" o:spid="_x0000_i1026" type="#_x0000_t75" style="width:249.75pt;height:96pt;visibility:visible">
            <v:imagedata r:id="rId6" o:title="" croptop="22607f" cropbottom="12610f" cropleft="8099f" cropright="13035f" gain="109227f" blacklevel="6554f"/>
          </v:shape>
        </w:pict>
      </w:r>
      <w:r>
        <w:tab/>
      </w:r>
      <w:r>
        <w:tab/>
      </w:r>
      <w:r>
        <w:tab/>
      </w:r>
    </w:p>
    <w:p w:rsidR="007C6228" w:rsidRDefault="007C6228" w:rsidP="00F634ED">
      <w:pPr>
        <w:ind w:left="-142"/>
        <w:rPr>
          <w:noProof/>
        </w:rPr>
      </w:pPr>
    </w:p>
    <w:p w:rsidR="007C6228" w:rsidRDefault="007C6228" w:rsidP="00F634ED">
      <w:pPr>
        <w:ind w:left="-142"/>
        <w:rPr>
          <w:noProof/>
        </w:rPr>
      </w:pPr>
    </w:p>
    <w:p w:rsidR="007C6228" w:rsidRDefault="007C6228" w:rsidP="00F634ED">
      <w:pPr>
        <w:ind w:left="-142"/>
        <w:rPr>
          <w:noProof/>
        </w:rPr>
      </w:pPr>
    </w:p>
    <w:p w:rsidR="007C6228" w:rsidRDefault="007C6228" w:rsidP="007D4CE1">
      <w:pPr>
        <w:rPr>
          <w:noProof/>
        </w:rPr>
      </w:pPr>
    </w:p>
    <w:p w:rsidR="007C6228" w:rsidRPr="007D4CE1" w:rsidRDefault="007C6228" w:rsidP="00B168FB">
      <w:pPr>
        <w:ind w:right="-284"/>
        <w:rPr>
          <w:b/>
          <w:bCs/>
          <w:noProof/>
        </w:rPr>
      </w:pPr>
      <w:r>
        <w:rPr>
          <w:noProof/>
        </w:rPr>
        <w:pict>
          <v:shape id="Resim 8" o:spid="_x0000_s1038" type="#_x0000_t75" style="position:absolute;margin-left:194pt;margin-top:0;width:234pt;height:149.25pt;z-index:251663360;visibility:visible;mso-position-horizontal:right;mso-position-horizontal-relative:margin;mso-position-vertical:top;mso-position-vertical-relative:margin">
            <v:imagedata r:id="rId7" o:title="" croptop="4546f" cropleft="3201f" cropright="8350f" gain="93623f" blacklevel="3277f"/>
            <w10:wrap type="square" anchorx="margin" anchory="margin"/>
          </v:shape>
        </w:pict>
      </w:r>
    </w:p>
    <w:p w:rsidR="007C6228" w:rsidRDefault="007C6228" w:rsidP="00F634ED">
      <w:pPr>
        <w:ind w:left="-142"/>
      </w:pPr>
    </w:p>
    <w:p w:rsidR="007C6228" w:rsidRDefault="007C6228" w:rsidP="00F634ED">
      <w:pPr>
        <w:ind w:left="-142"/>
      </w:pPr>
    </w:p>
    <w:p w:rsidR="007C6228" w:rsidRDefault="007C6228" w:rsidP="00F634ED">
      <w:pPr>
        <w:ind w:left="-142"/>
      </w:pPr>
    </w:p>
    <w:p w:rsidR="007C6228" w:rsidRDefault="007C6228" w:rsidP="00F634ED">
      <w:pPr>
        <w:ind w:left="-142"/>
      </w:pPr>
      <w:r w:rsidRPr="00EF7F9C">
        <w:rPr>
          <w:noProof/>
        </w:rPr>
        <w:pict>
          <v:shape id="Resim 11" o:spid="_x0000_i1027" type="#_x0000_t75" style="width:255.75pt;height:85.5pt;visibility:visible">
            <v:imagedata r:id="rId8" o:title="" croptop="14759f" cropbottom="24404f" cropleft="9169f" cropright="11974f" gain="109227f" blacklevel="3277f"/>
          </v:shape>
        </w:pict>
      </w:r>
    </w:p>
    <w:p w:rsidR="007C6228" w:rsidRDefault="007C6228" w:rsidP="00F634ED">
      <w:pPr>
        <w:ind w:left="-142"/>
        <w:rPr>
          <w:b/>
          <w:bCs/>
        </w:rPr>
      </w:pPr>
      <w:r w:rsidRPr="007D4CE1">
        <w:rPr>
          <w:b/>
          <w:bCs/>
        </w:rPr>
        <w:t>5. Şekildeki dikdörtgenler prizmasının hacmini bulunuz.</w:t>
      </w:r>
    </w:p>
    <w:p w:rsidR="007C6228" w:rsidRDefault="007C6228" w:rsidP="00F634ED">
      <w:pPr>
        <w:ind w:left="-142"/>
        <w:rPr>
          <w:b/>
          <w:bCs/>
        </w:rPr>
      </w:pPr>
    </w:p>
    <w:p w:rsidR="007C6228" w:rsidRDefault="007C6228" w:rsidP="00F634ED">
      <w:pPr>
        <w:ind w:left="-142"/>
        <w:rPr>
          <w:b/>
          <w:bCs/>
        </w:rPr>
      </w:pPr>
    </w:p>
    <w:p w:rsidR="007C6228" w:rsidRPr="007D4CE1" w:rsidRDefault="007C6228" w:rsidP="00F634ED">
      <w:pPr>
        <w:ind w:left="-142"/>
        <w:rPr>
          <w:b/>
          <w:bCs/>
        </w:rPr>
      </w:pPr>
    </w:p>
    <w:p w:rsidR="007C6228" w:rsidRPr="007D4CE1" w:rsidRDefault="007C6228" w:rsidP="007D4CE1">
      <w:pPr>
        <w:ind w:left="-284" w:right="-212"/>
        <w:rPr>
          <w:b/>
          <w:bCs/>
        </w:rPr>
      </w:pPr>
      <w:r>
        <w:rPr>
          <w:b/>
          <w:bCs/>
        </w:rPr>
        <w:t>6</w:t>
      </w:r>
      <w:r w:rsidRPr="00F24803">
        <w:rPr>
          <w:b/>
          <w:bCs/>
        </w:rPr>
        <w:t>. Aşağıda verilen sayıları istenilen birimlere dönüştürünüz.</w:t>
      </w:r>
    </w:p>
    <w:p w:rsidR="007C6228" w:rsidRDefault="007C6228" w:rsidP="007D4CE1">
      <w:pPr>
        <w:ind w:left="-142"/>
      </w:pPr>
      <w:r w:rsidRPr="00EF7F9C">
        <w:rPr>
          <w:noProof/>
        </w:rPr>
        <w:pict>
          <v:shape id="Resim 14" o:spid="_x0000_i1028" type="#_x0000_t75" style="width:258.75pt;height:101.25pt;visibility:visible">
            <v:imagedata r:id="rId9" o:title="" croptop="24640f" cropbottom="10964f" cropleft="8526f" cropright="13462f" gain="109227f" blacklevel="6554f"/>
          </v:shape>
        </w:pict>
      </w:r>
    </w:p>
    <w:p w:rsidR="007C6228" w:rsidRDefault="007C6228" w:rsidP="007D4CE1">
      <w:pPr>
        <w:ind w:left="-142"/>
      </w:pPr>
    </w:p>
    <w:p w:rsidR="007C6228" w:rsidRDefault="007C6228" w:rsidP="00B168FB">
      <w:pPr>
        <w:ind w:left="-142"/>
      </w:pPr>
      <w:r w:rsidRPr="0085464D">
        <w:rPr>
          <w:b/>
          <w:bCs/>
        </w:rPr>
        <w:t xml:space="preserve">7.Şekildeki prizmanın </w:t>
      </w:r>
      <w:r>
        <w:rPr>
          <w:b/>
          <w:bCs/>
        </w:rPr>
        <w:t xml:space="preserve"> </w:t>
      </w:r>
      <w:r w:rsidRPr="0085464D">
        <w:rPr>
          <w:b/>
          <w:bCs/>
        </w:rPr>
        <w:t xml:space="preserve">hacmini </w:t>
      </w:r>
      <w:r w:rsidRPr="0085464D">
        <w:rPr>
          <w:b/>
          <w:bCs/>
          <w:u w:val="single"/>
        </w:rPr>
        <w:t>tahmin</w:t>
      </w:r>
      <w:r w:rsidRPr="0085464D">
        <w:rPr>
          <w:b/>
          <w:bCs/>
        </w:rPr>
        <w:t xml:space="preserve"> ediniz.                                                                                                       </w:t>
      </w:r>
    </w:p>
    <w:p w:rsidR="007C6228" w:rsidRDefault="007C6228" w:rsidP="00B168FB">
      <w:pPr>
        <w:ind w:left="-142"/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6" o:spid="_x0000_s1039" type="#_x0000_t16" style="position:absolute;left:0;text-align:left;margin-left:31.15pt;margin-top:21.55pt;width:64.3pt;height:98.25pt;z-index:251652096;visibility:visible"/>
        </w:pict>
      </w:r>
    </w:p>
    <w:p w:rsidR="007C6228" w:rsidRPr="0085464D" w:rsidRDefault="007C6228" w:rsidP="00F634ED">
      <w:pPr>
        <w:ind w:left="-142"/>
        <w:rPr>
          <w:b/>
          <w:bCs/>
        </w:rPr>
      </w:pPr>
      <w:r>
        <w:rPr>
          <w:noProof/>
        </w:rPr>
        <w:pict>
          <v:shape id="Text Box 7" o:spid="_x0000_s1040" type="#_x0000_t202" style="position:absolute;left:0;text-align:left;margin-left:-3.8pt;margin-top:39.35pt;width:49.7pt;height:162.7pt;z-index:251653120;visibility:visible" filled="f" stroked="f">
            <v:textbox style="mso-fit-shape-to-text:t">
              <w:txbxContent>
                <w:p w:rsidR="007C6228" w:rsidRDefault="007C6228">
                  <w:r>
                    <w:t>49 cm</w:t>
                  </w:r>
                </w:p>
              </w:txbxContent>
            </v:textbox>
          </v:shape>
        </w:pict>
      </w:r>
      <w:r>
        <w:t xml:space="preserve">                                      </w:t>
      </w:r>
      <w:r>
        <w:tab/>
      </w:r>
      <w:r>
        <w:tab/>
      </w:r>
      <w:r w:rsidRPr="0085464D">
        <w:rPr>
          <w:b/>
          <w:bCs/>
        </w:rPr>
        <w:tab/>
      </w:r>
      <w:r w:rsidRPr="0085464D">
        <w:rPr>
          <w:b/>
          <w:bCs/>
        </w:rPr>
        <w:tab/>
      </w:r>
      <w:r w:rsidRPr="0085464D">
        <w:rPr>
          <w:b/>
          <w:bCs/>
        </w:rPr>
        <w:tab/>
      </w:r>
      <w:r w:rsidRPr="0085464D">
        <w:rPr>
          <w:b/>
          <w:bCs/>
        </w:rPr>
        <w:tab/>
        <w:t xml:space="preserve">             </w:t>
      </w:r>
    </w:p>
    <w:p w:rsidR="007C6228" w:rsidRDefault="007C6228" w:rsidP="0085464D">
      <w:pPr>
        <w:ind w:left="-142"/>
      </w:pPr>
      <w:r>
        <w:rPr>
          <w:noProof/>
        </w:rPr>
        <w:pict>
          <v:shape id="Text Box 9" o:spid="_x0000_s1041" type="#_x0000_t202" style="position:absolute;left:0;text-align:left;margin-left:81.9pt;margin-top:39.15pt;width:49.55pt;height:22.9pt;z-index:251655168;visibility:visible" filled="f" stroked="f">
            <v:textbox>
              <w:txbxContent>
                <w:p w:rsidR="007C6228" w:rsidRDefault="007C6228" w:rsidP="006E063F">
                  <w:r>
                    <w:t>5 cm</w:t>
                  </w:r>
                </w:p>
              </w:txbxContent>
            </v:textbox>
          </v:shape>
        </w:pict>
      </w:r>
    </w:p>
    <w:p w:rsidR="007C6228" w:rsidRDefault="007C6228" w:rsidP="00F634ED">
      <w:pPr>
        <w:ind w:left="-142"/>
        <w:rPr>
          <w:b/>
          <w:bCs/>
        </w:rPr>
      </w:pPr>
    </w:p>
    <w:p w:rsidR="007C6228" w:rsidRDefault="007C6228" w:rsidP="00F634ED">
      <w:pPr>
        <w:ind w:left="-142"/>
        <w:rPr>
          <w:b/>
          <w:bCs/>
        </w:rPr>
      </w:pPr>
      <w:r>
        <w:rPr>
          <w:noProof/>
        </w:rPr>
        <w:pict>
          <v:shape id="Text Box 8" o:spid="_x0000_s1042" type="#_x0000_t202" style="position:absolute;left:0;text-align:left;margin-left:31.15pt;margin-top:2.55pt;width:57.75pt;height:22.9pt;z-index:251654144;visibility:visible" filled="f" stroked="f">
            <v:textbox>
              <w:txbxContent>
                <w:p w:rsidR="007C6228" w:rsidRDefault="007C6228" w:rsidP="006E063F">
                  <w:r>
                    <w:t>12,95 cm</w:t>
                  </w:r>
                </w:p>
              </w:txbxContent>
            </v:textbox>
          </v:shape>
        </w:pict>
      </w:r>
    </w:p>
    <w:p w:rsidR="007C6228" w:rsidRDefault="007C6228" w:rsidP="00F634ED">
      <w:pPr>
        <w:ind w:left="-142"/>
        <w:rPr>
          <w:b/>
          <w:bCs/>
        </w:rPr>
      </w:pPr>
    </w:p>
    <w:p w:rsidR="007C6228" w:rsidRDefault="007C6228" w:rsidP="00F634ED">
      <w:pPr>
        <w:ind w:left="-142"/>
        <w:rPr>
          <w:b/>
          <w:bCs/>
        </w:rPr>
      </w:pPr>
      <w:r>
        <w:rPr>
          <w:noProof/>
        </w:rPr>
        <w:pict>
          <v:shape id="AutoShape 22" o:spid="_x0000_s1043" type="#_x0000_t32" style="position:absolute;left:0;text-align:left;margin-left:264.15pt;margin-top:-15.7pt;width:5.25pt;height:842.25pt;flip:x;z-index:251666432;visibility:visible"/>
        </w:pict>
      </w:r>
    </w:p>
    <w:p w:rsidR="007C6228" w:rsidRPr="0085464D" w:rsidRDefault="007C6228" w:rsidP="00F634ED">
      <w:pPr>
        <w:ind w:left="-142"/>
        <w:rPr>
          <w:b/>
          <w:bCs/>
        </w:rPr>
      </w:pPr>
      <w:r w:rsidRPr="0085464D">
        <w:rPr>
          <w:b/>
          <w:bCs/>
        </w:rPr>
        <w:t>8. Aşağıdaki işlemleri yapınız.</w:t>
      </w:r>
    </w:p>
    <w:p w:rsidR="007C6228" w:rsidRDefault="007C6228" w:rsidP="0085464D">
      <w:pPr>
        <w:pStyle w:val="ListParagraph"/>
        <w:numPr>
          <w:ilvl w:val="0"/>
          <w:numId w:val="1"/>
        </w:numPr>
        <w:tabs>
          <w:tab w:val="left" w:pos="142"/>
        </w:tabs>
        <w:ind w:left="284" w:hanging="436"/>
      </w:pPr>
      <w:r>
        <w:t>5(2x - 3) =</w:t>
      </w:r>
    </w:p>
    <w:p w:rsidR="007C6228" w:rsidRDefault="007C6228" w:rsidP="0085464D">
      <w:pPr>
        <w:pStyle w:val="ListParagraph"/>
        <w:numPr>
          <w:ilvl w:val="0"/>
          <w:numId w:val="1"/>
        </w:numPr>
        <w:tabs>
          <w:tab w:val="left" w:pos="142"/>
        </w:tabs>
        <w:ind w:left="284" w:hanging="436"/>
      </w:pPr>
      <w:r>
        <w:t>3(7x + 1) =</w:t>
      </w:r>
    </w:p>
    <w:p w:rsidR="007C6228" w:rsidRDefault="007C6228" w:rsidP="009553A6">
      <w:pPr>
        <w:pStyle w:val="ListParagraph"/>
        <w:tabs>
          <w:tab w:val="left" w:pos="142"/>
        </w:tabs>
        <w:ind w:left="284"/>
      </w:pPr>
    </w:p>
    <w:p w:rsidR="007C6228" w:rsidRPr="0085464D" w:rsidRDefault="007C6228" w:rsidP="00F634ED">
      <w:pPr>
        <w:ind w:left="-142"/>
        <w:rPr>
          <w:b/>
          <w:bCs/>
        </w:rPr>
      </w:pPr>
      <w:r w:rsidRPr="0085464D">
        <w:rPr>
          <w:b/>
          <w:bCs/>
        </w:rPr>
        <w:t>9. Aşağıda verilen işlemlerin sonucunu bulup yazınız.</w:t>
      </w:r>
    </w:p>
    <w:p w:rsidR="007C6228" w:rsidRDefault="007C6228" w:rsidP="0085464D">
      <w:pPr>
        <w:pStyle w:val="ListParagraph"/>
        <w:numPr>
          <w:ilvl w:val="0"/>
          <w:numId w:val="2"/>
        </w:numPr>
        <w:ind w:left="142" w:hanging="357"/>
      </w:pPr>
      <w:r>
        <w:t>(2a+3) + (5a + 1) =</w:t>
      </w:r>
    </w:p>
    <w:p w:rsidR="007C6228" w:rsidRDefault="007C6228" w:rsidP="0085464D">
      <w:pPr>
        <w:pStyle w:val="ListParagraph"/>
        <w:numPr>
          <w:ilvl w:val="0"/>
          <w:numId w:val="2"/>
        </w:numPr>
        <w:ind w:left="142" w:hanging="357"/>
      </w:pPr>
      <w:r>
        <w:t>(7a+2) – (8a + 1) =</w:t>
      </w:r>
    </w:p>
    <w:p w:rsidR="007C6228" w:rsidRDefault="007C6228" w:rsidP="009553A6">
      <w:pPr>
        <w:pStyle w:val="ListParagraph"/>
        <w:ind w:left="142"/>
      </w:pPr>
    </w:p>
    <w:p w:rsidR="007C6228" w:rsidRPr="0085464D" w:rsidRDefault="007C6228" w:rsidP="00F634ED">
      <w:pPr>
        <w:ind w:left="-142"/>
        <w:rPr>
          <w:b/>
          <w:bCs/>
        </w:rPr>
      </w:pPr>
      <w:r w:rsidRPr="0085464D">
        <w:rPr>
          <w:b/>
          <w:bCs/>
        </w:rPr>
        <w:t>10. Aşağıda verilen işlemleri yapınız.</w:t>
      </w:r>
    </w:p>
    <w:p w:rsidR="007C6228" w:rsidRDefault="007C6228" w:rsidP="0041330C">
      <w:pPr>
        <w:pStyle w:val="ListParagraph"/>
        <w:numPr>
          <w:ilvl w:val="0"/>
          <w:numId w:val="3"/>
        </w:numPr>
        <w:ind w:left="142"/>
      </w:pPr>
      <w:r>
        <w:t>(-3) + (+9) =</w:t>
      </w:r>
    </w:p>
    <w:p w:rsidR="007C6228" w:rsidRDefault="007C6228" w:rsidP="0041330C">
      <w:pPr>
        <w:pStyle w:val="ListParagraph"/>
        <w:numPr>
          <w:ilvl w:val="0"/>
          <w:numId w:val="3"/>
        </w:numPr>
        <w:ind w:left="142"/>
      </w:pPr>
      <w:r>
        <w:t>(+ 5 ) – (+2) =</w:t>
      </w:r>
    </w:p>
    <w:p w:rsidR="007C6228" w:rsidRDefault="007C6228" w:rsidP="009553A6">
      <w:pPr>
        <w:pStyle w:val="ListParagraph"/>
        <w:ind w:left="142"/>
      </w:pPr>
    </w:p>
    <w:p w:rsidR="007C6228" w:rsidRDefault="007C6228" w:rsidP="009553A6">
      <w:pPr>
        <w:pStyle w:val="ListParagraph"/>
        <w:ind w:left="142"/>
      </w:pPr>
    </w:p>
    <w:p w:rsidR="007C6228" w:rsidRPr="0041330C" w:rsidRDefault="007C6228" w:rsidP="00F634ED">
      <w:pPr>
        <w:ind w:left="-142"/>
        <w:rPr>
          <w:b/>
          <w:bCs/>
        </w:rPr>
      </w:pPr>
      <w:r w:rsidRPr="0041330C">
        <w:rPr>
          <w:b/>
          <w:bCs/>
        </w:rPr>
        <w:t>11. Aşağıda verilen sözel ifadeleri cebirsel olarak yazınız.</w:t>
      </w:r>
    </w:p>
    <w:p w:rsidR="007C6228" w:rsidRDefault="007C6228" w:rsidP="0041330C">
      <w:pPr>
        <w:pStyle w:val="ListParagraph"/>
        <w:numPr>
          <w:ilvl w:val="0"/>
          <w:numId w:val="4"/>
        </w:numPr>
        <w:ind w:left="142"/>
      </w:pPr>
      <w:r>
        <w:t>Bir sayının 4 katının 8 fazlası =…………………………………….</w:t>
      </w:r>
    </w:p>
    <w:p w:rsidR="007C6228" w:rsidRDefault="007C6228" w:rsidP="0041330C">
      <w:pPr>
        <w:pStyle w:val="ListParagraph"/>
        <w:numPr>
          <w:ilvl w:val="0"/>
          <w:numId w:val="4"/>
        </w:numPr>
        <w:ind w:left="142"/>
      </w:pPr>
      <w:r>
        <w:t>Bir sayının 6 katının 2 eksiği=……………………………………..</w:t>
      </w:r>
    </w:p>
    <w:p w:rsidR="007C6228" w:rsidRDefault="007C6228" w:rsidP="0041330C">
      <w:pPr>
        <w:pStyle w:val="ListParagraph"/>
        <w:numPr>
          <w:ilvl w:val="0"/>
          <w:numId w:val="4"/>
        </w:numPr>
        <w:ind w:left="142"/>
      </w:pPr>
      <w:r>
        <w:t>Bir sayının 5 fazlasının 7 katı=…………………………………….</w:t>
      </w:r>
    </w:p>
    <w:p w:rsidR="007C6228" w:rsidRDefault="007C6228" w:rsidP="0041330C">
      <w:pPr>
        <w:pStyle w:val="ListParagraph"/>
        <w:numPr>
          <w:ilvl w:val="0"/>
          <w:numId w:val="4"/>
        </w:numPr>
        <w:ind w:left="142"/>
      </w:pPr>
      <w:r>
        <w:t>Bir sayının yarısı=……………………………………………………….</w:t>
      </w:r>
    </w:p>
    <w:p w:rsidR="007C6228" w:rsidRDefault="007C6228" w:rsidP="0041330C">
      <w:pPr>
        <w:pStyle w:val="ListParagraph"/>
        <w:numPr>
          <w:ilvl w:val="0"/>
          <w:numId w:val="4"/>
        </w:numPr>
        <w:ind w:left="142"/>
      </w:pPr>
      <w:r>
        <w:t>Bir sayının 10 katının 3 fazlası=………………………………….</w:t>
      </w:r>
    </w:p>
    <w:p w:rsidR="007C6228" w:rsidRDefault="007C6228" w:rsidP="009553A6">
      <w:pPr>
        <w:pStyle w:val="ListParagraph"/>
        <w:ind w:left="142"/>
      </w:pPr>
    </w:p>
    <w:p w:rsidR="007C6228" w:rsidRPr="0041330C" w:rsidRDefault="007C6228" w:rsidP="001F6072">
      <w:pPr>
        <w:ind w:left="-284"/>
        <w:rPr>
          <w:b/>
          <w:bCs/>
        </w:rPr>
      </w:pPr>
      <w:r>
        <w:rPr>
          <w:noProof/>
        </w:rPr>
        <w:pict>
          <v:roundrect id="AutoShape 19" o:spid="_x0000_s1044" style="position:absolute;left:0;text-align:left;margin-left:-2.85pt;margin-top:39.8pt;width:122.25pt;height:18pt;z-index:251662336;visibility:visible" arcsize="10923f" filled="f"/>
        </w:pict>
      </w:r>
      <w:r w:rsidRPr="0041330C">
        <w:rPr>
          <w:b/>
          <w:bCs/>
        </w:rPr>
        <w:t>12. Aşağıda verilen örüntünün kuralını bulup cebirsel olarak yazınız.</w:t>
      </w:r>
    </w:p>
    <w:p w:rsidR="007C6228" w:rsidRDefault="007C6228" w:rsidP="00F634ED">
      <w:pPr>
        <w:ind w:left="-142"/>
      </w:pPr>
      <w:r>
        <w:tab/>
        <w:t xml:space="preserve">  5,  10, 15, 20, 25, 30, ...</w:t>
      </w:r>
    </w:p>
    <w:p w:rsidR="007C6228" w:rsidRDefault="007C6228" w:rsidP="00F634ED">
      <w:pPr>
        <w:ind w:left="-142"/>
      </w:pPr>
      <w:r w:rsidRPr="00326022">
        <w:rPr>
          <w:b/>
          <w:bCs/>
        </w:rPr>
        <w:t>Kuralı</w:t>
      </w:r>
      <w:r>
        <w:t>:………………………..</w:t>
      </w:r>
    </w:p>
    <w:p w:rsidR="007C6228" w:rsidRDefault="007C6228" w:rsidP="00F634ED">
      <w:pPr>
        <w:ind w:left="-142"/>
      </w:pPr>
    </w:p>
    <w:p w:rsidR="007C6228" w:rsidRPr="001F6072" w:rsidRDefault="007C6228" w:rsidP="001F6072">
      <w:pPr>
        <w:ind w:left="-284"/>
        <w:rPr>
          <w:b/>
          <w:bCs/>
        </w:rPr>
      </w:pPr>
      <w:r w:rsidRPr="001F6072">
        <w:rPr>
          <w:b/>
          <w:bCs/>
        </w:rPr>
        <w:t>13. Aşağıda kuralı verilen örüntünün 24. Adımını bulunuz.</w:t>
      </w:r>
    </w:p>
    <w:p w:rsidR="007C6228" w:rsidRDefault="007C6228" w:rsidP="00F634ED">
      <w:pPr>
        <w:ind w:left="-142"/>
      </w:pPr>
      <w:r w:rsidRPr="001F6072">
        <w:rPr>
          <w:b/>
          <w:bCs/>
        </w:rPr>
        <w:t>Kural:</w:t>
      </w:r>
      <w:r>
        <w:t xml:space="preserve">   (4n+1)</w:t>
      </w:r>
    </w:p>
    <w:p w:rsidR="007C6228" w:rsidRDefault="007C6228" w:rsidP="00F634ED">
      <w:pPr>
        <w:ind w:left="-142"/>
      </w:pPr>
      <w:r w:rsidRPr="001F6072">
        <w:rPr>
          <w:b/>
          <w:bCs/>
        </w:rPr>
        <w:t>24.adımı</w:t>
      </w:r>
      <w:r>
        <w:t>:…………………</w:t>
      </w:r>
    </w:p>
    <w:p w:rsidR="007C6228" w:rsidRDefault="007C6228" w:rsidP="00F634ED">
      <w:pPr>
        <w:ind w:left="-142"/>
      </w:pPr>
    </w:p>
    <w:p w:rsidR="007C6228" w:rsidRDefault="007C6228" w:rsidP="00F634ED">
      <w:pPr>
        <w:ind w:left="-142"/>
      </w:pPr>
    </w:p>
    <w:p w:rsidR="007C6228" w:rsidRDefault="007C6228" w:rsidP="001F6072">
      <w:pPr>
        <w:pStyle w:val="ListParagraph"/>
        <w:numPr>
          <w:ilvl w:val="0"/>
          <w:numId w:val="5"/>
        </w:numPr>
      </w:pPr>
      <w:r>
        <w:t>51+(     ) = 51</w:t>
      </w:r>
    </w:p>
    <w:p w:rsidR="007C6228" w:rsidRDefault="007C6228" w:rsidP="001F6072">
      <w:pPr>
        <w:pStyle w:val="ListParagraph"/>
        <w:numPr>
          <w:ilvl w:val="0"/>
          <w:numId w:val="5"/>
        </w:numPr>
      </w:pPr>
      <w:r>
        <w:t>-34 + (     ) = 0</w:t>
      </w:r>
    </w:p>
    <w:p w:rsidR="007C6228" w:rsidRDefault="007C6228" w:rsidP="001F6072">
      <w:pPr>
        <w:pStyle w:val="ListParagraph"/>
        <w:numPr>
          <w:ilvl w:val="0"/>
          <w:numId w:val="5"/>
        </w:numPr>
      </w:pPr>
      <w:r>
        <w:t xml:space="preserve">[28 + 15] + 32 = (      ) + [15 + 32] </w:t>
      </w:r>
    </w:p>
    <w:p w:rsidR="007C6228" w:rsidRDefault="007C6228" w:rsidP="001F6072">
      <w:pPr>
        <w:pStyle w:val="ListParagraph"/>
        <w:numPr>
          <w:ilvl w:val="0"/>
          <w:numId w:val="5"/>
        </w:numPr>
      </w:pPr>
      <w:r>
        <w:t>84 + 12 = 12 + (      )</w:t>
      </w:r>
    </w:p>
    <w:p w:rsidR="007C6228" w:rsidRPr="001F6072" w:rsidRDefault="007C6228" w:rsidP="001F6072">
      <w:pPr>
        <w:pStyle w:val="NoSpacing"/>
        <w:ind w:left="-284"/>
        <w:rPr>
          <w:b/>
          <w:bCs/>
        </w:rPr>
      </w:pPr>
      <w:r w:rsidRPr="001F6072">
        <w:rPr>
          <w:b/>
          <w:bCs/>
        </w:rPr>
        <w:t>14.Yukarıda verilen işlemlerde boş yerleri uygun sayılarla doldurunuz.</w:t>
      </w:r>
    </w:p>
    <w:p w:rsidR="007C6228" w:rsidRDefault="007C6228" w:rsidP="001F6072">
      <w:pPr>
        <w:pStyle w:val="NoSpacing"/>
        <w:ind w:left="-284"/>
        <w:rPr>
          <w:b/>
          <w:bCs/>
        </w:rPr>
      </w:pPr>
    </w:p>
    <w:p w:rsidR="007C6228" w:rsidRDefault="007C6228" w:rsidP="001F6072">
      <w:pPr>
        <w:pStyle w:val="NoSpacing"/>
        <w:ind w:left="-284"/>
        <w:rPr>
          <w:b/>
          <w:bCs/>
        </w:rPr>
      </w:pPr>
    </w:p>
    <w:p w:rsidR="007C6228" w:rsidRDefault="007C6228" w:rsidP="001F6072">
      <w:pPr>
        <w:pStyle w:val="NoSpacing"/>
        <w:ind w:left="-284"/>
        <w:rPr>
          <w:b/>
          <w:bCs/>
        </w:rPr>
      </w:pPr>
    </w:p>
    <w:p w:rsidR="007C6228" w:rsidRPr="001F6072" w:rsidRDefault="007C6228" w:rsidP="009553A6">
      <w:pPr>
        <w:pStyle w:val="NoSpacing"/>
        <w:rPr>
          <w:b/>
          <w:bCs/>
        </w:rPr>
      </w:pPr>
    </w:p>
    <w:p w:rsidR="007C6228" w:rsidRDefault="007C6228" w:rsidP="001F6072">
      <w:pPr>
        <w:pStyle w:val="NoSpacing"/>
        <w:ind w:left="-284"/>
        <w:rPr>
          <w:b/>
          <w:bCs/>
        </w:rPr>
      </w:pPr>
      <w:r w:rsidRPr="001F6072">
        <w:rPr>
          <w:b/>
          <w:bCs/>
        </w:rPr>
        <w:t>15. Aşağıdaki sayıların mutlak değerini  yazınız.</w:t>
      </w:r>
    </w:p>
    <w:p w:rsidR="007C6228" w:rsidRPr="001F6072" w:rsidRDefault="007C6228" w:rsidP="001F6072">
      <w:pPr>
        <w:pStyle w:val="NoSpacing"/>
        <w:ind w:left="-284"/>
        <w:rPr>
          <w:b/>
          <w:bCs/>
        </w:rPr>
      </w:pPr>
    </w:p>
    <w:p w:rsidR="007C6228" w:rsidRDefault="007C6228" w:rsidP="00F634ED">
      <w:pPr>
        <w:ind w:left="-142"/>
      </w:pPr>
      <w:r>
        <w:t>|-4|=</w:t>
      </w:r>
    </w:p>
    <w:p w:rsidR="007C6228" w:rsidRDefault="007C6228" w:rsidP="00F634ED">
      <w:pPr>
        <w:ind w:left="-142"/>
      </w:pPr>
      <w:r>
        <w:t>|91|=</w:t>
      </w:r>
    </w:p>
    <w:p w:rsidR="007C6228" w:rsidRDefault="007C6228" w:rsidP="00F634ED">
      <w:pPr>
        <w:ind w:left="-142"/>
      </w:pPr>
      <w:r>
        <w:t>|23|=</w:t>
      </w:r>
    </w:p>
    <w:p w:rsidR="007C6228" w:rsidRDefault="007C6228" w:rsidP="00F634ED">
      <w:pPr>
        <w:ind w:left="-142"/>
      </w:pPr>
      <w:r>
        <w:t>|-1905|=</w:t>
      </w:r>
    </w:p>
    <w:p w:rsidR="007C6228" w:rsidRDefault="007C6228" w:rsidP="00F634ED">
      <w:pPr>
        <w:ind w:left="-142"/>
      </w:pPr>
      <w:r>
        <w:t>|-2005|=</w:t>
      </w:r>
    </w:p>
    <w:p w:rsidR="007C6228" w:rsidRDefault="007C6228" w:rsidP="00F634ED">
      <w:pPr>
        <w:ind w:left="-142"/>
      </w:pPr>
    </w:p>
    <w:p w:rsidR="007C6228" w:rsidRPr="001F6072" w:rsidRDefault="007C6228" w:rsidP="001F6072">
      <w:pPr>
        <w:rPr>
          <w:b/>
          <w:bCs/>
        </w:rPr>
      </w:pPr>
      <w:r w:rsidRPr="001F6072">
        <w:rPr>
          <w:b/>
          <w:bCs/>
        </w:rPr>
        <w:t xml:space="preserve">16.  Aşağıdaki cümleleri </w:t>
      </w:r>
      <w:r>
        <w:rPr>
          <w:b/>
          <w:bCs/>
        </w:rPr>
        <w:t>uygun tam sayılar ile ifade ediniz.</w:t>
      </w:r>
    </w:p>
    <w:p w:rsidR="007C6228" w:rsidRDefault="007C6228" w:rsidP="001F6072">
      <w:pPr>
        <w:pStyle w:val="ListParagraph"/>
        <w:numPr>
          <w:ilvl w:val="0"/>
          <w:numId w:val="6"/>
        </w:numPr>
        <w:ind w:left="284" w:right="-497"/>
      </w:pPr>
      <w:r>
        <w:t>Deniz seviyesinin 3620 m derinliğindeki balık………………..</w:t>
      </w:r>
    </w:p>
    <w:p w:rsidR="007C6228" w:rsidRDefault="007C6228" w:rsidP="001F6072">
      <w:pPr>
        <w:pStyle w:val="ListParagraph"/>
        <w:numPr>
          <w:ilvl w:val="0"/>
          <w:numId w:val="6"/>
        </w:numPr>
        <w:ind w:left="284" w:right="-497"/>
      </w:pPr>
      <w:r>
        <w:t>Sıcaklığın sıfırın üstünde 5 derece olduğu göl………………..</w:t>
      </w:r>
    </w:p>
    <w:p w:rsidR="007C6228" w:rsidRDefault="007C6228" w:rsidP="001F6072">
      <w:pPr>
        <w:pStyle w:val="ListParagraph"/>
        <w:numPr>
          <w:ilvl w:val="0"/>
          <w:numId w:val="6"/>
        </w:numPr>
        <w:ind w:left="284" w:right="-497"/>
      </w:pPr>
      <w:r>
        <w:t>Deniz seviyesinin 50126 m üzerindeki uçak…………………..</w:t>
      </w:r>
    </w:p>
    <w:p w:rsidR="007C6228" w:rsidRDefault="007C6228" w:rsidP="001F6072">
      <w:pPr>
        <w:pStyle w:val="ListParagraph"/>
        <w:numPr>
          <w:ilvl w:val="0"/>
          <w:numId w:val="6"/>
        </w:numPr>
        <w:ind w:left="284" w:right="-497"/>
      </w:pPr>
      <w:r>
        <w:t>Markete olan 60 tl borç……………</w:t>
      </w:r>
    </w:p>
    <w:p w:rsidR="007C6228" w:rsidRDefault="007C6228" w:rsidP="001F6072">
      <w:pPr>
        <w:pStyle w:val="ListParagraph"/>
        <w:numPr>
          <w:ilvl w:val="0"/>
          <w:numId w:val="6"/>
        </w:numPr>
        <w:ind w:left="284" w:right="-497"/>
      </w:pPr>
      <w:r>
        <w:t>Bir binanın giriş katının 4 kat aşağısı………………………</w:t>
      </w:r>
    </w:p>
    <w:p w:rsidR="007C6228" w:rsidRDefault="007C6228" w:rsidP="00D21323">
      <w:pPr>
        <w:ind w:left="-142"/>
      </w:pPr>
    </w:p>
    <w:p w:rsidR="007C6228" w:rsidRPr="001F6072" w:rsidRDefault="007C6228" w:rsidP="001F6072">
      <w:pPr>
        <w:ind w:left="-142" w:right="-213"/>
        <w:rPr>
          <w:b/>
          <w:bCs/>
        </w:rPr>
      </w:pPr>
      <w:r w:rsidRPr="001F6072">
        <w:rPr>
          <w:b/>
          <w:bCs/>
        </w:rPr>
        <w:t>17. Aşağıda verilen boşluklara  (&gt;) veya  (&lt;) işaretlerinden uygun olanı yazınız.</w:t>
      </w:r>
    </w:p>
    <w:p w:rsidR="007C6228" w:rsidRDefault="007C6228" w:rsidP="001F6072">
      <w:pPr>
        <w:pStyle w:val="ListParagraph"/>
        <w:numPr>
          <w:ilvl w:val="0"/>
          <w:numId w:val="8"/>
        </w:numPr>
      </w:pPr>
      <w:r>
        <w:t>-45  ………..  +76</w:t>
      </w:r>
    </w:p>
    <w:p w:rsidR="007C6228" w:rsidRDefault="007C6228" w:rsidP="001F6072">
      <w:pPr>
        <w:pStyle w:val="ListParagraph"/>
      </w:pPr>
    </w:p>
    <w:p w:rsidR="007C6228" w:rsidRDefault="007C6228" w:rsidP="001F6072">
      <w:pPr>
        <w:pStyle w:val="ListParagraph"/>
        <w:numPr>
          <w:ilvl w:val="0"/>
          <w:numId w:val="8"/>
        </w:numPr>
      </w:pPr>
      <w:r>
        <w:t>+52  ……….  -23</w:t>
      </w:r>
    </w:p>
    <w:p w:rsidR="007C6228" w:rsidRDefault="007C6228" w:rsidP="001F6072">
      <w:pPr>
        <w:pStyle w:val="ListParagraph"/>
      </w:pPr>
    </w:p>
    <w:p w:rsidR="007C6228" w:rsidRDefault="007C6228" w:rsidP="001F6072">
      <w:pPr>
        <w:pStyle w:val="ListParagraph"/>
        <w:numPr>
          <w:ilvl w:val="0"/>
          <w:numId w:val="8"/>
        </w:numPr>
      </w:pPr>
      <w:r>
        <w:t>-12  ………..  -8</w:t>
      </w:r>
    </w:p>
    <w:p w:rsidR="007C6228" w:rsidRDefault="007C6228" w:rsidP="001F6072">
      <w:pPr>
        <w:pStyle w:val="ListParagraph"/>
      </w:pPr>
    </w:p>
    <w:p w:rsidR="007C6228" w:rsidRDefault="007C6228" w:rsidP="001F6072">
      <w:pPr>
        <w:pStyle w:val="ListParagraph"/>
        <w:numPr>
          <w:ilvl w:val="0"/>
          <w:numId w:val="8"/>
        </w:numPr>
      </w:pPr>
      <w:r>
        <w:t>-36  ………..  -98</w:t>
      </w:r>
    </w:p>
    <w:p w:rsidR="007C6228" w:rsidRDefault="007C6228" w:rsidP="001F6072">
      <w:pPr>
        <w:pStyle w:val="ListParagraph"/>
      </w:pPr>
    </w:p>
    <w:p w:rsidR="007C6228" w:rsidRDefault="007C6228" w:rsidP="001F6072">
      <w:pPr>
        <w:pStyle w:val="ListParagraph"/>
        <w:numPr>
          <w:ilvl w:val="0"/>
          <w:numId w:val="8"/>
        </w:numPr>
      </w:pPr>
      <w:r>
        <w:t>+80  ……….  +37</w:t>
      </w:r>
    </w:p>
    <w:p w:rsidR="007C6228" w:rsidRDefault="007C6228" w:rsidP="00D21323">
      <w:pPr>
        <w:ind w:left="-142"/>
      </w:pPr>
    </w:p>
    <w:p w:rsidR="007C6228" w:rsidRDefault="007C6228" w:rsidP="00D21323">
      <w:pPr>
        <w:ind w:left="-142"/>
      </w:pPr>
    </w:p>
    <w:p w:rsidR="007C6228" w:rsidRDefault="007C6228" w:rsidP="00D21323"/>
    <w:p w:rsidR="007C6228" w:rsidRDefault="007C6228" w:rsidP="00D21323">
      <w:pPr>
        <w:ind w:left="-142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" o:spid="_x0000_s1045" type="#_x0000_t98" style="position:absolute;left:0;text-align:left;margin-left:67.45pt;margin-top:27.05pt;width:171.75pt;height:87pt;z-index:251656192;visibility:visible">
            <v:textbox>
              <w:txbxContent>
                <w:p w:rsidR="007C6228" w:rsidRDefault="007C6228" w:rsidP="00D21323">
                  <w:pPr>
                    <w:ind w:left="-142"/>
                    <w:jc w:val="center"/>
                  </w:pPr>
                  <w:r>
                    <w:t>SEFA NUR BEYCAN</w:t>
                  </w:r>
                </w:p>
                <w:p w:rsidR="007C6228" w:rsidRDefault="007C6228" w:rsidP="00D21323">
                  <w:pPr>
                    <w:ind w:left="-142"/>
                    <w:jc w:val="center"/>
                  </w:pPr>
                  <w:r>
                    <w:t>MATEMATİK ÖĞRETMENİ</w:t>
                  </w:r>
                </w:p>
                <w:p w:rsidR="007C6228" w:rsidRDefault="007C6228"/>
              </w:txbxContent>
            </v:textbox>
          </v:shape>
        </w:pict>
      </w:r>
    </w:p>
    <w:sectPr w:rsidR="007C6228" w:rsidSect="00B168FB">
      <w:pgSz w:w="11906" w:h="16838"/>
      <w:pgMar w:top="284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42C58"/>
    <w:multiLevelType w:val="hybridMultilevel"/>
    <w:tmpl w:val="AECE921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">
    <w:nsid w:val="12A74150"/>
    <w:multiLevelType w:val="hybridMultilevel"/>
    <w:tmpl w:val="D07002B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">
    <w:nsid w:val="22A2612B"/>
    <w:multiLevelType w:val="hybridMultilevel"/>
    <w:tmpl w:val="EC5074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1021FAF"/>
    <w:multiLevelType w:val="hybridMultilevel"/>
    <w:tmpl w:val="4AE6CF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4">
    <w:nsid w:val="4F80182B"/>
    <w:multiLevelType w:val="hybridMultilevel"/>
    <w:tmpl w:val="97F63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5">
    <w:nsid w:val="52735B04"/>
    <w:multiLevelType w:val="hybridMultilevel"/>
    <w:tmpl w:val="F600F8F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6">
    <w:nsid w:val="59CC3B5E"/>
    <w:multiLevelType w:val="hybridMultilevel"/>
    <w:tmpl w:val="AD400CF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7">
    <w:nsid w:val="63190EF4"/>
    <w:multiLevelType w:val="hybridMultilevel"/>
    <w:tmpl w:val="D834F3F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4ED"/>
    <w:rsid w:val="0006580B"/>
    <w:rsid w:val="0015208C"/>
    <w:rsid w:val="001F6072"/>
    <w:rsid w:val="0025784B"/>
    <w:rsid w:val="00326022"/>
    <w:rsid w:val="003651BA"/>
    <w:rsid w:val="0041330C"/>
    <w:rsid w:val="00615F47"/>
    <w:rsid w:val="006236F8"/>
    <w:rsid w:val="006C4F92"/>
    <w:rsid w:val="006E063F"/>
    <w:rsid w:val="007C6228"/>
    <w:rsid w:val="007D4CE1"/>
    <w:rsid w:val="0085464D"/>
    <w:rsid w:val="00866190"/>
    <w:rsid w:val="008A4429"/>
    <w:rsid w:val="00901665"/>
    <w:rsid w:val="009553A6"/>
    <w:rsid w:val="00963C34"/>
    <w:rsid w:val="009D464B"/>
    <w:rsid w:val="00AE3E9F"/>
    <w:rsid w:val="00AF59CE"/>
    <w:rsid w:val="00B04415"/>
    <w:rsid w:val="00B168FB"/>
    <w:rsid w:val="00C072A7"/>
    <w:rsid w:val="00C46905"/>
    <w:rsid w:val="00D21323"/>
    <w:rsid w:val="00E23B1F"/>
    <w:rsid w:val="00EF7017"/>
    <w:rsid w:val="00EF7F9C"/>
    <w:rsid w:val="00F24803"/>
    <w:rsid w:val="00F6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C3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63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34E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04415"/>
    <w:rPr>
      <w:rFonts w:cs="Calibri"/>
    </w:rPr>
  </w:style>
  <w:style w:type="paragraph" w:styleId="ListParagraph">
    <w:name w:val="List Paragraph"/>
    <w:basedOn w:val="Normal"/>
    <w:uiPriority w:val="99"/>
    <w:qFormat/>
    <w:rsid w:val="0085464D"/>
    <w:pPr>
      <w:ind w:left="720"/>
    </w:pPr>
  </w:style>
  <w:style w:type="character" w:styleId="Hyperlink">
    <w:name w:val="Hyperlink"/>
    <w:basedOn w:val="DefaultParagraphFont"/>
    <w:uiPriority w:val="99"/>
    <w:rsid w:val="00615F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303</Words>
  <Characters>1733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casper</dc:creator>
  <cp:keywords>sorubak.com</cp:keywords>
  <dc:description>sorubak.com</dc:description>
  <cp:lastModifiedBy>Edanur</cp:lastModifiedBy>
  <cp:revision>3</cp:revision>
  <dcterms:created xsi:type="dcterms:W3CDTF">2017-05-19T16:44:00Z</dcterms:created>
  <dcterms:modified xsi:type="dcterms:W3CDTF">2017-05-21T08:59:00Z</dcterms:modified>
  <cp:category>sorubak.com</cp:category>
</cp:coreProperties>
</file>