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Pr="00090536">
        <w:rPr>
          <w:rFonts w:ascii="Times New Roman" w:hAnsi="Times New Roman" w:cs="Times New Roman"/>
          <w:sz w:val="24"/>
          <w:szCs w:val="24"/>
        </w:rPr>
        <w:t xml:space="preserve"> EĞİTİM ÖĞRETİM YILI VALİ NECATİ ÇETİNKAYA ORTAOKULU 6/O 1.DÖNEM 1.MATEMATİK YAZILI SORULARIDIR.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ADI:                      SOYADI:                       SINIF:          NO: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0457F" w:rsidRPr="00090536" w:rsidSect="00A52565"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1.Aşağıdaki ifadeleri doğru yanlış olarak ayırınız?(10 p.)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(….) Bir doğal sayının 1.kuvveti kendisine eşittir.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(….) Dokuz basamaklı en küçük doğal sayı </w:t>
      </w:r>
      <w:r w:rsidRPr="00D82E2B">
        <w:rPr>
          <w:rFonts w:ascii="Times New Roman" w:hAnsi="Times New Roman" w:cs="Times New Roman"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D82E2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2pt">
            <v:imagedata r:id="rId4" o:title="" chromakey="white"/>
          </v:shape>
        </w:pict>
      </w:r>
      <w:r w:rsidRPr="00D82E2B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sz w:val="24"/>
          <w:szCs w:val="24"/>
        </w:rPr>
        <w:fldChar w:fldCharType="separate"/>
      </w:r>
      <w:r w:rsidRPr="00D82E2B">
        <w:pict>
          <v:shape id="_x0000_i1026" type="#_x0000_t75" style="width:19.5pt;height:12pt">
            <v:imagedata r:id="rId4" o:title="" chromakey="white"/>
          </v:shape>
        </w:pict>
      </w:r>
      <w:r w:rsidRPr="00D82E2B">
        <w:rPr>
          <w:rFonts w:ascii="Times New Roman" w:hAnsi="Times New Roman" w:cs="Times New Roman"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sz w:val="24"/>
          <w:szCs w:val="24"/>
        </w:rPr>
        <w:t>dur.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(….) Sıfır bir sayma sayısıdır.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(….) Çıkarma işleminin değişme özeliği yoktur.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(….) 5 ile bölünebilen çift sayıların birler basamağı 0 yada 5 tir.</w:t>
      </w: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D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2.Aşağıdaki boşluklara uygun matematiksel ifadeleri yazınız?(10p.)</w:t>
      </w:r>
    </w:p>
    <w:p w:rsidR="0090457F" w:rsidRPr="00090536" w:rsidRDefault="0090457F" w:rsidP="00AD49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*</w:t>
      </w:r>
      <w:r w:rsidRPr="00090536">
        <w:rPr>
          <w:rFonts w:ascii="Times New Roman" w:hAnsi="Times New Roman" w:cs="Times New Roman"/>
          <w:sz w:val="24"/>
          <w:szCs w:val="24"/>
        </w:rPr>
        <w:sym w:font="Symbol" w:char="F044"/>
      </w:r>
      <w:r w:rsidRPr="00090536">
        <w:rPr>
          <w:rFonts w:ascii="Times New Roman" w:hAnsi="Times New Roman" w:cs="Times New Roman"/>
          <w:sz w:val="24"/>
          <w:szCs w:val="24"/>
        </w:rPr>
        <w:t xml:space="preserve">.(16.42) = (20.16).42    </w:t>
      </w:r>
      <w:r w:rsidRPr="00090536">
        <w:rPr>
          <w:rFonts w:ascii="Times New Roman" w:hAnsi="Times New Roman" w:cs="Times New Roman"/>
          <w:sz w:val="24"/>
          <w:szCs w:val="24"/>
        </w:rPr>
        <w:sym w:font="Symbol" w:char="F044"/>
      </w:r>
      <w:r w:rsidRPr="00090536">
        <w:rPr>
          <w:rFonts w:ascii="Times New Roman" w:hAnsi="Times New Roman" w:cs="Times New Roman"/>
          <w:sz w:val="24"/>
          <w:szCs w:val="24"/>
        </w:rPr>
        <w:t>=……</w:t>
      </w:r>
    </w:p>
    <w:p w:rsidR="0090457F" w:rsidRPr="00090536" w:rsidRDefault="0090457F" w:rsidP="00AD49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*Sıralı işlemlerde önce …………… , yoksa, parantezli işlemler, daha sonra……………………….işlemi, sonra toplama veya çıkarma işlemi yapılır eğer aynı önceliğe sahip işlemler yan yana gelirse……………………….doğru işlem yapılır.</w:t>
      </w:r>
    </w:p>
    <w:p w:rsidR="0090457F" w:rsidRPr="00090536" w:rsidRDefault="0090457F" w:rsidP="000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* a ve b doğal sayı olmak üzere a.b=b.a eşitliği olduğuna göre doğal sayılarda çarpma işleminin .………………özelliği vardır.</w:t>
      </w:r>
    </w:p>
    <w:p w:rsidR="0090457F" w:rsidRPr="00090536" w:rsidRDefault="0090457F" w:rsidP="000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9F7B3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3. Aşağıdaki işlemleri yapınız?20p.</w:t>
      </w:r>
    </w:p>
    <w:p w:rsidR="0090457F" w:rsidRPr="00090536" w:rsidRDefault="0090457F" w:rsidP="009F7B3C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a.) 7- 25: 5 + </w: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D82E2B">
        <w:pict>
          <v:shape id="_x0000_i1027" type="#_x0000_t75" style="width:15pt;height:13.5pt">
            <v:imagedata r:id="rId5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D82E2B">
        <w:pict>
          <v:shape id="_x0000_i1028" type="#_x0000_t75" style="width:15pt;height:13.5pt">
            <v:imagedata r:id="rId5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 – 17 =</w:t>
      </w:r>
    </w:p>
    <w:p w:rsidR="0090457F" w:rsidRPr="00090536" w:rsidRDefault="0090457F" w:rsidP="009F7B3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DF6007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b.) </w:t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>20 + 5 : 5 +(121: 11) =</w:t>
      </w:r>
    </w:p>
    <w:p w:rsidR="0090457F" w:rsidRPr="00090536" w:rsidRDefault="0090457F" w:rsidP="00DF600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DF6007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c.) </w: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D82E2B">
        <w:pict>
          <v:shape id="_x0000_i1029" type="#_x0000_t75" style="width:15pt;height:12pt">
            <v:imagedata r:id="rId6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D82E2B">
        <w:pict>
          <v:shape id="_x0000_i1030" type="#_x0000_t75" style="width:15pt;height:12pt">
            <v:imagedata r:id="rId6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= 125 ve </w: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D82E2B">
        <w:pict>
          <v:shape id="_x0000_i1031" type="#_x0000_t75" style="width:15pt;height:14.25pt">
            <v:imagedata r:id="rId7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D82E2B">
        <w:pict>
          <v:shape id="_x0000_i1032" type="#_x0000_t75" style="width:15pt;height:14.25pt">
            <v:imagedata r:id="rId7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>= 81 ise  a + b = ?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d.) Bir çiftlikte tavukların sayısı ineklerin sayısının </w: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D82E2B">
        <w:pict>
          <v:shape id="_x0000_i1033" type="#_x0000_t75" style="width:38.25pt;height:66.75pt">
            <v:imagedata r:id="rId8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D82E2B">
        <w:pict>
          <v:shape id="_x0000_i1034" type="#_x0000_t75" style="width:38.25pt;height:66.75pt">
            <v:imagedata r:id="rId8" o:title="" chromakey="white"/>
          </v:shape>
        </w:pict>
      </w:r>
      <w:r w:rsidRPr="00D82E2B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 katı olduğuna göre ve toplam </w:t>
      </w:r>
      <w:r w:rsidRPr="00090536">
        <w:rPr>
          <w:rFonts w:ascii="Times New Roman" w:hAnsi="Times New Roman" w:cs="Times New Roman"/>
          <w:sz w:val="24"/>
          <w:szCs w:val="24"/>
        </w:rPr>
        <w:t>200</w:t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 hayvan olduğuna göre inek sayısı kaçtır?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4.Aşağıdaki işlemleri yapınız?20p.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a.) 5 ile kalansız bölünebilen 3 basamaklı en büyük sayı ile 3 basamaklı rakamları farklı en küçük sayının toplamı kaçtır?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b.) 420 sayısının asal çarpanlarının toplamı kaçtır?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c.) E.k.o.k (18,24) =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536">
        <w:rPr>
          <w:rFonts w:ascii="Times New Roman" w:hAnsi="Times New Roman" w:cs="Times New Roman"/>
          <w:b/>
          <w:bCs/>
          <w:sz w:val="24"/>
          <w:szCs w:val="24"/>
        </w:rPr>
        <w:t>d.)Bir açı tümlerinden 12</w:t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sym w:font="Symbol" w:char="F0B0"/>
      </w:r>
      <w:r w:rsidRPr="00090536">
        <w:rPr>
          <w:rFonts w:ascii="Times New Roman" w:hAnsi="Times New Roman" w:cs="Times New Roman"/>
          <w:b/>
          <w:bCs/>
          <w:sz w:val="24"/>
          <w:szCs w:val="24"/>
        </w:rPr>
        <w:t xml:space="preserve"> derece büyük ise bu açı kaç derecedir?</w:t>
      </w:r>
    </w:p>
    <w:p w:rsidR="0090457F" w:rsidRPr="00090536" w:rsidRDefault="0090457F" w:rsidP="00065E6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5.Aşağıdaki çoktan seçmeli soruları işlem yaparak çözünüz?5p.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1.) ab………………ab sayısı 3 ve 4 e bölünebilen 22 basamaklı en küçük doğal sayıdır. Buna göre bu sayının rakamları toplamı kaçtır?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A.44    B.33     C.24     D.18 </w:t>
      </w:r>
    </w:p>
    <w:p w:rsidR="0090457F" w:rsidRPr="00090536" w:rsidRDefault="0090457F" w:rsidP="001C47D4">
      <w:p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2.)İki çalar saatten birincisi 24 diğeri 36 dakikada bir çalmaktadır. İkisi ilk kez aynı anda saat 14:00 de çaldığına göre 16:49 kadar toplam kaç kez çalmışlardır?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A.7    B.9     C.10      D.11   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3.)Eni 30 m boyu 45 m olan dikdörtgen tarla en büyük karesel parsellere bölünmek isteniyor. Kaç tane karesel parsel elde edilir?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A.3     B.4     C.6      D.8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4.) Bir kg salça markette 25 tl dir. Salçalık domatesin kilosu ise pazarda 5 tldir. 1kg salça için 3 kg domates harcandığına göre; Pazardan 30 kg domates alıp salça yapan Fatma Hanım, elde ettiği salçayı marketten almış olsaydı kaç tl zarar ederdi?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A.75    B.100   C.150    D.250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 xml:space="preserve">5.) </w:t>
      </w:r>
      <w:r w:rsidRPr="00D82E2B">
        <w:rPr>
          <w:rFonts w:ascii="Times New Roman" w:hAnsi="Times New Roman" w:cs="Times New Roman"/>
          <w:sz w:val="24"/>
          <w:szCs w:val="24"/>
        </w:rPr>
        <w:fldChar w:fldCharType="begin"/>
      </w:r>
      <w:r w:rsidRPr="00D82E2B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D82E2B">
        <w:pict>
          <v:shape id="_x0000_i1035" type="#_x0000_t75" style="width:21pt;height:24pt">
            <v:imagedata r:id="rId9" o:title="" chromakey="white"/>
          </v:shape>
        </w:pict>
      </w:r>
      <w:r w:rsidRPr="00D82E2B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D82E2B">
        <w:rPr>
          <w:rFonts w:ascii="Times New Roman" w:hAnsi="Times New Roman" w:cs="Times New Roman"/>
          <w:sz w:val="24"/>
          <w:szCs w:val="24"/>
        </w:rPr>
        <w:fldChar w:fldCharType="separate"/>
      </w:r>
      <w:r w:rsidRPr="00D82E2B">
        <w:pict>
          <v:shape id="_x0000_i1036" type="#_x0000_t75" style="width:21pt;height:24pt">
            <v:imagedata r:id="rId9" o:title="" chromakey="white"/>
          </v:shape>
        </w:pict>
      </w:r>
      <w:r w:rsidRPr="00D82E2B">
        <w:rPr>
          <w:rFonts w:ascii="Times New Roman" w:hAnsi="Times New Roman" w:cs="Times New Roman"/>
          <w:sz w:val="24"/>
          <w:szCs w:val="24"/>
        </w:rPr>
        <w:fldChar w:fldCharType="end"/>
      </w:r>
      <w:r w:rsidRPr="00090536">
        <w:rPr>
          <w:rFonts w:ascii="Times New Roman" w:hAnsi="Times New Roman" w:cs="Times New Roman"/>
          <w:sz w:val="24"/>
          <w:szCs w:val="24"/>
        </w:rPr>
        <w:t xml:space="preserve"> sayısı bir doğal sayı ise a kaç farklı değer alır?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A.10    B.12    C.15     D.18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6.) Bir çubuk 4 eşit parçaya bölünüyor. Her bir parçanın uzunluğu 3 cm kısa olsaydı, bu çubuk 6 eşit parçaya bölünecekti. Buna göre bu çubuk 3 parçaya bölünseydi her bir parçanın uzunluğu kaç cm olurdu?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A.11    B.12    C.13     D.14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7.) Aşağıdaki sayılardan hangisi asal değildir?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A.11    B.13      C.17     D.26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8.) Aşağıdaki sayılardan hangisi 5, 3 ve 2 ye kalansız bölünür?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A.40     B.50    C.60   D.70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***Zihin paraşüt gibidir, açıkken işe yarar. Başarılar dilerim.***</w:t>
      </w:r>
    </w:p>
    <w:p w:rsidR="0090457F" w:rsidRPr="00090536" w:rsidRDefault="0090457F" w:rsidP="00A525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536">
        <w:rPr>
          <w:rFonts w:ascii="Times New Roman" w:hAnsi="Times New Roman" w:cs="Times New Roman"/>
          <w:sz w:val="24"/>
          <w:szCs w:val="24"/>
        </w:rPr>
        <w:t>Şahin Gültekin/Mat.Öğrt.</w:t>
      </w:r>
    </w:p>
    <w:sectPr w:rsidR="0090457F" w:rsidRPr="00090536" w:rsidSect="00065E6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565"/>
    <w:rsid w:val="00065E68"/>
    <w:rsid w:val="00090536"/>
    <w:rsid w:val="001279B4"/>
    <w:rsid w:val="001C47D4"/>
    <w:rsid w:val="00207E65"/>
    <w:rsid w:val="0030681E"/>
    <w:rsid w:val="003D79AC"/>
    <w:rsid w:val="00655CDC"/>
    <w:rsid w:val="0072745E"/>
    <w:rsid w:val="008A7D25"/>
    <w:rsid w:val="0090457F"/>
    <w:rsid w:val="00990559"/>
    <w:rsid w:val="009F7B3C"/>
    <w:rsid w:val="00A52565"/>
    <w:rsid w:val="00AD496F"/>
    <w:rsid w:val="00B8120F"/>
    <w:rsid w:val="00C3791E"/>
    <w:rsid w:val="00C54DB5"/>
    <w:rsid w:val="00D82E2B"/>
    <w:rsid w:val="00DF6007"/>
    <w:rsid w:val="00E64504"/>
    <w:rsid w:val="00F11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5E"/>
    <w:pPr>
      <w:spacing w:after="360" w:line="360" w:lineRule="auto"/>
      <w:ind w:left="397"/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2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5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449</Words>
  <Characters>2564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>sorubak.com</cp:keywords>
  <dc:description/>
  <cp:lastModifiedBy>edanur</cp:lastModifiedBy>
  <cp:revision>4</cp:revision>
  <dcterms:created xsi:type="dcterms:W3CDTF">2015-11-08T19:48:00Z</dcterms:created>
  <dcterms:modified xsi:type="dcterms:W3CDTF">2016-11-01T16:42:00Z</dcterms:modified>
</cp:coreProperties>
</file>