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FE" w:rsidRDefault="00F00CFE" w:rsidP="003B2DAB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Goudy Stout" w:hAnsi="Goudy Stout" w:cs="Goudy Stout"/>
        </w:rPr>
        <w:t>SORU 1:</w:t>
      </w:r>
    </w:p>
    <w:p w:rsidR="00F00CFE" w:rsidRDefault="00F00CFE" w:rsidP="00880239">
      <w:pPr>
        <w:spacing w:after="0" w:line="240" w:lineRule="auto"/>
        <w:rPr>
          <w:rFonts w:ascii="ALFABET98Normal" w:hAnsi="ALFABET98Normal" w:cs="ALFABET98Normal"/>
        </w:rPr>
      </w:pPr>
      <w:r w:rsidRPr="00922A3C">
        <w:rPr>
          <w:rFonts w:ascii="ALFABET98Normal" w:hAnsi="ALFABET98Normal" w:cs="ALFABET98Normal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18.25pt;height:15pt;visibility:visible">
            <v:imagedata r:id="rId7" o:title=""/>
          </v:shape>
        </w:pict>
      </w:r>
    </w:p>
    <w:p w:rsidR="00F00CFE" w:rsidRDefault="00F00CFE" w:rsidP="00880239">
      <w:pPr>
        <w:spacing w:after="0" w:line="240" w:lineRule="auto"/>
        <w:rPr>
          <w:rFonts w:ascii="ALFABET98Normal" w:hAnsi="ALFABET98Normal" w:cs="ALFABET98Normal"/>
        </w:rPr>
      </w:pPr>
      <w:r w:rsidRPr="00922A3C">
        <w:rPr>
          <w:rFonts w:ascii="ALFABET98Normal" w:hAnsi="ALFABET98Normal" w:cs="ALFABET98Normal"/>
          <w:noProof/>
          <w:lang w:eastAsia="tr-TR"/>
        </w:rPr>
        <w:pict>
          <v:shape id="Picture 2" o:spid="_x0000_i1026" type="#_x0000_t75" style="width:150.75pt;height:21.75pt;visibility:visible">
            <v:imagedata r:id="rId8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 w:cs="Goudy Stout"/>
        </w:rPr>
        <w:t>Soru 2: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28" o:spid="_x0000_i1027" type="#_x0000_t75" style="width:225.75pt;height:15pt;visibility:visible">
            <v:imagedata r:id="rId9" o:title=""/>
          </v:shape>
        </w:pict>
      </w:r>
    </w:p>
    <w:p w:rsidR="00F00CFE" w:rsidRPr="00BA0EFA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29" o:spid="_x0000_i1028" type="#_x0000_t75" style="width:54pt;height:15.75pt;visibility:visible">
            <v:imagedata r:id="rId10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" o:spid="_x0000_i1029" type="#_x0000_t75" style="width:162.75pt;height:20.25pt;visibility:visible">
            <v:imagedata r:id="rId11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>
        <w:rPr>
          <w:rFonts w:ascii="Goudy Stout" w:hAnsi="Goudy Stout" w:cs="Goudy Stout"/>
        </w:rPr>
        <w:t>SORU 3: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5" o:spid="_x0000_i1030" type="#_x0000_t75" style="width:267.75pt;height:14.25pt;visibility:visible">
            <v:imagedata r:id="rId12" o:title=""/>
          </v:shape>
        </w:pict>
      </w:r>
    </w:p>
    <w:p w:rsidR="00F00CFE" w:rsidRPr="00BA0EFA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6" o:spid="_x0000_i1031" type="#_x0000_t75" style="width:195.75pt;height:12.75pt;visibility:visible">
            <v:imagedata r:id="rId13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7" o:spid="_x0000_i1032" type="#_x0000_t75" style="width:117.75pt;height:15pt;visibility:visible">
            <v:imagedata r:id="rId14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8" o:spid="_x0000_i1033" type="#_x0000_t75" style="width:115.5pt;height:15pt;visibility:visible">
            <v:imagedata r:id="rId15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9" o:spid="_x0000_i1034" type="#_x0000_t75" style="width:117.75pt;height:13.5pt;visibility:visible">
            <v:imagedata r:id="rId16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10" o:spid="_x0000_i1035" type="#_x0000_t75" style="width:114.75pt;height:14.25pt;visibility:visible">
            <v:imagedata r:id="rId17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4: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11" o:spid="_x0000_i1036" type="#_x0000_t75" style="width:239.25pt;height:13.5pt;visibility:visible">
            <v:imagedata r:id="rId18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12" o:spid="_x0000_i1037" type="#_x0000_t75" style="width:64.5pt;height:14.25pt;visibility:visible">
            <v:imagedata r:id="rId19" o:title=""/>
          </v:shape>
        </w:pict>
      </w:r>
    </w:p>
    <w:p w:rsidR="00F00CFE" w:rsidRPr="00BA0EFA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13" o:spid="_x0000_i1038" type="#_x0000_t75" style="width:148.5pt;height:18.75pt;visibility:visible">
            <v:imagedata r:id="rId20" o:title=""/>
          </v:shape>
        </w:pict>
      </w:r>
    </w:p>
    <w:p w:rsidR="00F00CFE" w:rsidRDefault="00F00CFE" w:rsidP="00880239">
      <w:pPr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spacing w:after="0" w:line="240" w:lineRule="auto"/>
        <w:jc w:val="both"/>
      </w:pPr>
      <w:r>
        <w:rPr>
          <w:rFonts w:ascii="Goudy Stout" w:hAnsi="Goudy Stout" w:cs="Goudy Stout"/>
        </w:rPr>
        <w:t>SORU 5:</w:t>
      </w:r>
    </w:p>
    <w:p w:rsidR="00F00CFE" w:rsidRDefault="00F00CFE" w:rsidP="00880239">
      <w:pPr>
        <w:spacing w:after="0" w:line="240" w:lineRule="auto"/>
        <w:jc w:val="both"/>
        <w:rPr>
          <w:rFonts w:ascii="TimesTurk" w:hAnsi="TimesTurk" w:cs="TimesTurk"/>
        </w:rPr>
      </w:pPr>
      <w:r w:rsidRPr="00922A3C">
        <w:rPr>
          <w:rFonts w:ascii="TimesTurk" w:hAnsi="TimesTurk" w:cs="TimesTurk"/>
          <w:noProof/>
          <w:lang w:eastAsia="tr-TR"/>
        </w:rPr>
        <w:pict>
          <v:shape id="Picture 14" o:spid="_x0000_i1039" type="#_x0000_t75" style="width:240pt;height:15.75pt;visibility:visible">
            <v:imagedata r:id="rId21" o:title=""/>
          </v:shape>
        </w:pict>
      </w:r>
    </w:p>
    <w:p w:rsidR="00F00CFE" w:rsidRDefault="00F00CFE" w:rsidP="00880239">
      <w:pPr>
        <w:spacing w:after="0" w:line="240" w:lineRule="auto"/>
        <w:rPr>
          <w:rFonts w:ascii="TimesTurk" w:hAnsi="TimesTurk" w:cs="TimesTurk"/>
        </w:rPr>
      </w:pPr>
      <w:r w:rsidRPr="00922A3C">
        <w:rPr>
          <w:rFonts w:ascii="TimesTurk" w:hAnsi="TimesTurk" w:cs="TimesTurk"/>
          <w:noProof/>
          <w:lang w:eastAsia="tr-TR"/>
        </w:rPr>
        <w:pict>
          <v:shape id="Picture 15" o:spid="_x0000_i1040" type="#_x0000_t75" style="width:163.5pt;height:19.5pt;visibility:visible">
            <v:imagedata r:id="rId22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6: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16" o:spid="_x0000_i1041" type="#_x0000_t75" style="width:274.5pt;height:22.5pt;visibility:visible">
            <v:imagedata r:id="rId23" o:title=""/>
          </v:shape>
        </w:pict>
      </w:r>
    </w:p>
    <w:p w:rsidR="00F00CFE" w:rsidRPr="00BA0EFA" w:rsidRDefault="00F00CFE" w:rsidP="00880239">
      <w:pPr>
        <w:autoSpaceDE w:val="0"/>
        <w:autoSpaceDN w:val="0"/>
        <w:adjustRightInd w:val="0"/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17" o:spid="_x0000_i1042" type="#_x0000_t75" style="width:180pt;height:15.75pt;visibility:visible">
            <v:imagedata r:id="rId24" o:title=""/>
          </v:shape>
        </w:pict>
      </w:r>
      <w:r w:rsidRPr="00922A3C">
        <w:rPr>
          <w:noProof/>
          <w:lang w:eastAsia="tr-TR"/>
        </w:rPr>
        <w:pict>
          <v:shape id="Picture 18" o:spid="_x0000_i1043" type="#_x0000_t75" style="width:102.75pt;height:12.75pt;visibility:visible">
            <v:imagedata r:id="rId25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19" o:spid="_x0000_i1044" type="#_x0000_t75" style="width:211.5pt;height:24.75pt;visibility:visible">
            <v:imagedata r:id="rId26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7: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0" o:spid="_x0000_i1045" type="#_x0000_t75" style="width:189.75pt;height:15.75pt;visibility:visible">
            <v:imagedata r:id="rId27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1" o:spid="_x0000_i1046" type="#_x0000_t75" style="width:141.75pt;height:16.5pt;visibility:visible">
            <v:imagedata r:id="rId28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2" o:spid="_x0000_i1047" type="#_x0000_t75" style="width:240pt;height:17.25pt;visibility:visible">
            <v:imagedata r:id="rId29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8: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 w:rsidRPr="00922A3C">
        <w:rPr>
          <w:rFonts w:ascii="TimesTurk" w:hAnsi="TimesTurk" w:cs="TimesTurk"/>
          <w:noProof/>
          <w:lang w:eastAsia="tr-TR"/>
        </w:rPr>
        <w:pict>
          <v:shape id="Picture 30" o:spid="_x0000_i1048" type="#_x0000_t75" style="width:230.25pt;height:15.75pt;visibility:visible">
            <v:imagedata r:id="rId30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 w:rsidRPr="00922A3C">
        <w:rPr>
          <w:rFonts w:ascii="TimesTurk" w:hAnsi="TimesTurk" w:cs="TimesTurk"/>
          <w:noProof/>
          <w:lang w:eastAsia="tr-TR"/>
        </w:rPr>
        <w:pict>
          <v:shape id="Picture 31" o:spid="_x0000_i1049" type="#_x0000_t75" style="width:60pt;height:15.75pt;visibility:visible">
            <v:imagedata r:id="rId31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 w:rsidRPr="00922A3C">
        <w:rPr>
          <w:rFonts w:ascii="TimesTurk" w:hAnsi="TimesTurk" w:cs="TimesTurk"/>
          <w:noProof/>
          <w:lang w:eastAsia="tr-TR"/>
        </w:rPr>
        <w:pict>
          <v:shape id="Picture 24" o:spid="_x0000_i1050" type="#_x0000_t75" style="width:260.25pt;height:12pt;visibility:visible">
            <v:imagedata r:id="rId32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9:</w: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5" o:spid="_x0000_i1051" type="#_x0000_t75" style="width:267pt;height:14.25pt;visibility:visible">
            <v:imagedata r:id="rId33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6" o:spid="_x0000_i1052" type="#_x0000_t75" style="width:215.25pt;height:14.25pt;visibility:visible">
            <v:imagedata r:id="rId34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7" o:spid="_x0000_i1053" type="#_x0000_t75" style="width:214.5pt;height:26.25pt;visibility:visible">
            <v:imagedata r:id="rId35" o:title=""/>
          </v:shape>
        </w:pict>
      </w:r>
    </w:p>
    <w:p w:rsidR="00F00CFE" w:rsidRDefault="00F00CFE" w:rsidP="00880239">
      <w:pPr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880239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10:</w:t>
      </w:r>
      <w:r>
        <w:t xml:space="preserve"> </w: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2" o:spid="_x0000_i1054" type="#_x0000_t75" style="width:264.75pt;height:15.75pt;visibility:visible">
            <v:imagedata r:id="rId36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3" o:spid="_x0000_i1055" type="#_x0000_t75" style="width:165.75pt;height:13.5pt;visibility:visible">
            <v:imagedata r:id="rId37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4" o:spid="_x0000_i1056" type="#_x0000_t75" style="width:141pt;height:16.5pt;visibility:visible">
            <v:imagedata r:id="rId38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5" o:spid="_x0000_i1057" type="#_x0000_t75" style="width:155.25pt;height:54.75pt;visibility:visible">
            <v:imagedata r:id="rId39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6" o:spid="_x0000_i1058" type="#_x0000_t75" style="width:153.75pt;height:54pt;visibility:visible">
            <v:imagedata r:id="rId40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7" o:spid="_x0000_i1059" type="#_x0000_t75" style="width:153pt;height:76.5pt;visibility:visible">
            <v:imagedata r:id="rId41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38" o:spid="_x0000_i1060" type="#_x0000_t75" style="width:153.75pt;height:58.5pt;visibility:visible">
            <v:imagedata r:id="rId42" o:title=""/>
          </v:shape>
        </w:pict>
      </w:r>
    </w:p>
    <w:p w:rsidR="00F00CFE" w:rsidRDefault="00F00CFE" w:rsidP="00880239">
      <w:pPr>
        <w:spacing w:after="0" w:line="240" w:lineRule="auto"/>
        <w:rPr>
          <w:rFonts w:ascii="Goudy Stout" w:hAnsi="Goudy Stout" w:cs="Goudy Stout"/>
        </w:rPr>
      </w:pPr>
    </w:p>
    <w:p w:rsidR="00F00CFE" w:rsidRDefault="00F00CFE" w:rsidP="00671E4C">
      <w:pPr>
        <w:spacing w:after="0" w:line="240" w:lineRule="auto"/>
        <w:jc w:val="both"/>
      </w:pPr>
      <w:r>
        <w:rPr>
          <w:rFonts w:ascii="Goudy Stout" w:hAnsi="Goudy Stout" w:cs="Goudy Stout"/>
        </w:rPr>
        <w:t>SORU 11:</w: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 xml:space="preserve"> </w:t>
      </w:r>
      <w:r w:rsidRPr="00922A3C">
        <w:rPr>
          <w:rFonts w:ascii="Goudy Stout" w:hAnsi="Goudy Stout" w:cs="Goudy Stout"/>
          <w:noProof/>
          <w:lang w:eastAsia="tr-TR"/>
        </w:rPr>
        <w:pict>
          <v:shape id="Picture 39" o:spid="_x0000_i1061" type="#_x0000_t75" style="width:215.25pt;height:16.5pt;visibility:visible">
            <v:imagedata r:id="rId43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0" o:spid="_x0000_i1062" type="#_x0000_t75" style="width:100.5pt;height:15pt;visibility:visible">
            <v:imagedata r:id="rId44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1" o:spid="_x0000_i1063" type="#_x0000_t75" style="width:273pt;height:56.25pt;visibility:visible">
            <v:imagedata r:id="rId45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2" o:spid="_x0000_i1064" type="#_x0000_t75" style="width:108pt;height:57pt;visibility:visible">
            <v:imagedata r:id="rId46" o:title=""/>
          </v:shape>
        </w:pict>
      </w:r>
    </w:p>
    <w:p w:rsidR="00F00CFE" w:rsidRDefault="00F00CFE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12:</w:t>
      </w:r>
    </w:p>
    <w:p w:rsidR="00F00CFE" w:rsidRDefault="00F00CFE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3" o:spid="_x0000_i1065" type="#_x0000_t75" style="width:220.5pt;height:15pt;visibility:visible">
            <v:imagedata r:id="rId47" o:title=""/>
          </v:shape>
        </w:pict>
      </w:r>
    </w:p>
    <w:p w:rsidR="00F00CFE" w:rsidRPr="00671E4C" w:rsidRDefault="00F00CFE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4" o:spid="_x0000_i1066" type="#_x0000_t75" style="width:249pt;height:13.5pt;visibility:visible">
            <v:imagedata r:id="rId48" o:title=""/>
          </v:shape>
        </w:pict>
      </w:r>
    </w:p>
    <w:p w:rsidR="00F00CFE" w:rsidRDefault="00F00CFE" w:rsidP="00C63996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5" o:spid="_x0000_i1067" type="#_x0000_t75" style="width:69pt;height:12.75pt;visibility:visible">
            <v:imagedata r:id="rId49" o:title=""/>
          </v:shape>
        </w:pict>
      </w:r>
    </w:p>
    <w:p w:rsidR="00F00CFE" w:rsidRDefault="00F00CFE" w:rsidP="00C63996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6" o:spid="_x0000_i1068" type="#_x0000_t75" style="width:161.25pt;height:21.75pt;visibility:visible">
            <v:imagedata r:id="rId50" o:title=""/>
          </v:shape>
        </w:pict>
      </w:r>
    </w:p>
    <w:p w:rsidR="00F00CFE" w:rsidRDefault="00F00CFE" w:rsidP="00C63996">
      <w:pPr>
        <w:spacing w:after="0" w:line="240" w:lineRule="auto"/>
        <w:jc w:val="both"/>
      </w:pPr>
      <w:r>
        <w:rPr>
          <w:rFonts w:ascii="Goudy Stout" w:hAnsi="Goudy Stout" w:cs="Goudy Stout"/>
        </w:rPr>
        <w:t>SORU 13:</w:t>
      </w:r>
    </w:p>
    <w:p w:rsidR="00F00CFE" w:rsidRDefault="00F00CFE" w:rsidP="00C63996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23" o:spid="_x0000_i1069" type="#_x0000_t75" style="width:235.5pt;height:13.5pt;visibility:visible">
            <v:imagedata r:id="rId51" o:title=""/>
          </v:shape>
        </w:pict>
      </w:r>
    </w:p>
    <w:p w:rsidR="00F00CFE" w:rsidRDefault="00F00CFE" w:rsidP="00C63996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7" o:spid="_x0000_i1070" type="#_x0000_t75" style="width:190.5pt;height:14.25pt;visibility:visible">
            <v:imagedata r:id="rId52" o:title=""/>
          </v:shape>
        </w:pict>
      </w:r>
    </w:p>
    <w:p w:rsidR="00F00CFE" w:rsidRDefault="00F00CFE" w:rsidP="00C63996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8" o:spid="_x0000_i1071" type="#_x0000_t75" style="width:185.25pt;height:87pt;visibility:visible">
            <v:imagedata r:id="rId53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49" o:spid="_x0000_i1072" type="#_x0000_t75" style="width:101.25pt;height:43.5pt;visibility:visible">
            <v:imagedata r:id="rId54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14:</w: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50" o:spid="_x0000_i1073" type="#_x0000_t75" style="width:231.75pt;height:12pt;visibility:visible">
            <v:imagedata r:id="rId55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1" o:spid="_x0000_i1074" type="#_x0000_t75" style="width:222pt;height:14.25pt;visibility:visible">
            <v:imagedata r:id="rId56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2" o:spid="_x0000_i1075" type="#_x0000_t75" style="width:188.25pt;height:12.75pt;visibility:visible">
            <v:imagedata r:id="rId57" o:title=""/>
          </v:shape>
        </w:pict>
      </w:r>
    </w:p>
    <w:p w:rsidR="00F00CFE" w:rsidRDefault="00F00CFE" w:rsidP="006B3BDA">
      <w:pPr>
        <w:spacing w:after="0" w:line="240" w:lineRule="auto"/>
        <w:jc w:val="center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3" o:spid="_x0000_i1076" type="#_x0000_t75" style="width:131.25pt;height:125.25pt;visibility:visible">
            <v:imagedata r:id="rId58" o:title=""/>
          </v:shape>
        </w:pict>
      </w:r>
    </w:p>
    <w:p w:rsidR="00F00CFE" w:rsidRDefault="00F00CFE" w:rsidP="00ED3841">
      <w:pPr>
        <w:spacing w:after="0" w:line="240" w:lineRule="auto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4" o:spid="_x0000_i1077" type="#_x0000_t75" style="width:159.75pt;height:18.75pt;visibility:visible">
            <v:imagedata r:id="rId59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15:</w: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55" o:spid="_x0000_i1078" type="#_x0000_t75" style="width:197.25pt;height:15.75pt;visibility:visible">
            <v:imagedata r:id="rId60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6" o:spid="_x0000_i1079" type="#_x0000_t75" style="width:206.25pt;height:13.5pt;visibility:visible">
            <v:imagedata r:id="rId61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7" o:spid="_x0000_i1080" type="#_x0000_t75" style="width:93.75pt;height:13.5pt;visibility:visible">
            <v:imagedata r:id="rId62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8" o:spid="_x0000_i1081" type="#_x0000_t75" style="width:232.5pt;height:13.5pt;visibility:visible">
            <v:imagedata r:id="rId63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59" o:spid="_x0000_i1082" type="#_x0000_t75" style="width:162pt;height:21.75pt;visibility:visible">
            <v:imagedata r:id="rId64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16:</w: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60" o:spid="_x0000_i1083" type="#_x0000_t75" style="width:210.75pt;height:14.25pt;visibility:visible">
            <v:imagedata r:id="rId65" o:title=""/>
          </v:shape>
        </w:pict>
      </w:r>
      <w:r w:rsidRPr="00922A3C">
        <w:rPr>
          <w:noProof/>
          <w:lang w:eastAsia="tr-TR"/>
        </w:rPr>
        <w:pict>
          <v:shape id="Picture 61" o:spid="_x0000_i1084" type="#_x0000_t75" style="width:53.25pt;height:12.75pt;visibility:visible">
            <v:imagedata r:id="rId66" o:title=""/>
          </v:shape>
        </w:pic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62" o:spid="_x0000_i1085" type="#_x0000_t75" style="width:231.75pt;height:14.25pt;visibility:visible">
            <v:imagedata r:id="rId67" o:title=""/>
          </v:shape>
        </w:pic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64" o:spid="_x0000_i1086" type="#_x0000_t75" style="width:162.75pt;height:116.25pt;visibility:visible">
            <v:imagedata r:id="rId68" o:title=""/>
          </v:shape>
        </w:pict>
      </w:r>
    </w:p>
    <w:p w:rsidR="00F00CFE" w:rsidRDefault="00F00CFE" w:rsidP="00671E4C">
      <w:pPr>
        <w:spacing w:after="0" w:line="240" w:lineRule="auto"/>
        <w:jc w:val="both"/>
      </w:pP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63" o:spid="_x0000_i1087" type="#_x0000_t75" style="width:76.5pt;height:38.25pt;visibility:visible">
            <v:imagedata r:id="rId69" o:title=""/>
          </v:shape>
        </w:pict>
      </w:r>
    </w:p>
    <w:p w:rsidR="00F00CFE" w:rsidRDefault="00F00CFE" w:rsidP="0064278E">
      <w:pPr>
        <w:rPr>
          <w:b/>
          <w:bCs/>
          <w:color w:val="FFFFFF"/>
        </w:rPr>
      </w:pPr>
      <w:r>
        <w:rPr>
          <w:rFonts w:ascii="Goudy Stout" w:hAnsi="Goudy Stout" w:cs="Goudy Stout"/>
        </w:rPr>
        <w:t>SORU 17:</w:t>
      </w:r>
      <w:r w:rsidRPr="0064278E">
        <w:rPr>
          <w:b/>
          <w:bCs/>
          <w:color w:val="FFFFFF"/>
          <w:highlight w:val="darkMagenta"/>
        </w:rPr>
        <w:t xml:space="preserve"> </w:t>
      </w:r>
    </w:p>
    <w:p w:rsidR="00F00CFE" w:rsidRDefault="00F00CFE" w:rsidP="00372889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3" o:spid="_x0000_i1088" type="#_x0000_t75" style="width:234.75pt;height:13.5pt;visibility:visible">
            <v:imagedata r:id="rId70" o:title=""/>
          </v:shape>
        </w:pict>
      </w:r>
    </w:p>
    <w:p w:rsidR="00F00CFE" w:rsidRDefault="00F00CFE" w:rsidP="00372889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4" o:spid="_x0000_i1089" type="#_x0000_t75" style="width:48.75pt;height:13.5pt;visibility:visible">
            <v:imagedata r:id="rId71" o:title=""/>
          </v:shape>
        </w:pict>
      </w:r>
      <w:r w:rsidRPr="00922A3C">
        <w:rPr>
          <w:noProof/>
          <w:lang w:eastAsia="tr-TR"/>
        </w:rPr>
        <w:pict>
          <v:shape id="Picture 75" o:spid="_x0000_i1090" type="#_x0000_t75" style="width:211.5pt;height:12.75pt;visibility:visible">
            <v:imagedata r:id="rId72" o:title=""/>
          </v:shape>
        </w:pict>
      </w:r>
    </w:p>
    <w:p w:rsidR="00F00CFE" w:rsidRDefault="00F00CFE" w:rsidP="00372889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6" o:spid="_x0000_i1091" type="#_x0000_t75" style="width:98.25pt;height:9.75pt;visibility:visible">
            <v:imagedata r:id="rId73" o:title=""/>
          </v:shape>
        </w:pict>
      </w:r>
    </w:p>
    <w:p w:rsidR="00F00CFE" w:rsidRDefault="00F00CFE" w:rsidP="00372889">
      <w:pPr>
        <w:spacing w:after="0" w:line="240" w:lineRule="auto"/>
        <w:jc w:val="center"/>
      </w:pPr>
      <w:r w:rsidRPr="00922A3C">
        <w:rPr>
          <w:noProof/>
          <w:lang w:eastAsia="tr-TR"/>
        </w:rPr>
        <w:pict>
          <v:shape id="Picture 77" o:spid="_x0000_i1092" type="#_x0000_t75" style="width:174pt;height:101.25pt;visibility:visible">
            <v:imagedata r:id="rId74" o:title=""/>
          </v:shape>
        </w:pict>
      </w:r>
    </w:p>
    <w:p w:rsidR="00F00CFE" w:rsidRDefault="00F00CFE" w:rsidP="00372889">
      <w:pPr>
        <w:spacing w:after="0" w:line="240" w:lineRule="auto"/>
      </w:pPr>
      <w:r w:rsidRPr="00922A3C">
        <w:rPr>
          <w:noProof/>
          <w:lang w:eastAsia="tr-TR"/>
        </w:rPr>
        <w:pict>
          <v:shape id="Picture 78" o:spid="_x0000_i1093" type="#_x0000_t75" style="width:108pt;height:38.25pt;visibility:visible">
            <v:imagedata r:id="rId75" o:title="" cropbottom="15356f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18:</w: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0" o:spid="_x0000_i1094" type="#_x0000_t75" style="width:235.5pt;height:12.75pt;visibility:visible">
            <v:imagedata r:id="rId76" o:title=""/>
          </v:shape>
        </w:pic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1" o:spid="_x0000_i1095" type="#_x0000_t75" style="width:161.25pt;height:15pt;visibility:visible">
            <v:imagedata r:id="rId77" o:title=""/>
          </v:shape>
        </w:pict>
      </w:r>
    </w:p>
    <w:p w:rsidR="00F00CFE" w:rsidRDefault="00F00CFE" w:rsidP="00671E4C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72" o:spid="_x0000_i1096" type="#_x0000_t75" style="width:174pt;height:132.75pt;visibility:visible">
            <v:imagedata r:id="rId78" o:title=""/>
          </v:shape>
        </w:pict>
      </w:r>
    </w:p>
    <w:p w:rsidR="00F00CFE" w:rsidRDefault="00F00CFE" w:rsidP="00671E4C">
      <w:pPr>
        <w:spacing w:after="0" w:line="240" w:lineRule="auto"/>
        <w:jc w:val="both"/>
        <w:rPr>
          <w:rFonts w:ascii="Goudy Stout" w:hAnsi="Goudy Stout" w:cs="Goudy Stout"/>
        </w:rPr>
      </w:pPr>
      <w:r>
        <w:rPr>
          <w:rFonts w:ascii="Goudy Stout" w:hAnsi="Goudy Stout" w:cs="Goudy Stout"/>
        </w:rPr>
        <w:t>SORU 19:</w:t>
      </w:r>
    </w:p>
    <w:p w:rsidR="00F00CFE" w:rsidRDefault="00F00CFE" w:rsidP="00372889">
      <w:pPr>
        <w:spacing w:after="0" w:line="240" w:lineRule="auto"/>
        <w:jc w:val="both"/>
      </w:pPr>
      <w:r w:rsidRPr="00922A3C">
        <w:rPr>
          <w:noProof/>
          <w:lang w:eastAsia="tr-TR"/>
        </w:rPr>
        <w:pict>
          <v:shape id="Picture 65" o:spid="_x0000_i1097" type="#_x0000_t75" style="width:262.5pt;height:14.25pt;visibility:visible">
            <v:imagedata r:id="rId79" o:title=""/>
          </v:shape>
        </w:pict>
      </w:r>
    </w:p>
    <w:p w:rsidR="00F00CFE" w:rsidRDefault="00F00CFE" w:rsidP="00372889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68" o:spid="_x0000_i1098" type="#_x0000_t75" style="width:190.5pt;height:51.75pt;visibility:visible">
            <v:imagedata r:id="rId80" o:title=""/>
          </v:shape>
        </w:pict>
      </w:r>
    </w:p>
    <w:p w:rsidR="00F00CFE" w:rsidRDefault="00F00CFE" w:rsidP="00372889">
      <w:pPr>
        <w:spacing w:after="0" w:line="240" w:lineRule="auto"/>
        <w:jc w:val="both"/>
        <w:rPr>
          <w:rFonts w:ascii="Goudy Stout" w:hAnsi="Goudy Stout" w:cs="Goudy Stout"/>
        </w:rPr>
      </w:pPr>
      <w:r w:rsidRPr="00922A3C">
        <w:rPr>
          <w:rFonts w:ascii="Goudy Stout" w:hAnsi="Goudy Stout" w:cs="Goudy Stout"/>
          <w:noProof/>
          <w:lang w:eastAsia="tr-TR"/>
        </w:rPr>
        <w:pict>
          <v:shape id="Picture 69" o:spid="_x0000_i1099" type="#_x0000_t75" style="width:196.5pt;height:34.5pt;visibility:visible">
            <v:imagedata r:id="rId81" o:title=""/>
          </v:shape>
        </w:pict>
      </w:r>
    </w:p>
    <w:p w:rsidR="00F00CFE" w:rsidRDefault="00F00CFE" w:rsidP="00671E4C">
      <w:pPr>
        <w:spacing w:after="0" w:line="240" w:lineRule="auto"/>
        <w:jc w:val="both"/>
      </w:pPr>
      <w:r>
        <w:rPr>
          <w:rFonts w:ascii="Goudy Stout" w:hAnsi="Goudy Stout" w:cs="Goudy Stout"/>
        </w:rPr>
        <w:t>SORU 20:</w: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79" o:spid="_x0000_i1100" type="#_x0000_t75" style="width:235.5pt;height:13.5pt;visibility:visible">
            <v:imagedata r:id="rId82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80" o:spid="_x0000_i1101" type="#_x0000_t75" style="width:234.75pt;height:14.25pt;visibility:visible">
            <v:imagedata r:id="rId83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  <w:r w:rsidRPr="00922A3C">
        <w:rPr>
          <w:noProof/>
          <w:lang w:eastAsia="tr-TR"/>
        </w:rPr>
        <w:pict>
          <v:shape id="Picture 81" o:spid="_x0000_i1102" type="#_x0000_t75" style="width:63.75pt;height:15pt;visibility:visible">
            <v:imagedata r:id="rId84" o:title=""/>
          </v:shape>
        </w:pict>
      </w:r>
      <w:r w:rsidRPr="00922A3C">
        <w:rPr>
          <w:noProof/>
          <w:lang w:eastAsia="tr-TR"/>
        </w:rPr>
        <w:pict>
          <v:shape id="Picture 82" o:spid="_x0000_i1103" type="#_x0000_t75" style="width:43.5pt;height:12pt;visibility:visible">
            <v:imagedata r:id="rId85" o:title=""/>
          </v:shape>
        </w:pict>
      </w: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</w:p>
    <w:p w:rsidR="00F00CFE" w:rsidRDefault="00F00CFE" w:rsidP="00880239">
      <w:pPr>
        <w:autoSpaceDE w:val="0"/>
        <w:autoSpaceDN w:val="0"/>
        <w:adjustRightInd w:val="0"/>
        <w:spacing w:after="0" w:line="240" w:lineRule="auto"/>
      </w:pPr>
    </w:p>
    <w:p w:rsidR="00F00CFE" w:rsidRPr="002C2FED" w:rsidRDefault="00F00CFE" w:rsidP="001F10C3">
      <w:pPr>
        <w:spacing w:after="0" w:line="240" w:lineRule="auto"/>
        <w:ind w:left="-284"/>
        <w:jc w:val="center"/>
        <w:rPr>
          <w:rFonts w:ascii="Cambria Math" w:hAnsi="Cambria Math" w:cs="Cambria Math"/>
          <w:b/>
          <w:bCs/>
          <w:u w:val="single"/>
        </w:rPr>
      </w:pPr>
      <w:r>
        <w:rPr>
          <w:rFonts w:ascii="Cambria Math" w:hAnsi="Cambria Math" w:cs="Cambria Math"/>
          <w:b/>
          <w:bCs/>
          <w:sz w:val="32"/>
          <w:szCs w:val="32"/>
          <w:u w:val="single"/>
        </w:rPr>
        <w:t>1-17. soruları b</w:t>
      </w:r>
      <w:r w:rsidRPr="002C2FED">
        <w:rPr>
          <w:rFonts w:ascii="Cambria Math" w:hAnsi="Cambria Math" w:cs="Cambria Math"/>
          <w:b/>
          <w:bCs/>
          <w:sz w:val="32"/>
          <w:szCs w:val="32"/>
          <w:u w:val="single"/>
        </w:rPr>
        <w:t xml:space="preserve">u bölüme </w:t>
      </w:r>
      <w:r>
        <w:rPr>
          <w:rFonts w:ascii="Cambria Math" w:hAnsi="Cambria Math" w:cs="Cambria Math"/>
          <w:b/>
          <w:bCs/>
          <w:sz w:val="32"/>
          <w:szCs w:val="32"/>
          <w:u w:val="single"/>
        </w:rPr>
        <w:t>işaretleyiniz!</w:t>
      </w:r>
    </w:p>
    <w:p w:rsidR="00F00CFE" w:rsidRDefault="00F00CFE" w:rsidP="008E052D">
      <w:pPr>
        <w:spacing w:after="0" w:line="240" w:lineRule="auto"/>
        <w:jc w:val="center"/>
        <w:rPr>
          <w:rFonts w:ascii="Cambria Math" w:hAnsi="Cambria Math" w:cs="Cambria Math"/>
          <w:b/>
          <w:bCs/>
        </w:rPr>
      </w:pPr>
      <w:r w:rsidRPr="00922A3C">
        <w:rPr>
          <w:rFonts w:ascii="Cambria Math" w:hAnsi="Cambria Math" w:cs="Cambria Math"/>
          <w:b/>
          <w:bCs/>
          <w:noProof/>
          <w:lang w:eastAsia="tr-TR"/>
        </w:rPr>
        <w:pict>
          <v:shape id="Picture 84" o:spid="_x0000_i1104" type="#_x0000_t75" style="width:215.25pt;height:287.25pt;visibility:visible">
            <v:imagedata r:id="rId86" o:title=""/>
          </v:shape>
        </w:pict>
      </w:r>
      <w:bookmarkStart w:id="0" w:name="_GoBack"/>
      <w:bookmarkEnd w:id="0"/>
    </w:p>
    <w:sectPr w:rsidR="00F00CFE" w:rsidSect="00012AD3">
      <w:headerReference w:type="default" r:id="rId87"/>
      <w:footerReference w:type="default" r:id="rId88"/>
      <w:pgSz w:w="11906" w:h="16838" w:code="9"/>
      <w:pgMar w:top="1418" w:right="282" w:bottom="709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CFE" w:rsidRDefault="00F00CFE" w:rsidP="009C2CBC">
      <w:pPr>
        <w:spacing w:after="0" w:line="240" w:lineRule="auto"/>
      </w:pPr>
      <w:r>
        <w:separator/>
      </w:r>
    </w:p>
  </w:endnote>
  <w:endnote w:type="continuationSeparator" w:id="0">
    <w:p w:rsidR="00F00CFE" w:rsidRDefault="00F00CFE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CFE" w:rsidRDefault="00F00CFE" w:rsidP="00922A3C">
    <w:pPr>
      <w:pStyle w:val="Footer"/>
      <w:pBdr>
        <w:top w:val="thinThickSmallGap" w:sz="24" w:space="1" w:color="622423"/>
      </w:pBdr>
      <w:tabs>
        <w:tab w:val="clear" w:pos="4536"/>
        <w:tab w:val="clear" w:pos="9072"/>
        <w:tab w:val="right" w:pos="11340"/>
      </w:tabs>
      <w:rPr>
        <w:rFonts w:ascii="Cambria" w:hAnsi="Cambria" w:cs="Cambria"/>
      </w:rPr>
    </w:pPr>
    <w:r>
      <w:rPr>
        <w:rFonts w:ascii="Cambria" w:hAnsi="Cambria" w:cs="Cambria"/>
      </w:rPr>
      <w:t>I. DÖNEM III. SINAVI-KOMİSYON: Burak Zeki GÜNEŞ-Gürhan Kayhan YILDIRIM-Ayşe YILDIZ</w:t>
    </w:r>
    <w:r>
      <w:rPr>
        <w:rFonts w:ascii="Cambria" w:hAnsi="Cambria" w:cs="Cambria"/>
      </w:rPr>
      <w:tab/>
      <w:t xml:space="preserve">Sayfa </w:t>
    </w:r>
    <w:fldSimple w:instr="PAGE   \* MERGEFORMAT">
      <w:r w:rsidRPr="00166905">
        <w:rPr>
          <w:rFonts w:ascii="Cambria" w:hAnsi="Cambria" w:cs="Cambria"/>
          <w:noProof/>
        </w:rPr>
        <w:t>1</w:t>
      </w:r>
    </w:fldSimple>
  </w:p>
  <w:p w:rsidR="00F00CFE" w:rsidRDefault="00F00C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CFE" w:rsidRDefault="00F00CFE" w:rsidP="009C2CBC">
      <w:pPr>
        <w:spacing w:after="0" w:line="240" w:lineRule="auto"/>
      </w:pPr>
      <w:r>
        <w:separator/>
      </w:r>
    </w:p>
  </w:footnote>
  <w:footnote w:type="continuationSeparator" w:id="0">
    <w:p w:rsidR="00F00CFE" w:rsidRDefault="00F00CFE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CFE" w:rsidRDefault="00F00CFE" w:rsidP="002C2FED">
    <w:pPr>
      <w:pStyle w:val="Header"/>
      <w:pBdr>
        <w:bottom w:val="thickThinSmallGap" w:sz="24" w:space="0" w:color="622423"/>
      </w:pBdr>
      <w:ind w:firstLine="425"/>
      <w:jc w:val="center"/>
      <w:rPr>
        <w:rFonts w:ascii="Cambria" w:hAnsi="Cambria" w:cs="Cambria"/>
        <w:sz w:val="29"/>
        <w:szCs w:val="29"/>
      </w:rPr>
    </w:pPr>
  </w:p>
  <w:p w:rsidR="00F00CFE" w:rsidRPr="003E3F56" w:rsidRDefault="00F00CFE" w:rsidP="000E1F7A">
    <w:pPr>
      <w:pStyle w:val="Header"/>
      <w:pBdr>
        <w:bottom w:val="thickThinSmallGap" w:sz="24" w:space="1" w:color="622423"/>
      </w:pBdr>
      <w:tabs>
        <w:tab w:val="clear" w:pos="9072"/>
        <w:tab w:val="right" w:pos="9497"/>
      </w:tabs>
      <w:jc w:val="center"/>
      <w:rPr>
        <w:rFonts w:ascii="Cambria" w:hAnsi="Cambria" w:cs="Cambria"/>
        <w:sz w:val="24"/>
        <w:szCs w:val="24"/>
      </w:rPr>
    </w:pPr>
    <w:r>
      <w:rPr>
        <w:rFonts w:ascii="Cambria" w:hAnsi="Cambria" w:cs="Cambria"/>
        <w:b/>
        <w:bCs/>
        <w:sz w:val="24"/>
        <w:szCs w:val="24"/>
      </w:rPr>
      <w:t>ATATÜRK ORTAOKULU 6. SINIFLAR MATEMATİK DERSİ II. DÖNEM III. SINAVI</w:t>
    </w:r>
  </w:p>
  <w:p w:rsidR="00F00CFE" w:rsidRDefault="00F00CFE" w:rsidP="002C2FED">
    <w:pPr>
      <w:pStyle w:val="Header"/>
      <w:rPr>
        <w:rFonts w:ascii="Cambria" w:hAnsi="Cambria" w:cs="Cambria"/>
      </w:rPr>
    </w:pPr>
    <w:r>
      <w:rPr>
        <w:rFonts w:ascii="Cambria" w:hAnsi="Cambria" w:cs="Cambria"/>
      </w:rPr>
      <w:t>ADI/SOYADI:</w:t>
    </w:r>
    <w:r>
      <w:rPr>
        <w:rFonts w:ascii="Cambria" w:hAnsi="Cambria" w:cs="Cambria"/>
      </w:rPr>
      <w:tab/>
      <w:t>SINIFI:</w:t>
    </w:r>
    <w:r>
      <w:rPr>
        <w:rFonts w:ascii="Cambria" w:hAnsi="Cambria" w:cs="Cambria"/>
      </w:rPr>
      <w:tab/>
      <w:t>NO:</w:t>
    </w:r>
  </w:p>
  <w:p w:rsidR="00F00CFE" w:rsidRPr="009C2CBC" w:rsidRDefault="00F00CFE" w:rsidP="002C2FED">
    <w:pPr>
      <w:pStyle w:val="Header"/>
      <w:rPr>
        <w:rFonts w:ascii="Cambria" w:hAnsi="Cambria" w:cs="Cambria"/>
      </w:rPr>
    </w:pPr>
    <w:r w:rsidRPr="009C2CBC">
      <w:rPr>
        <w:rFonts w:ascii="Cambria" w:hAnsi="Cambria" w:cs="Cambria"/>
        <w:b/>
        <w:bCs/>
        <w:u w:val="single"/>
      </w:rPr>
      <w:t>YÖNERGE</w:t>
    </w:r>
    <w:r>
      <w:rPr>
        <w:rFonts w:ascii="Cambria" w:hAnsi="Cambria" w:cs="Cambria"/>
      </w:rPr>
      <w:t xml:space="preserve">: </w:t>
    </w:r>
    <w:r w:rsidRPr="002C2FED">
      <w:rPr>
        <w:rFonts w:ascii="Cambria" w:hAnsi="Cambria" w:cs="Cambria"/>
        <w:sz w:val="20"/>
        <w:szCs w:val="20"/>
      </w:rPr>
      <w:t>Sınav 20 sorudan oluşmaktadır. Her soru 5 puandır. Süre 40 dakikadır. Cevap anahtarına işaretleme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CBC"/>
    <w:rsid w:val="00012AD3"/>
    <w:rsid w:val="000349BA"/>
    <w:rsid w:val="00036858"/>
    <w:rsid w:val="00056BBB"/>
    <w:rsid w:val="00081177"/>
    <w:rsid w:val="000A79E0"/>
    <w:rsid w:val="000E1F7A"/>
    <w:rsid w:val="000E6D85"/>
    <w:rsid w:val="001334AC"/>
    <w:rsid w:val="00136E36"/>
    <w:rsid w:val="00166905"/>
    <w:rsid w:val="001A5CB2"/>
    <w:rsid w:val="001F10C3"/>
    <w:rsid w:val="001F582A"/>
    <w:rsid w:val="0020498B"/>
    <w:rsid w:val="00212495"/>
    <w:rsid w:val="002233C8"/>
    <w:rsid w:val="00271571"/>
    <w:rsid w:val="002C2FED"/>
    <w:rsid w:val="002C6917"/>
    <w:rsid w:val="002D76F6"/>
    <w:rsid w:val="002E0366"/>
    <w:rsid w:val="002E2610"/>
    <w:rsid w:val="002E689C"/>
    <w:rsid w:val="002E793F"/>
    <w:rsid w:val="00324C46"/>
    <w:rsid w:val="00356113"/>
    <w:rsid w:val="00365CDA"/>
    <w:rsid w:val="00372889"/>
    <w:rsid w:val="003B2DAB"/>
    <w:rsid w:val="003C4BE6"/>
    <w:rsid w:val="003E3F56"/>
    <w:rsid w:val="003F263F"/>
    <w:rsid w:val="003F290A"/>
    <w:rsid w:val="00401F92"/>
    <w:rsid w:val="00435BB6"/>
    <w:rsid w:val="00440AAD"/>
    <w:rsid w:val="0047279B"/>
    <w:rsid w:val="004E2FF6"/>
    <w:rsid w:val="0050711B"/>
    <w:rsid w:val="005218AA"/>
    <w:rsid w:val="005427A2"/>
    <w:rsid w:val="00557ECF"/>
    <w:rsid w:val="0058049E"/>
    <w:rsid w:val="005C3C65"/>
    <w:rsid w:val="005E33CF"/>
    <w:rsid w:val="0064278E"/>
    <w:rsid w:val="00646D9B"/>
    <w:rsid w:val="006565D1"/>
    <w:rsid w:val="00671E4C"/>
    <w:rsid w:val="00695467"/>
    <w:rsid w:val="006B3BDA"/>
    <w:rsid w:val="00747C18"/>
    <w:rsid w:val="00776575"/>
    <w:rsid w:val="007B282E"/>
    <w:rsid w:val="007E3BD3"/>
    <w:rsid w:val="00841F14"/>
    <w:rsid w:val="00847BE6"/>
    <w:rsid w:val="00880239"/>
    <w:rsid w:val="008A277A"/>
    <w:rsid w:val="008A47FD"/>
    <w:rsid w:val="008B6B2B"/>
    <w:rsid w:val="008C5902"/>
    <w:rsid w:val="008E052D"/>
    <w:rsid w:val="00905292"/>
    <w:rsid w:val="00922A3C"/>
    <w:rsid w:val="00945A95"/>
    <w:rsid w:val="009511E1"/>
    <w:rsid w:val="00980836"/>
    <w:rsid w:val="009B1BB4"/>
    <w:rsid w:val="009C0709"/>
    <w:rsid w:val="009C2CBC"/>
    <w:rsid w:val="009F240D"/>
    <w:rsid w:val="009F7A3A"/>
    <w:rsid w:val="00A36848"/>
    <w:rsid w:val="00A67AAE"/>
    <w:rsid w:val="00A90A28"/>
    <w:rsid w:val="00AB7FA8"/>
    <w:rsid w:val="00AC04FE"/>
    <w:rsid w:val="00B0386B"/>
    <w:rsid w:val="00B12685"/>
    <w:rsid w:val="00B305D6"/>
    <w:rsid w:val="00B361A7"/>
    <w:rsid w:val="00B81CCB"/>
    <w:rsid w:val="00B93D73"/>
    <w:rsid w:val="00BA0EFA"/>
    <w:rsid w:val="00BC05D4"/>
    <w:rsid w:val="00BD5847"/>
    <w:rsid w:val="00BD594B"/>
    <w:rsid w:val="00C12746"/>
    <w:rsid w:val="00C309B9"/>
    <w:rsid w:val="00C54D64"/>
    <w:rsid w:val="00C56B1B"/>
    <w:rsid w:val="00C63996"/>
    <w:rsid w:val="00C70FF9"/>
    <w:rsid w:val="00C83806"/>
    <w:rsid w:val="00CF1178"/>
    <w:rsid w:val="00D03A1B"/>
    <w:rsid w:val="00D03B6A"/>
    <w:rsid w:val="00D349BB"/>
    <w:rsid w:val="00D81681"/>
    <w:rsid w:val="00D8606D"/>
    <w:rsid w:val="00D961EB"/>
    <w:rsid w:val="00DA2234"/>
    <w:rsid w:val="00DF7432"/>
    <w:rsid w:val="00E35588"/>
    <w:rsid w:val="00E459AF"/>
    <w:rsid w:val="00E55D59"/>
    <w:rsid w:val="00E70DF9"/>
    <w:rsid w:val="00E767E3"/>
    <w:rsid w:val="00ED3841"/>
    <w:rsid w:val="00ED65B4"/>
    <w:rsid w:val="00EF602C"/>
    <w:rsid w:val="00F00CFE"/>
    <w:rsid w:val="00F10278"/>
    <w:rsid w:val="00F10C70"/>
    <w:rsid w:val="00F15367"/>
    <w:rsid w:val="00F314F8"/>
    <w:rsid w:val="00F42C15"/>
    <w:rsid w:val="00F47BCF"/>
    <w:rsid w:val="00F870AC"/>
    <w:rsid w:val="00FB37AD"/>
    <w:rsid w:val="00FC6801"/>
    <w:rsid w:val="00FE435B"/>
    <w:rsid w:val="00FF3B44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2CBC"/>
  </w:style>
  <w:style w:type="paragraph" w:styleId="Footer">
    <w:name w:val="footer"/>
    <w:basedOn w:val="Normal"/>
    <w:link w:val="Foot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2CBC"/>
  </w:style>
  <w:style w:type="paragraph" w:styleId="BalloonText">
    <w:name w:val="Balloon Text"/>
    <w:basedOn w:val="Normal"/>
    <w:link w:val="BalloonTextChar"/>
    <w:uiPriority w:val="99"/>
    <w:semiHidden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CB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B1BB4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8C5902"/>
    <w:pPr>
      <w:ind w:left="720"/>
    </w:pPr>
  </w:style>
  <w:style w:type="character" w:styleId="Hyperlink">
    <w:name w:val="Hyperlink"/>
    <w:basedOn w:val="DefaultParagraphFont"/>
    <w:uiPriority w:val="99"/>
    <w:semiHidden/>
    <w:rsid w:val="006427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theme" Target="theme/theme1.xm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57</Words>
  <Characters>327</Characters>
  <Application>Microsoft Office Outlook</Application>
  <DocSecurity>0</DocSecurity>
  <Lines>0</Lines>
  <Paragraphs>0</Paragraphs>
  <ScaleCrop>false</ScaleCrop>
  <Company>eMachines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ATATÜRK ORTAOKULU 6. SINIFLAR MATEMATİK DERSİ II. DÖNEM III. SINAVI</dc:title>
  <dc:subject/>
  <dc:creator>Valued eMachines Customer</dc:creator>
  <cp:keywords/>
  <dc:description/>
  <cp:lastModifiedBy>Edanur</cp:lastModifiedBy>
  <cp:revision>2</cp:revision>
  <dcterms:created xsi:type="dcterms:W3CDTF">2017-05-22T19:40:00Z</dcterms:created>
  <dcterms:modified xsi:type="dcterms:W3CDTF">2017-05-22T19:40:00Z</dcterms:modified>
</cp:coreProperties>
</file>