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BB" w:rsidRPr="008A722D" w:rsidRDefault="00C82FBB" w:rsidP="008A722D">
      <w:pPr>
        <w:rPr>
          <w:rFonts w:ascii="Lucida Sans" w:hAnsi="Lucida Sans" w:cs="Lucida Sans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1 .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7" o:spid="_x0000_i1027" type="#_x0000_t75" style="width:30.75pt;height:21.75pt;visibility:visible">
            <v:imagedata r:id="rId6" o:title=""/>
          </v:shape>
        </w:pict>
      </w:r>
      <w:r w:rsidRPr="008A722D">
        <w:rPr>
          <w:rFonts w:ascii="Impact" w:hAnsi="Impact" w:cs="Impact"/>
          <w:sz w:val="28"/>
          <w:szCs w:val="28"/>
        </w:rPr>
        <w:t xml:space="preserve">             </w:t>
      </w:r>
      <w:r w:rsidRPr="008A722D">
        <w:rPr>
          <w:rFonts w:ascii="Lucida Sans" w:hAnsi="Lucida Sans" w:cs="Lucida Sans"/>
          <w:sz w:val="28"/>
          <w:szCs w:val="28"/>
        </w:rPr>
        <w:t xml:space="preserve">  </w: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1" o:spid="_x0000_i1028" type="#_x0000_t75" style="width:252pt;height:123pt;visibility:visible">
            <v:imagedata r:id="rId7" o:title=""/>
          </v:shape>
        </w:pict>
      </w:r>
    </w:p>
    <w:p w:rsidR="00C82FBB" w:rsidRPr="008A722D" w:rsidRDefault="00C82FBB" w:rsidP="008A722D">
      <w:pPr>
        <w:rPr>
          <w:rFonts w:ascii="Lucida Sans" w:hAnsi="Lucida Sans" w:cs="Lucida Sans"/>
          <w:b/>
          <w:bCs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2 .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38" o:spid="_x0000_i1029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2" o:spid="_x0000_i1030" type="#_x0000_t75" style="width:252.75pt;height:111.75pt;visibility:visible">
            <v:imagedata r:id="rId8" o:title=""/>
          </v:shape>
        </w:pict>
      </w:r>
    </w:p>
    <w:p w:rsidR="00C82FBB" w:rsidRPr="008A722D" w:rsidRDefault="00C82FBB" w:rsidP="008A722D"/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3 .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39" o:spid="_x0000_i1031" type="#_x0000_t75" style="width:30.75pt;height:21.75pt;visibility:visible">
            <v:imagedata r:id="rId6" o:title=""/>
          </v:shape>
        </w:pict>
      </w:r>
      <w:r w:rsidRPr="008A722D">
        <w:rPr>
          <w:rFonts w:ascii="Impact" w:hAnsi="Impact" w:cs="Impact"/>
          <w:sz w:val="28"/>
          <w:szCs w:val="28"/>
        </w:rPr>
        <w:t xml:space="preserve"> </w: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30" o:spid="_x0000_i1032" type="#_x0000_t75" style="width:242.25pt;height:137.25pt;visibility:visible">
            <v:imagedata r:id="rId9" o:title=""/>
          </v:shape>
        </w:pict>
      </w:r>
    </w:p>
    <w:p w:rsidR="00C82FBB" w:rsidRPr="008A722D" w:rsidRDefault="00C82FBB" w:rsidP="008A722D"/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4 .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0" o:spid="_x0000_i1033" type="#_x0000_t75" style="width:30.75pt;height:21.75pt;visibility:visible">
            <v:imagedata r:id="rId6" o:title=""/>
          </v:shape>
        </w:pict>
      </w:r>
      <w:r w:rsidRPr="008A722D">
        <w:rPr>
          <w:rFonts w:ascii="Impact" w:hAnsi="Impact" w:cs="Impact"/>
          <w:sz w:val="28"/>
          <w:szCs w:val="28"/>
        </w:rPr>
        <w:t xml:space="preserve"> </w: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36" o:spid="_x0000_i1034" type="#_x0000_t75" style="width:244.5pt;height:106.5pt;visibility:visible">
            <v:imagedata r:id="rId10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bookmarkStart w:id="0" w:name="_GoBack"/>
      <w:bookmarkEnd w:id="0"/>
      <w:r w:rsidRPr="008A722D">
        <w:rPr>
          <w:rFonts w:ascii="Impact" w:hAnsi="Impact" w:cs="Impact"/>
          <w:sz w:val="28"/>
          <w:szCs w:val="28"/>
        </w:rPr>
        <w:t xml:space="preserve">5 .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1" o:spid="_x0000_i1035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5" o:spid="_x0000_i1036" type="#_x0000_t75" style="width:242.25pt;height:141.75pt;visibility:visible">
            <v:imagedata r:id="rId11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6 . 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2" o:spid="_x0000_i1037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8A722D">
        <w:object w:dxaOrig="5235" w:dyaOrig="1710">
          <v:shape id="_x0000_i1038" type="#_x0000_t75" style="width:251.25pt;height:85.5pt" o:ole="">
            <v:imagedata r:id="rId12" o:title="" gain="109227f" blacklevel="-6554f"/>
          </v:shape>
          <o:OLEObject Type="Embed" ProgID="Paint.Picture" ShapeID="_x0000_i1038" DrawAspect="Content" ObjectID="_1576853427" r:id="rId13"/>
        </w:object>
      </w:r>
    </w:p>
    <w:p w:rsidR="00C82FBB" w:rsidRPr="008A722D" w:rsidRDefault="00C82FBB" w:rsidP="008A722D"/>
    <w:p w:rsidR="00C82FBB" w:rsidRPr="008A722D" w:rsidRDefault="00C82FBB" w:rsidP="008A722D">
      <w:pPr>
        <w:rPr>
          <w:rFonts w:ascii="Lucida Sans" w:hAnsi="Lucida Sans" w:cs="Lucida Sans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7 .   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3" o:spid="_x0000_i1039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7577D3">
        <w:rPr>
          <w:noProof/>
          <w:lang w:eastAsia="tr-TR"/>
        </w:rPr>
        <w:pict>
          <v:shape id="Resim 6" o:spid="_x0000_i1040" type="#_x0000_t75" style="width:242.25pt;height:117.75pt;visibility:visible">
            <v:imagedata r:id="rId14" o:title=""/>
          </v:shape>
        </w:pict>
      </w:r>
    </w:p>
    <w:p w:rsidR="00C82FBB" w:rsidRPr="008A722D" w:rsidRDefault="00C82FBB" w:rsidP="008A722D"/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8 .  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4" o:spid="_x0000_i1041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7" o:spid="_x0000_i1042" type="#_x0000_t75" style="width:242.25pt;height:145.5pt;visibility:visible">
            <v:imagedata r:id="rId15" o:title=""/>
          </v:shape>
        </w:pict>
      </w:r>
    </w:p>
    <w:p w:rsidR="00C82FBB" w:rsidRPr="008A722D" w:rsidRDefault="00C82FBB" w:rsidP="008A722D">
      <w:pPr>
        <w:rPr>
          <w:rFonts w:ascii="Lucida Sans" w:hAnsi="Lucida Sans" w:cs="Lucida Sans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9 . 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5" o:spid="_x0000_i1043" type="#_x0000_t75" style="width:30.75pt;height:21.75pt;visibility:visible">
            <v:imagedata r:id="rId6" o:title=""/>
          </v:shape>
        </w:pict>
      </w:r>
      <w:r w:rsidRPr="008A722D">
        <w:rPr>
          <w:rFonts w:ascii="Impact" w:hAnsi="Impact" w:cs="Impact"/>
          <w:sz w:val="28"/>
          <w:szCs w:val="28"/>
        </w:rPr>
        <w:t xml:space="preserve"> </w: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8" o:spid="_x0000_i1044" type="#_x0000_t75" style="width:243.75pt;height:135.75pt;visibility:visible">
            <v:imagedata r:id="rId16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10 .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6" o:spid="_x0000_i1045" type="#_x0000_t75" style="width:30.75pt;height:21.75pt;visibility:visible">
            <v:imagedata r:id="rId6" o:title=""/>
          </v:shape>
        </w:pict>
      </w:r>
      <w:r w:rsidRPr="008A722D">
        <w:rPr>
          <w:rFonts w:ascii="Impact" w:hAnsi="Impact" w:cs="Impact"/>
          <w:sz w:val="28"/>
          <w:szCs w:val="28"/>
        </w:rPr>
        <w:t xml:space="preserve"> </w: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9" o:spid="_x0000_i1046" type="#_x0000_t75" style="width:242.25pt;height:125.25pt;visibility:visible">
            <v:imagedata r:id="rId17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11 .   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7" o:spid="_x0000_i1047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20" o:spid="_x0000_i1048" type="#_x0000_t75" style="width:242.25pt;height:96pt;visibility:visible">
            <v:imagedata r:id="rId18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t xml:space="preserve"> </w:t>
      </w:r>
      <w:r w:rsidRPr="008A722D">
        <w:rPr>
          <w:rFonts w:ascii="Impact" w:hAnsi="Impact" w:cs="Impact"/>
          <w:sz w:val="28"/>
          <w:szCs w:val="28"/>
        </w:rPr>
        <w:t xml:space="preserve">12 .                 </w:t>
      </w:r>
      <w:r w:rsidRPr="008A722D">
        <w:rPr>
          <w:rFonts w:ascii="Lucida Sans" w:hAnsi="Lucida Sans" w:cs="Lucida Sans"/>
          <w:b/>
          <w:bCs/>
        </w:rPr>
        <w:t>(  4 + 4  =  8 p  )</w:t>
      </w:r>
      <w:r w:rsidRPr="008A722D">
        <w:rPr>
          <w:rFonts w:ascii="Impact" w:hAnsi="Impact" w:cs="Impact"/>
          <w:sz w:val="28"/>
          <w:szCs w:val="28"/>
        </w:rPr>
        <w:t xml:space="preserve">       </w: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52" o:spid="_x0000_i1049" type="#_x0000_t75" style="width:242.25pt;height:136.5pt;visibility:visible">
            <v:imagedata r:id="rId19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13 .                    </w:t>
      </w:r>
      <w:r w:rsidRPr="008A722D">
        <w:rPr>
          <w:rFonts w:ascii="Lucida Sans" w:hAnsi="Lucida Sans" w:cs="Lucida Sans"/>
          <w:b/>
          <w:bCs/>
          <w:sz w:val="24"/>
          <w:szCs w:val="24"/>
        </w:rPr>
        <w:t>(   4  + 4  =  8 p  )</w:t>
      </w:r>
      <w:r w:rsidRPr="008A722D">
        <w:rPr>
          <w:rFonts w:ascii="Impact" w:hAnsi="Impact" w:cs="Impact"/>
          <w:sz w:val="28"/>
          <w:szCs w:val="28"/>
        </w:rPr>
        <w:t xml:space="preserve"> </w: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53" o:spid="_x0000_i1050" type="#_x0000_t75" style="width:243pt;height:156.75pt;visibility:visible">
            <v:imagedata r:id="rId20" o:title=""/>
          </v:shape>
        </w:pict>
      </w:r>
    </w:p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14 .    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8" o:spid="_x0000_i1051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17" o:spid="_x0000_i1052" type="#_x0000_t75" style="width:242.25pt;height:122.25pt;visibility:visible">
            <v:imagedata r:id="rId21" o:title=""/>
          </v:shape>
        </w:pict>
      </w:r>
    </w:p>
    <w:p w:rsidR="00C82FBB" w:rsidRPr="008A722D" w:rsidRDefault="00C82FBB" w:rsidP="008A722D">
      <w:pPr>
        <w:rPr>
          <w:noProof/>
        </w:rPr>
      </w:pPr>
      <w:r w:rsidRPr="008A722D">
        <w:t xml:space="preserve">   </w:t>
      </w:r>
    </w:p>
    <w:p w:rsidR="00C82FBB" w:rsidRPr="008A722D" w:rsidRDefault="00C82FBB" w:rsidP="008A722D">
      <w:r w:rsidRPr="008A722D">
        <w:rPr>
          <w:rFonts w:ascii="Impact" w:hAnsi="Impact" w:cs="Impact"/>
          <w:noProof/>
          <w:sz w:val="28"/>
          <w:szCs w:val="28"/>
        </w:rPr>
        <w:t>15 .</w:t>
      </w:r>
      <w:r w:rsidRPr="007577D3">
        <w:rPr>
          <w:noProof/>
          <w:lang w:eastAsia="tr-TR"/>
        </w:rPr>
        <w:pict>
          <v:shape id="Resim 13" o:spid="_x0000_i1053" type="#_x0000_t75" style="width:24pt;height:24pt;visibility:visible">
            <v:imagedata r:id="rId22" o:title=""/>
          </v:shape>
        </w:pict>
      </w:r>
      <w:r w:rsidRPr="008A722D">
        <w:rPr>
          <w:rFonts w:ascii="Impact" w:hAnsi="Impact" w:cs="Impact"/>
          <w:noProof/>
          <w:sz w:val="28"/>
          <w:szCs w:val="28"/>
        </w:rPr>
        <w:t xml:space="preserve">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49" o:spid="_x0000_i1054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7577D3">
        <w:rPr>
          <w:noProof/>
          <w:lang w:eastAsia="tr-TR"/>
        </w:rPr>
        <w:pict>
          <v:shape id="Resim 19" o:spid="_x0000_i1055" type="#_x0000_t75" style="width:241.5pt;height:156.75pt;visibility:visible">
            <v:imagedata r:id="rId23" o:title=""/>
          </v:shape>
        </w:pict>
      </w:r>
    </w:p>
    <w:p w:rsidR="00C82FBB" w:rsidRPr="008A722D" w:rsidRDefault="00C82FBB" w:rsidP="008A722D"/>
    <w:p w:rsidR="00C82FBB" w:rsidRPr="008A722D" w:rsidRDefault="00C82FBB" w:rsidP="008A722D">
      <w:pPr>
        <w:rPr>
          <w:rFonts w:ascii="Impact" w:hAnsi="Impact" w:cs="Impact"/>
          <w:sz w:val="28"/>
          <w:szCs w:val="28"/>
        </w:rPr>
      </w:pPr>
      <w:r w:rsidRPr="008A722D">
        <w:rPr>
          <w:rFonts w:ascii="Impact" w:hAnsi="Impact" w:cs="Impact"/>
          <w:sz w:val="28"/>
          <w:szCs w:val="28"/>
        </w:rPr>
        <w:t xml:space="preserve">16 .            </w:t>
      </w:r>
      <w:r w:rsidRPr="00B14411">
        <w:rPr>
          <w:rFonts w:ascii="Impact" w:hAnsi="Impact" w:cs="Impact"/>
          <w:noProof/>
          <w:sz w:val="28"/>
          <w:szCs w:val="28"/>
          <w:lang w:eastAsia="tr-TR"/>
        </w:rPr>
        <w:pict>
          <v:shape id="Resim 50" o:spid="_x0000_i1056" type="#_x0000_t75" style="width:30.75pt;height:21.75pt;visibility:visible">
            <v:imagedata r:id="rId6" o:title=""/>
          </v:shape>
        </w:pict>
      </w:r>
    </w:p>
    <w:p w:rsidR="00C82FBB" w:rsidRPr="008A722D" w:rsidRDefault="00C82FBB" w:rsidP="008A722D">
      <w:r w:rsidRPr="008A722D">
        <w:object w:dxaOrig="5265" w:dyaOrig="1365">
          <v:shape id="_x0000_i1057" type="#_x0000_t75" style="width:242.25pt;height:70.5pt" o:ole="">
            <v:imagedata r:id="rId24" o:title="" gain="109227f" blacklevel="-6554f"/>
          </v:shape>
          <o:OLEObject Type="Embed" ProgID="Paint.Picture" ShapeID="_x0000_i1057" DrawAspect="Content" ObjectID="_1576853428" r:id="rId25"/>
        </w:object>
      </w:r>
    </w:p>
    <w:p w:rsidR="00C82FBB" w:rsidRDefault="00C82FBB"/>
    <w:sectPr w:rsidR="00C82FBB" w:rsidSect="008A722D">
      <w:headerReference w:type="default" r:id="rId2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FBB" w:rsidRDefault="00C82FBB" w:rsidP="008A722D">
      <w:pPr>
        <w:spacing w:after="0" w:line="240" w:lineRule="auto"/>
      </w:pPr>
      <w:r>
        <w:separator/>
      </w:r>
    </w:p>
  </w:endnote>
  <w:endnote w:type="continuationSeparator" w:id="0">
    <w:p w:rsidR="00C82FBB" w:rsidRDefault="00C82FBB" w:rsidP="008A7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FBB" w:rsidRDefault="00C82FBB" w:rsidP="008A722D">
      <w:pPr>
        <w:spacing w:after="0" w:line="240" w:lineRule="auto"/>
      </w:pPr>
      <w:r>
        <w:separator/>
      </w:r>
    </w:p>
  </w:footnote>
  <w:footnote w:type="continuationSeparator" w:id="0">
    <w:p w:rsidR="00C82FBB" w:rsidRDefault="00C82FBB" w:rsidP="008A7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FBB" w:rsidRDefault="00C82FBB">
    <w:pPr>
      <w:pStyle w:val="Header"/>
    </w:pPr>
    <w:r w:rsidRPr="007577D3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3" o:spid="_x0000_i1026" type="#_x0000_t75" style="width:523.5pt;height:57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22D"/>
    <w:rsid w:val="000C6B0C"/>
    <w:rsid w:val="00362DF1"/>
    <w:rsid w:val="004C1E31"/>
    <w:rsid w:val="007577D3"/>
    <w:rsid w:val="008A722D"/>
    <w:rsid w:val="00B14411"/>
    <w:rsid w:val="00C82FBB"/>
    <w:rsid w:val="00FB5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C2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7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722D"/>
  </w:style>
  <w:style w:type="paragraph" w:styleId="Footer">
    <w:name w:val="footer"/>
    <w:basedOn w:val="Normal"/>
    <w:link w:val="FooterChar"/>
    <w:uiPriority w:val="99"/>
    <w:rsid w:val="008A7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7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53</Words>
  <Characters>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</dc:title>
  <dc:subject/>
  <dc:creator>alicagu0131r@yahoo.com</dc:creator>
  <cp:keywords/>
  <dc:description/>
  <cp:lastModifiedBy>Edanur</cp:lastModifiedBy>
  <cp:revision>2</cp:revision>
  <dcterms:created xsi:type="dcterms:W3CDTF">2018-01-07T16:04:00Z</dcterms:created>
  <dcterms:modified xsi:type="dcterms:W3CDTF">2018-01-07T16:04:00Z</dcterms:modified>
</cp:coreProperties>
</file>