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0F1" w:rsidRDefault="007840F1" w:rsidP="00570068">
      <w:pPr>
        <w:jc w:val="center"/>
        <w:rPr>
          <w:b/>
          <w:bCs/>
          <w:sz w:val="28"/>
          <w:szCs w:val="28"/>
        </w:rPr>
      </w:pPr>
      <w:r>
        <w:rPr>
          <w:noProof/>
          <w:lang w:eastAsia="tr-TR"/>
        </w:rPr>
        <w:pict>
          <v:rect id="_x0000_s1026" style="position:absolute;left:0;text-align:left;margin-left:-56.6pt;margin-top:-64.1pt;width:185.25pt;height:61.5pt;z-index:251643904" strokecolor="white">
            <v:textbox>
              <w:txbxContent>
                <w:p w:rsidR="007840F1" w:rsidRDefault="007840F1" w:rsidP="00570068">
                  <w:pPr>
                    <w:pStyle w:val="NoSpacing"/>
                  </w:pPr>
                  <w:r>
                    <w:t>AD:</w:t>
                  </w:r>
                </w:p>
                <w:p w:rsidR="007840F1" w:rsidRDefault="007840F1" w:rsidP="00570068">
                  <w:pPr>
                    <w:pStyle w:val="NoSpacing"/>
                  </w:pPr>
                  <w:r>
                    <w:t>SOYAD:</w:t>
                  </w:r>
                </w:p>
                <w:p w:rsidR="007840F1" w:rsidRDefault="007840F1" w:rsidP="00570068">
                  <w:r>
                    <w:t>NO:</w:t>
                  </w:r>
                </w:p>
              </w:txbxContent>
            </v:textbox>
          </v:rect>
        </w:pict>
      </w:r>
      <w:r w:rsidRPr="00C60A5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6/A SINIFI </w:t>
      </w:r>
      <w:r w:rsidRPr="00C60A50">
        <w:rPr>
          <w:b/>
          <w:bCs/>
          <w:sz w:val="28"/>
          <w:szCs w:val="28"/>
        </w:rPr>
        <w:t>I.DÖNEM I.MATEMATİK YAZILI SINAVI</w:t>
      </w:r>
    </w:p>
    <w:p w:rsidR="007840F1" w:rsidRDefault="007840F1" w:rsidP="00D75998">
      <w:pPr>
        <w:pStyle w:val="ListParagraph"/>
        <w:numPr>
          <w:ilvl w:val="0"/>
          <w:numId w:val="2"/>
        </w:num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Aşağıdaki ifadelerden doğru olanlara D yanlış olanlara Y yazınız.</w:t>
      </w:r>
    </w:p>
    <w:p w:rsidR="007840F1" w:rsidRDefault="007840F1" w:rsidP="00D75998">
      <w:pPr>
        <w:pStyle w:val="ListParagraph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(  ) 1’in tüm kuvvetleri 1’e eşittir.</w:t>
      </w:r>
    </w:p>
    <w:p w:rsidR="007840F1" w:rsidRDefault="007840F1" w:rsidP="00D75998">
      <w:pPr>
        <w:pStyle w:val="ListParagraph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(  ) Çarpma işleminin etkisiz elemanı 0’dır.</w:t>
      </w:r>
    </w:p>
    <w:p w:rsidR="007840F1" w:rsidRDefault="007840F1" w:rsidP="00D75998">
      <w:pPr>
        <w:pStyle w:val="ListParagraph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(  ) Doğal sayılarda çarpma işleminin değişme özelliği vardır.</w:t>
      </w:r>
    </w:p>
    <w:p w:rsidR="007840F1" w:rsidRDefault="007840F1" w:rsidP="00D75998">
      <w:pPr>
        <w:pStyle w:val="ListParagraph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(  ) Bir işlemde hem toplama hem de bölme işlemi varsa toplamadan başlanır.</w:t>
      </w:r>
    </w:p>
    <w:p w:rsidR="007840F1" w:rsidRDefault="007840F1" w:rsidP="00D75998">
      <w:pPr>
        <w:pStyle w:val="ListParagraph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(  ) İşlem önceliğinde ilk sırada parantez içi yapılır.</w:t>
      </w:r>
    </w:p>
    <w:p w:rsidR="007840F1" w:rsidRDefault="007840F1" w:rsidP="00D75998">
      <w:pPr>
        <w:pStyle w:val="ListParagraph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(  ) Sonu ‘’00’’ ile biten sayılar 3 ile kalansız tam bölünür.</w:t>
      </w:r>
    </w:p>
    <w:p w:rsidR="007840F1" w:rsidRDefault="007840F1" w:rsidP="00D75998">
      <w:pPr>
        <w:pStyle w:val="ListParagraph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(  ) Çarpmanın toplama ve çıkarma işlemi üzerine dağılma özelliği vardır.</w:t>
      </w:r>
    </w:p>
    <w:p w:rsidR="007840F1" w:rsidRDefault="007840F1" w:rsidP="00D75998">
      <w:pPr>
        <w:pStyle w:val="ListParagraph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(  ) Bir doğal sayının birler basamağı 0,2,4,6,8 ile bitiyorsa 2 ile tam bölünür. </w:t>
      </w:r>
    </w:p>
    <w:p w:rsidR="007840F1" w:rsidRDefault="007840F1" w:rsidP="00D75998">
      <w:pPr>
        <w:pStyle w:val="ListParagraph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(  ) 4³=12</w:t>
      </w:r>
    </w:p>
    <w:p w:rsidR="007840F1" w:rsidRDefault="007840F1" w:rsidP="00D75998">
      <w:pPr>
        <w:pStyle w:val="ListParagraph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(  ) Bir doğal sayı 2 ve 3’e aynı anda bölünüyorsa bu sayı 6 ile kalansız bölünür.</w:t>
      </w:r>
    </w:p>
    <w:p w:rsidR="007840F1" w:rsidRDefault="007840F1" w:rsidP="00D75998">
      <w:pPr>
        <w:pStyle w:val="ListParagraph"/>
        <w:rPr>
          <w:rFonts w:ascii="Comic Sans MS" w:hAnsi="Comic Sans MS" w:cs="Comic Sans MS"/>
        </w:rPr>
      </w:pPr>
    </w:p>
    <w:p w:rsidR="007840F1" w:rsidRDefault="007840F1" w:rsidP="004B68DF">
      <w:pPr>
        <w:pStyle w:val="ListParagraph"/>
        <w:numPr>
          <w:ilvl w:val="0"/>
          <w:numId w:val="2"/>
        </w:num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Aşağıda verilmeyen ifadeleri bulun.</w:t>
      </w:r>
    </w:p>
    <w:p w:rsidR="007840F1" w:rsidRDefault="007840F1" w:rsidP="00456EB2">
      <w:pPr>
        <w:pStyle w:val="ListParagraph"/>
        <w:rPr>
          <w:rFonts w:ascii="Comic Sans MS" w:hAnsi="Comic Sans MS" w:cs="Comic Sans MS"/>
        </w:rPr>
      </w:pPr>
    </w:p>
    <w:p w:rsidR="007840F1" w:rsidRDefault="007840F1" w:rsidP="00456EB2">
      <w:pPr>
        <w:pStyle w:val="ListParagraph"/>
        <w:numPr>
          <w:ilvl w:val="0"/>
          <w:numId w:val="3"/>
        </w:numPr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7" type="#_x0000_t12" style="position:absolute;left:0;text-align:left;margin-left:220.15pt;margin-top:-.2pt;width:18pt;height:13.5pt;z-index:251645952" fillcolor="#666" strokeweight="1pt">
            <v:fill color2="black" focus="50%" type="gradient"/>
            <v:shadow on="t" type="perspective" color="#7f7f7f" offset="1pt" offset2="-3pt"/>
          </v:shape>
        </w:pict>
      </w:r>
      <w:r>
        <w:rPr>
          <w:noProof/>
          <w:lang w:eastAsia="tr-TR"/>
        </w:rPr>
        <w:pict>
          <v:shape id="_x0000_s1028" type="#_x0000_t12" style="position:absolute;left:0;text-align:left;margin-left:103.15pt;margin-top:-.2pt;width:18pt;height:13.5pt;z-index:251644928" fillcolor="#666" strokeweight="1pt">
            <v:fill color2="black" focus="50%" type="gradient"/>
            <v:shadow on="t" type="perspective" color="#7f7f7f" offset="1pt" offset2="-3pt"/>
          </v:shape>
        </w:pict>
      </w:r>
      <w:r>
        <w:rPr>
          <w:rFonts w:ascii="Comic Sans MS" w:hAnsi="Comic Sans MS" w:cs="Comic Sans MS"/>
        </w:rPr>
        <w:t>2.( 4 +      ) = 2.4 +2.6                   =?</w:t>
      </w:r>
    </w:p>
    <w:p w:rsidR="007840F1" w:rsidRDefault="007840F1" w:rsidP="00456EB2">
      <w:pPr>
        <w:pStyle w:val="ListParagraph"/>
        <w:ind w:left="1440"/>
        <w:rPr>
          <w:rFonts w:ascii="Comic Sans MS" w:hAnsi="Comic Sans MS" w:cs="Comic Sans MS"/>
        </w:rPr>
      </w:pPr>
    </w:p>
    <w:p w:rsidR="007840F1" w:rsidRDefault="007840F1" w:rsidP="00456EB2">
      <w:pPr>
        <w:pStyle w:val="ListParagraph"/>
        <w:numPr>
          <w:ilvl w:val="0"/>
          <w:numId w:val="3"/>
        </w:numPr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9" type="#_x0000_t5" style="position:absolute;left:0;text-align:left;margin-left:256.15pt;margin-top:1.65pt;width:15pt;height:12pt;z-index:251648000" fillcolor="#666" strokeweight="1pt">
            <v:fill color2="black" focus="50%" type="gradient"/>
            <v:shadow on="t" type="perspective" color="#7f7f7f" offset="1pt" offset2="-3pt"/>
          </v:shape>
        </w:pict>
      </w:r>
      <w:r>
        <w:rPr>
          <w:noProof/>
          <w:lang w:eastAsia="tr-TR"/>
        </w:rPr>
        <w:pict>
          <v:shape id="_x0000_s1030" type="#_x0000_t5" style="position:absolute;left:0;text-align:left;margin-left:153.4pt;margin-top:1.65pt;width:15pt;height:12pt;z-index:251646976" fillcolor="#666" strokeweight="1pt">
            <v:fill color2="black" focus="50%" type="gradient"/>
            <v:shadow on="t" type="perspective" color="#7f7f7f" offset="1pt" offset2="-3pt"/>
          </v:shape>
        </w:pict>
      </w:r>
      <w:r>
        <w:rPr>
          <w:rFonts w:ascii="Comic Sans MS" w:hAnsi="Comic Sans MS" w:cs="Comic Sans MS"/>
        </w:rPr>
        <w:t>17+( 12+ 11 ) = (      + 12) + 11                  =?</w:t>
      </w:r>
    </w:p>
    <w:p w:rsidR="007840F1" w:rsidRPr="00456EB2" w:rsidRDefault="007840F1" w:rsidP="00456EB2">
      <w:pPr>
        <w:ind w:left="1080"/>
        <w:rPr>
          <w:rFonts w:ascii="Comic Sans MS" w:hAnsi="Comic Sans MS" w:cs="Comic Sans MS"/>
        </w:rPr>
      </w:pPr>
    </w:p>
    <w:p w:rsidR="007840F1" w:rsidRDefault="007840F1" w:rsidP="00456EB2">
      <w:pPr>
        <w:pStyle w:val="ListParagraph"/>
        <w:numPr>
          <w:ilvl w:val="0"/>
          <w:numId w:val="2"/>
        </w:num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Sefa ve Merve kenar uzunlukları belli olan tarlalarının alanını dağılma özelliğinden faydalanarak hesaplamak istiyor. Alanı nasıl göstermeleri gerekir?</w:t>
      </w:r>
    </w:p>
    <w:p w:rsidR="007840F1" w:rsidRDefault="007840F1" w:rsidP="00F875F6">
      <w:pPr>
        <w:rPr>
          <w:rFonts w:ascii="Comic Sans MS" w:hAnsi="Comic Sans MS" w:cs="Comic Sans MS"/>
        </w:rPr>
      </w:pPr>
      <w:r>
        <w:rPr>
          <w:noProof/>
          <w:lang w:eastAsia="tr-TR"/>
        </w:rPr>
        <w:pict>
          <v:rect id="_x0000_s1031" style="position:absolute;margin-left:141.4pt;margin-top:89.75pt;width:32.25pt;height:21pt;z-index:251652096" strokecolor="white">
            <v:textbox>
              <w:txbxContent>
                <w:p w:rsidR="007840F1" w:rsidRDefault="007840F1" w:rsidP="00F875F6">
                  <w:r>
                    <w:t>3 m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2" style="position:absolute;margin-left:62.65pt;margin-top:89.75pt;width:32.25pt;height:21pt;z-index:251653120" strokecolor="white">
            <v:textbox>
              <w:txbxContent>
                <w:p w:rsidR="007840F1" w:rsidRDefault="007840F1" w:rsidP="00F875F6">
                  <w:r>
                    <w:t>5 m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3" style="position:absolute;margin-left:6.4pt;margin-top:38pt;width:32.25pt;height:21pt;z-index:251651072" strokecolor="white">
            <v:textbox>
              <w:txbxContent>
                <w:p w:rsidR="007840F1" w:rsidRDefault="007840F1">
                  <w:r>
                    <w:t>13 m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134.65pt;margin-top:12.5pt;width:0;height:1in;z-index:251650048" o:connectortype="straight"/>
        </w:pict>
      </w:r>
      <w:r>
        <w:rPr>
          <w:noProof/>
          <w:lang w:eastAsia="tr-TR"/>
        </w:rPr>
        <w:pict>
          <v:rect id="_x0000_s1035" style="position:absolute;margin-left:43.15pt;margin-top:12.5pt;width:136.5pt;height:1in;z-index:251649024" strokecolor="#fabf8f" strokeweight="1pt">
            <v:fill color2="#fbd4b4" focusposition="1" focussize="" focus="100%" type="gradient"/>
            <v:shadow on="t" type="perspective" color="#974706" opacity=".5" offset="1pt" offset2="-3pt"/>
          </v:rect>
        </w:pict>
      </w:r>
      <w:r>
        <w:rPr>
          <w:rFonts w:ascii="Comic Sans MS" w:hAnsi="Comic Sans MS" w:cs="Comic Sans MS"/>
        </w:rPr>
        <w:t xml:space="preserve">                                                             ALAN = </w:t>
      </w:r>
    </w:p>
    <w:p w:rsidR="007840F1" w:rsidRPr="00F875F6" w:rsidRDefault="007840F1" w:rsidP="00F875F6">
      <w:pPr>
        <w:rPr>
          <w:rFonts w:ascii="Comic Sans MS" w:hAnsi="Comic Sans MS" w:cs="Comic Sans MS"/>
        </w:rPr>
      </w:pPr>
    </w:p>
    <w:p w:rsidR="007840F1" w:rsidRPr="00F875F6" w:rsidRDefault="007840F1" w:rsidP="00F875F6">
      <w:pPr>
        <w:rPr>
          <w:rFonts w:ascii="Comic Sans MS" w:hAnsi="Comic Sans MS" w:cs="Comic Sans MS"/>
        </w:rPr>
      </w:pPr>
    </w:p>
    <w:p w:rsidR="007840F1" w:rsidRPr="00F875F6" w:rsidRDefault="007840F1" w:rsidP="00F875F6">
      <w:pPr>
        <w:rPr>
          <w:rFonts w:ascii="Comic Sans MS" w:hAnsi="Comic Sans MS" w:cs="Comic Sans MS"/>
        </w:rPr>
      </w:pPr>
    </w:p>
    <w:p w:rsidR="007840F1" w:rsidRDefault="007840F1" w:rsidP="00F875F6">
      <w:pPr>
        <w:tabs>
          <w:tab w:val="left" w:pos="1275"/>
        </w:tabs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36" type="#_x0000_t75" style="position:absolute;margin-left:49.15pt;margin-top:24.25pt;width:227.6pt;height:143.25pt;z-index:251654144;visibility:visible" wrapcoords="-71 0 -71 21487 21600 21487 21600 0 -71 0">
            <v:imagedata r:id="rId5" o:title=""/>
            <w10:wrap type="through"/>
          </v:shape>
        </w:pict>
      </w:r>
      <w:r>
        <w:rPr>
          <w:rFonts w:ascii="Comic Sans MS" w:hAnsi="Comic Sans MS" w:cs="Comic Sans MS"/>
        </w:rPr>
        <w:tab/>
      </w:r>
    </w:p>
    <w:p w:rsidR="007840F1" w:rsidRDefault="007840F1" w:rsidP="00F875F6">
      <w:pPr>
        <w:pStyle w:val="ListParagraph"/>
        <w:numPr>
          <w:ilvl w:val="0"/>
          <w:numId w:val="2"/>
        </w:numPr>
        <w:tabs>
          <w:tab w:val="left" w:pos="1275"/>
        </w:tabs>
        <w:rPr>
          <w:rFonts w:ascii="Comic Sans MS" w:hAnsi="Comic Sans MS" w:cs="Comic Sans MS"/>
        </w:rPr>
      </w:pPr>
    </w:p>
    <w:p w:rsidR="007840F1" w:rsidRDefault="007840F1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br w:type="page"/>
      </w:r>
    </w:p>
    <w:p w:rsidR="007840F1" w:rsidRDefault="007840F1" w:rsidP="003977A2">
      <w:pPr>
        <w:pStyle w:val="ListParagraph"/>
        <w:numPr>
          <w:ilvl w:val="0"/>
          <w:numId w:val="2"/>
        </w:numPr>
        <w:tabs>
          <w:tab w:val="left" w:pos="1275"/>
        </w:tabs>
        <w:ind w:hanging="1287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rect id="_x0000_s1037" style="position:absolute;left:0;text-align:left;margin-left:191.65pt;margin-top:-8.6pt;width:307.5pt;height:126.75pt;z-index:251667456">
            <v:textbox>
              <w:txbxContent>
                <w:p w:rsidR="007840F1" w:rsidRDefault="007840F1">
                  <w:r>
                    <w:t>9 ile tam bölünebilen:</w:t>
                  </w:r>
                </w:p>
                <w:p w:rsidR="007840F1" w:rsidRDefault="007840F1">
                  <w:r>
                    <w:t>4 ile tam bölünebilen:</w:t>
                  </w:r>
                </w:p>
                <w:p w:rsidR="007840F1" w:rsidRDefault="007840F1">
                  <w:r>
                    <w:t>5 ile tam bölünebilen:</w:t>
                  </w:r>
                </w:p>
                <w:p w:rsidR="007840F1" w:rsidRDefault="007840F1">
                  <w:r>
                    <w:t>3 ile tam bölünebilen:</w:t>
                  </w:r>
                </w:p>
                <w:p w:rsidR="007840F1" w:rsidRDefault="007840F1">
                  <w:r>
                    <w:t>2 ile tam bölünebilen: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8" style="position:absolute;left:0;text-align:left;margin-left:82.9pt;margin-top:1.15pt;width:33.75pt;height:24.75pt;z-index:251661312" strokecolor="white">
            <v:textbox>
              <w:txbxContent>
                <w:p w:rsidR="007840F1" w:rsidRDefault="007840F1" w:rsidP="006125BF">
                  <w:r>
                    <w:t>621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9" style="position:absolute;left:0;text-align:left;margin-left:51.4pt;margin-top:14.65pt;width:42pt;height:24.75pt;z-index:251663360" strokecolor="white">
            <v:textbox>
              <w:txbxContent>
                <w:p w:rsidR="007840F1" w:rsidRDefault="007840F1" w:rsidP="006125BF">
                  <w:r>
                    <w:t>162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0" style="position:absolute;left:0;text-align:left;margin-left:108.4pt;margin-top:25.9pt;width:42.75pt;height:24.75pt;z-index:251660288" strokecolor="white">
            <v:textbox>
              <w:txbxContent>
                <w:p w:rsidR="007840F1" w:rsidRDefault="007840F1" w:rsidP="006125BF">
                  <w:r>
                    <w:t>2259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1" style="position:absolute;left:0;text-align:left;margin-left:13.9pt;margin-top:-4.1pt;width:39.75pt;height:24.75pt;z-index:251665408" strokecolor="white">
            <v:textbox>
              <w:txbxContent>
                <w:p w:rsidR="007840F1" w:rsidRDefault="007840F1" w:rsidP="006125BF">
                  <w:r>
                    <w:t>7600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2" style="position:absolute;left:0;text-align:left;margin-left:4.15pt;margin-top:-8.6pt;width:168.75pt;height:126.75pt;z-index:251655168"/>
        </w:pict>
      </w:r>
    </w:p>
    <w:p w:rsidR="007840F1" w:rsidRPr="003977A2" w:rsidRDefault="007840F1" w:rsidP="003977A2">
      <w:r>
        <w:rPr>
          <w:noProof/>
          <w:lang w:eastAsia="tr-TR"/>
        </w:rPr>
        <w:pict>
          <v:rect id="_x0000_s1043" style="position:absolute;margin-left:132.4pt;margin-top:17.75pt;width:33.75pt;height:24.75pt;z-index:251668480" strokecolor="white">
            <v:textbox>
              <w:txbxContent>
                <w:p w:rsidR="007840F1" w:rsidRDefault="007840F1" w:rsidP="00153E4D">
                  <w:r>
                    <w:t>408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4" style="position:absolute;margin-left:64.9pt;margin-top:23pt;width:33.75pt;height:24.75pt;z-index:251662336" strokecolor="white">
            <v:textbox>
              <w:txbxContent>
                <w:p w:rsidR="007840F1" w:rsidRDefault="007840F1" w:rsidP="006125BF">
                  <w:r>
                    <w:t>156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5" style="position:absolute;margin-left:20.65pt;margin-top:2pt;width:33.75pt;height:24.75pt;z-index:251657216" strokecolor="white">
            <v:textbox>
              <w:txbxContent>
                <w:p w:rsidR="007840F1" w:rsidRDefault="007840F1" w:rsidP="006125BF">
                  <w:r>
                    <w:t>111</w:t>
                  </w:r>
                </w:p>
              </w:txbxContent>
            </v:textbox>
          </v:rect>
        </w:pict>
      </w:r>
    </w:p>
    <w:p w:rsidR="007840F1" w:rsidRDefault="007840F1" w:rsidP="003977A2">
      <w:r>
        <w:rPr>
          <w:noProof/>
          <w:lang w:eastAsia="tr-TR"/>
        </w:rPr>
        <w:pict>
          <v:rect id="_x0000_s1046" style="position:absolute;margin-left:98.65pt;margin-top:9.6pt;width:33.75pt;height:24.75pt;z-index:251658240" strokecolor="white">
            <v:textbox>
              <w:txbxContent>
                <w:p w:rsidR="007840F1" w:rsidRDefault="007840F1" w:rsidP="006125BF">
                  <w:r>
                    <w:t>905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7" style="position:absolute;margin-left:20.65pt;margin-top:9.6pt;width:39pt;height:24.75pt;z-index:251664384" strokecolor="white">
            <v:textbox>
              <w:txbxContent>
                <w:p w:rsidR="007840F1" w:rsidRDefault="007840F1" w:rsidP="006125BF">
                  <w:r>
                    <w:t>1048</w:t>
                  </w:r>
                </w:p>
              </w:txbxContent>
            </v:textbox>
          </v:rect>
        </w:pict>
      </w:r>
    </w:p>
    <w:p w:rsidR="007840F1" w:rsidRDefault="007840F1" w:rsidP="003977A2">
      <w:r>
        <w:rPr>
          <w:noProof/>
          <w:lang w:eastAsia="tr-TR"/>
        </w:rPr>
        <w:pict>
          <v:rect id="_x0000_s1048" style="position:absolute;margin-left:34.9pt;margin-top:8.9pt;width:33.75pt;height:24.75pt;z-index:251659264" strokecolor="white">
            <v:textbox>
              <w:txbxContent>
                <w:p w:rsidR="007840F1" w:rsidRDefault="007840F1" w:rsidP="006125BF">
                  <w:r>
                    <w:t>917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9" style="position:absolute;margin-left:108.4pt;margin-top:8.9pt;width:33.75pt;height:24.75pt;z-index:251656192" strokecolor="white">
            <v:textbox>
              <w:txbxContent>
                <w:p w:rsidR="007840F1" w:rsidRDefault="007840F1">
                  <w:r>
                    <w:t>111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0" style="position:absolute;margin-left:74.65pt;margin-top:8.9pt;width:33.75pt;height:24.75pt;z-index:251666432" strokecolor="white">
            <v:textbox>
              <w:txbxContent>
                <w:p w:rsidR="007840F1" w:rsidRDefault="007840F1" w:rsidP="006125BF">
                  <w:r>
                    <w:t>351</w:t>
                  </w:r>
                </w:p>
              </w:txbxContent>
            </v:textbox>
          </v:rect>
        </w:pict>
      </w:r>
    </w:p>
    <w:p w:rsidR="007840F1" w:rsidRDefault="007840F1" w:rsidP="003977A2">
      <w:pPr>
        <w:tabs>
          <w:tab w:val="left" w:pos="975"/>
        </w:tabs>
      </w:pPr>
    </w:p>
    <w:p w:rsidR="007840F1" w:rsidRDefault="007840F1" w:rsidP="003977A2">
      <w:pPr>
        <w:tabs>
          <w:tab w:val="left" w:pos="975"/>
        </w:tabs>
      </w:pPr>
    </w:p>
    <w:p w:rsidR="007840F1" w:rsidRPr="00883FDC" w:rsidRDefault="007840F1" w:rsidP="003977A2">
      <w:pPr>
        <w:pStyle w:val="ListParagraph"/>
        <w:numPr>
          <w:ilvl w:val="0"/>
          <w:numId w:val="2"/>
        </w:numPr>
        <w:tabs>
          <w:tab w:val="left" w:pos="975"/>
        </w:tabs>
        <w:rPr>
          <w:rFonts w:ascii="Comic Sans MS" w:hAnsi="Comic Sans MS" w:cs="Comic Sans MS"/>
        </w:rPr>
      </w:pPr>
      <w:r w:rsidRPr="00883FDC">
        <w:rPr>
          <w:rFonts w:ascii="Comic Sans MS" w:hAnsi="Comic Sans MS" w:cs="Comic Sans MS"/>
        </w:rPr>
        <w:t>Ömer Halisdemir kimdir? Kısaca anlatın.</w:t>
      </w:r>
    </w:p>
    <w:p w:rsidR="007840F1" w:rsidRPr="00883FDC" w:rsidRDefault="007840F1" w:rsidP="003977A2">
      <w:pPr>
        <w:tabs>
          <w:tab w:val="left" w:pos="975"/>
        </w:tabs>
        <w:rPr>
          <w:rFonts w:ascii="Comic Sans MS" w:hAnsi="Comic Sans MS" w:cs="Comic Sans MS"/>
        </w:rPr>
      </w:pPr>
    </w:p>
    <w:p w:rsidR="007840F1" w:rsidRPr="00883FDC" w:rsidRDefault="007840F1" w:rsidP="003977A2">
      <w:pPr>
        <w:tabs>
          <w:tab w:val="left" w:pos="975"/>
        </w:tabs>
        <w:rPr>
          <w:rFonts w:ascii="Comic Sans MS" w:hAnsi="Comic Sans MS" w:cs="Comic Sans MS"/>
        </w:rPr>
      </w:pPr>
    </w:p>
    <w:p w:rsidR="007840F1" w:rsidRPr="00883FDC" w:rsidRDefault="007840F1" w:rsidP="003977A2">
      <w:pPr>
        <w:tabs>
          <w:tab w:val="left" w:pos="975"/>
        </w:tabs>
        <w:rPr>
          <w:rFonts w:ascii="Comic Sans MS" w:hAnsi="Comic Sans MS" w:cs="Comic Sans MS"/>
        </w:rPr>
      </w:pPr>
    </w:p>
    <w:p w:rsidR="007840F1" w:rsidRPr="00883FDC" w:rsidRDefault="007840F1" w:rsidP="003977A2">
      <w:pPr>
        <w:pStyle w:val="ListParagraph"/>
        <w:numPr>
          <w:ilvl w:val="0"/>
          <w:numId w:val="2"/>
        </w:numPr>
        <w:tabs>
          <w:tab w:val="left" w:pos="975"/>
        </w:tabs>
        <w:rPr>
          <w:rFonts w:ascii="Comic Sans MS" w:hAnsi="Comic Sans MS" w:cs="Comic Sans MS"/>
        </w:rPr>
      </w:pPr>
      <w:r w:rsidRPr="00883FDC">
        <w:rPr>
          <w:rFonts w:ascii="Comic Sans MS" w:hAnsi="Comic Sans MS" w:cs="Comic Sans MS"/>
        </w:rPr>
        <w:t>12 ve 8’in 50’den küçük olan katlarını bulun.</w:t>
      </w:r>
    </w:p>
    <w:p w:rsidR="007840F1" w:rsidRPr="00883FDC" w:rsidRDefault="007840F1" w:rsidP="0080064C">
      <w:pPr>
        <w:tabs>
          <w:tab w:val="left" w:pos="975"/>
        </w:tabs>
        <w:rPr>
          <w:rFonts w:ascii="Comic Sans MS" w:hAnsi="Comic Sans MS" w:cs="Comic Sans MS"/>
        </w:rPr>
      </w:pPr>
      <w:r w:rsidRPr="00883FDC">
        <w:rPr>
          <w:rFonts w:ascii="Comic Sans MS" w:hAnsi="Comic Sans MS" w:cs="Comic Sans MS"/>
        </w:rPr>
        <w:t xml:space="preserve"> </w:t>
      </w:r>
      <w:r w:rsidRPr="00883FDC">
        <w:rPr>
          <w:rFonts w:ascii="Comic Sans MS" w:hAnsi="Comic Sans MS" w:cs="Comic Sans MS"/>
        </w:rPr>
        <w:tab/>
        <w:t>12;</w:t>
      </w:r>
    </w:p>
    <w:p w:rsidR="007840F1" w:rsidRPr="00883FDC" w:rsidRDefault="007840F1" w:rsidP="0080064C">
      <w:pPr>
        <w:tabs>
          <w:tab w:val="left" w:pos="975"/>
        </w:tabs>
        <w:rPr>
          <w:rFonts w:ascii="Comic Sans MS" w:hAnsi="Comic Sans MS" w:cs="Comic Sans MS"/>
        </w:rPr>
      </w:pPr>
      <w:r w:rsidRPr="00883FDC">
        <w:rPr>
          <w:rFonts w:ascii="Comic Sans MS" w:hAnsi="Comic Sans MS" w:cs="Comic Sans MS"/>
        </w:rPr>
        <w:tab/>
        <w:t xml:space="preserve">8; </w:t>
      </w:r>
    </w:p>
    <w:p w:rsidR="007840F1" w:rsidRDefault="007840F1" w:rsidP="0080064C">
      <w:pPr>
        <w:tabs>
          <w:tab w:val="left" w:pos="975"/>
        </w:tabs>
      </w:pPr>
    </w:p>
    <w:p w:rsidR="007840F1" w:rsidRPr="00883FDC" w:rsidRDefault="007840F1" w:rsidP="0080064C">
      <w:pPr>
        <w:pStyle w:val="ListParagraph"/>
        <w:numPr>
          <w:ilvl w:val="0"/>
          <w:numId w:val="2"/>
        </w:numPr>
        <w:tabs>
          <w:tab w:val="left" w:pos="975"/>
        </w:tabs>
        <w:rPr>
          <w:rFonts w:ascii="Comic Sans MS" w:hAnsi="Comic Sans MS" w:cs="Comic Sans MS"/>
        </w:rPr>
      </w:pPr>
      <w:r w:rsidRPr="00883FDC">
        <w:rPr>
          <w:rFonts w:ascii="Comic Sans MS" w:hAnsi="Comic Sans MS" w:cs="Comic Sans MS"/>
        </w:rPr>
        <w:t>256ab altı basamaklı sayısı 5 ve 6 ile kalansız bölünebildiğine göre a+b ‘nin alabileceği en büyük değer kaçtır?</w:t>
      </w:r>
    </w:p>
    <w:p w:rsidR="007840F1" w:rsidRDefault="007840F1" w:rsidP="0080064C">
      <w:pPr>
        <w:tabs>
          <w:tab w:val="left" w:pos="975"/>
        </w:tabs>
      </w:pPr>
    </w:p>
    <w:p w:rsidR="007840F1" w:rsidRDefault="007840F1" w:rsidP="0080064C">
      <w:pPr>
        <w:tabs>
          <w:tab w:val="left" w:pos="975"/>
        </w:tabs>
      </w:pPr>
    </w:p>
    <w:p w:rsidR="007840F1" w:rsidRDefault="007840F1" w:rsidP="0080064C">
      <w:pPr>
        <w:tabs>
          <w:tab w:val="left" w:pos="975"/>
        </w:tabs>
      </w:pPr>
    </w:p>
    <w:p w:rsidR="007840F1" w:rsidRDefault="007840F1" w:rsidP="0080064C">
      <w:pPr>
        <w:pStyle w:val="ListParagraph"/>
        <w:numPr>
          <w:ilvl w:val="0"/>
          <w:numId w:val="2"/>
        </w:numPr>
        <w:tabs>
          <w:tab w:val="left" w:pos="975"/>
        </w:tabs>
      </w:pPr>
      <w:r>
        <w:rPr>
          <w:noProof/>
          <w:lang w:eastAsia="tr-TR"/>
        </w:rPr>
        <w:pict>
          <v:shape id="Resim 2" o:spid="_x0000_s1051" type="#_x0000_t75" style="position:absolute;left:0;text-align:left;margin-left:37.15pt;margin-top:.3pt;width:425.25pt;height:59.25pt;z-index:251669504;visibility:visible" wrapcoords="-38 0 -38 21327 21600 21327 21600 0 -38 0">
            <v:imagedata r:id="rId6" o:title=""/>
            <w10:wrap type="through"/>
          </v:shape>
        </w:pict>
      </w:r>
    </w:p>
    <w:p w:rsidR="007840F1" w:rsidRDefault="007840F1" w:rsidP="003977A2">
      <w:pPr>
        <w:tabs>
          <w:tab w:val="left" w:pos="975"/>
        </w:tabs>
      </w:pPr>
    </w:p>
    <w:p w:rsidR="007840F1" w:rsidRDefault="007840F1" w:rsidP="003977A2">
      <w:pPr>
        <w:tabs>
          <w:tab w:val="left" w:pos="975"/>
        </w:tabs>
      </w:pPr>
    </w:p>
    <w:p w:rsidR="007840F1" w:rsidRPr="00B17D40" w:rsidRDefault="007840F1" w:rsidP="00B17D40">
      <w:pPr>
        <w:pStyle w:val="ListParagraph"/>
        <w:numPr>
          <w:ilvl w:val="0"/>
          <w:numId w:val="2"/>
        </w:numPr>
        <w:tabs>
          <w:tab w:val="left" w:pos="975"/>
        </w:tabs>
        <w:rPr>
          <w:rFonts w:ascii="Comic Sans MS" w:hAnsi="Comic Sans MS" w:cs="Comic Sans MS"/>
        </w:rPr>
      </w:pPr>
      <w:r>
        <w:rPr>
          <w:noProof/>
          <w:lang w:eastAsia="tr-TR"/>
        </w:rPr>
        <w:pict>
          <v:rect id="_x0000_s1052" style="position:absolute;left:0;text-align:left;margin-left:-16.1pt;margin-top:141.45pt;width:2in;height:28.4pt;z-index:251671552" strokecolor="white">
            <v:textbox>
              <w:txbxContent>
                <w:p w:rsidR="007840F1" w:rsidRDefault="007840F1" w:rsidP="00B17D40">
                  <w:r>
                    <w:t>Her soru 10 puandır.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53" type="#_x0000_t98" style="position:absolute;left:0;text-align:left;margin-left:321.4pt;margin-top:83.6pt;width:187.5pt;height:86.25pt;z-index:251670528">
            <v:textbox>
              <w:txbxContent>
                <w:p w:rsidR="007840F1" w:rsidRPr="00EA759B" w:rsidRDefault="007840F1" w:rsidP="00B17D40">
                  <w:pPr>
                    <w:pStyle w:val="NoSpacing"/>
                    <w:jc w:val="center"/>
                  </w:pPr>
                  <w:r w:rsidRPr="00EA759B">
                    <w:t>Kübra ABBASOĞLU</w:t>
                  </w:r>
                </w:p>
                <w:p w:rsidR="007840F1" w:rsidRPr="00EA759B" w:rsidRDefault="007840F1" w:rsidP="00B17D40">
                  <w:pPr>
                    <w:pStyle w:val="NoSpacing"/>
                    <w:jc w:val="center"/>
                  </w:pPr>
                  <w:r w:rsidRPr="00EA759B">
                    <w:t>Matematik Öğretmeni</w:t>
                  </w:r>
                </w:p>
                <w:p w:rsidR="007840F1" w:rsidRPr="00EA759B" w:rsidRDefault="007840F1" w:rsidP="00B17D40">
                  <w:pPr>
                    <w:pStyle w:val="NoSpacing"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BAŞARILAR PRENSESLER </w:t>
                  </w:r>
                  <w:r w:rsidRPr="00EA759B">
                    <w:rPr>
                      <w:b/>
                      <w:bCs/>
                    </w:rPr>
                    <w:sym w:font="Wingdings" w:char="F04A"/>
                  </w:r>
                </w:p>
              </w:txbxContent>
            </v:textbox>
          </v:shape>
        </w:pict>
      </w:r>
      <w:r w:rsidRPr="00B17D40">
        <w:rPr>
          <w:rFonts w:ascii="Comic Sans MS" w:hAnsi="Comic Sans MS" w:cs="Comic Sans MS"/>
        </w:rPr>
        <w:t xml:space="preserve">Semih ve Esra’nın olduğu bir sırada Esra sondan 18. Semih ise baştan 26.’dır.İkisinin arasında 10 kişi vardır. Semih’in Esra’dan önde olduğu bilindiğine göre bu sırada kaç kişi vardır?  </w:t>
      </w:r>
    </w:p>
    <w:sectPr w:rsidR="007840F1" w:rsidRPr="00B17D40" w:rsidSect="005847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781289"/>
    <w:multiLevelType w:val="hybridMultilevel"/>
    <w:tmpl w:val="6F407B02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cs="Wingdings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>
    <w:nsid w:val="5AB10FE5"/>
    <w:multiLevelType w:val="hybridMultilevel"/>
    <w:tmpl w:val="1062C74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801390"/>
    <w:multiLevelType w:val="hybridMultilevel"/>
    <w:tmpl w:val="60E82A7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0068"/>
    <w:rsid w:val="00043C7E"/>
    <w:rsid w:val="00153E4D"/>
    <w:rsid w:val="00240C0F"/>
    <w:rsid w:val="002D4C8A"/>
    <w:rsid w:val="002E3B80"/>
    <w:rsid w:val="002E7334"/>
    <w:rsid w:val="003977A2"/>
    <w:rsid w:val="003B37F5"/>
    <w:rsid w:val="003C2F46"/>
    <w:rsid w:val="00456EB2"/>
    <w:rsid w:val="004B68DF"/>
    <w:rsid w:val="00570068"/>
    <w:rsid w:val="005847E9"/>
    <w:rsid w:val="005B1463"/>
    <w:rsid w:val="006125BF"/>
    <w:rsid w:val="00680709"/>
    <w:rsid w:val="00734A66"/>
    <w:rsid w:val="0076566A"/>
    <w:rsid w:val="007663B5"/>
    <w:rsid w:val="007840F1"/>
    <w:rsid w:val="0080064C"/>
    <w:rsid w:val="00875812"/>
    <w:rsid w:val="00883FDC"/>
    <w:rsid w:val="008B61B6"/>
    <w:rsid w:val="009E6474"/>
    <w:rsid w:val="00A52231"/>
    <w:rsid w:val="00B17D40"/>
    <w:rsid w:val="00B8653F"/>
    <w:rsid w:val="00BA535F"/>
    <w:rsid w:val="00C2552D"/>
    <w:rsid w:val="00C60A50"/>
    <w:rsid w:val="00C9286B"/>
    <w:rsid w:val="00D75998"/>
    <w:rsid w:val="00EA759B"/>
    <w:rsid w:val="00F40ED1"/>
    <w:rsid w:val="00F87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006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570068"/>
    <w:rPr>
      <w:rFonts w:cs="Calibri"/>
      <w:lang w:eastAsia="en-US"/>
    </w:rPr>
  </w:style>
  <w:style w:type="paragraph" w:styleId="ListParagraph">
    <w:name w:val="List Paragraph"/>
    <w:basedOn w:val="Normal"/>
    <w:uiPriority w:val="99"/>
    <w:qFormat/>
    <w:rsid w:val="00D75998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6125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125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3</Pages>
  <Words>226</Words>
  <Characters>1289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6/A SINIFI I</dc:title>
  <dc:subject/>
  <dc:creator>Kübra</dc:creator>
  <cp:keywords>sorubak.com</cp:keywords>
  <dc:description/>
  <cp:lastModifiedBy>edanur</cp:lastModifiedBy>
  <cp:revision>2</cp:revision>
  <dcterms:created xsi:type="dcterms:W3CDTF">2016-10-31T20:00:00Z</dcterms:created>
  <dcterms:modified xsi:type="dcterms:W3CDTF">2016-10-31T20:00:00Z</dcterms:modified>
</cp:coreProperties>
</file>