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98" w:rsidRDefault="00FB4E98" w:rsidP="00FF5AE3">
      <w:pPr>
        <w:spacing w:after="0"/>
      </w:pPr>
      <w:r>
        <w:t xml:space="preserve"> 6. sınıf  Matematik 1. Dönem 1. Yazlı</w:t>
      </w:r>
    </w:p>
    <w:p w:rsidR="00FB4E98" w:rsidRDefault="00FB4E98" w:rsidP="00FF5AE3">
      <w:pPr>
        <w:spacing w:after="0"/>
      </w:pPr>
      <w:r>
        <w:t xml:space="preserve">                     SORULARI</w:t>
      </w:r>
    </w:p>
    <w:p w:rsidR="00FB4E98" w:rsidRDefault="00FB4E98" w:rsidP="00FF5AE3">
      <w:pPr>
        <w:spacing w:after="0"/>
      </w:pPr>
      <w:r>
        <w:t>AD – SOYADI:                          SINIFI :                      NO:</w:t>
      </w: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  <w:r>
        <w:t>1)  A=3.3.3.3.3</w:t>
      </w:r>
    </w:p>
    <w:p w:rsidR="00FB4E98" w:rsidRDefault="00FB4E98" w:rsidP="00FF5AE3">
      <w:pPr>
        <w:spacing w:after="0"/>
      </w:pPr>
      <w:r>
        <w:t xml:space="preserve">     B=5.5.5.5</w:t>
      </w:r>
    </w:p>
    <w:p w:rsidR="00FB4E98" w:rsidRDefault="00FB4E98" w:rsidP="00FF5AE3">
      <w:pPr>
        <w:spacing w:after="0"/>
      </w:pPr>
      <w:r>
        <w:t>Çarpım halinde verilen A ve B sayılarını üslü nicelik olarak yazalım.(5pn)</w:t>
      </w: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t>2)</w:t>
      </w:r>
      <w:r w:rsidRPr="00FF5AE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8C2106">
        <w:rPr>
          <w:rFonts w:ascii="Times New Roman" w:hAnsi="Times New Roman" w:cs="Times New Roman"/>
          <w:b/>
          <w:bCs/>
          <w:noProof/>
          <w:sz w:val="24"/>
          <w:szCs w:val="24"/>
        </w:rPr>
        <w:t>(5pn)</w:t>
      </w:r>
      <w:r w:rsidRPr="00D92F90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42.25pt;height:50.25pt;visibility:visible">
            <v:imagedata r:id="rId5" o:title=""/>
          </v:shape>
        </w:pict>
      </w:r>
    </w:p>
    <w:p w:rsidR="00FB4E98" w:rsidRDefault="00FB4E98" w:rsidP="00FF5AE3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FB4E98" w:rsidRDefault="00FB4E98" w:rsidP="00FF5AE3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FB4E98" w:rsidRPr="006F710E" w:rsidRDefault="00FB4E98" w:rsidP="00FF5AE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3)</w:t>
      </w:r>
      <w:r w:rsidRPr="00FF5A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F710E">
        <w:rPr>
          <w:rFonts w:ascii="Times New Roman" w:hAnsi="Times New Roman" w:cs="Times New Roman"/>
          <w:b/>
          <w:bCs/>
          <w:sz w:val="24"/>
          <w:szCs w:val="24"/>
        </w:rPr>
        <w:t>Aşağıdakilerden hangisi yanlıştır?</w:t>
      </w:r>
      <w:r w:rsidRPr="008C2106">
        <w:t xml:space="preserve"> </w:t>
      </w:r>
      <w:r>
        <w:t>(5pn)</w:t>
      </w:r>
    </w:p>
    <w:p w:rsidR="00FB4E98" w:rsidRPr="00315558" w:rsidRDefault="00FB4E98" w:rsidP="00FF5AE3">
      <w:pPr>
        <w:pStyle w:val="ListParagraph"/>
        <w:ind w:left="283"/>
        <w:rPr>
          <w:rFonts w:ascii="Times New Roman" w:hAnsi="Times New Roman" w:cs="Times New Roman"/>
          <w:sz w:val="24"/>
          <w:szCs w:val="24"/>
        </w:rPr>
      </w:pPr>
    </w:p>
    <w:p w:rsidR="00FB4E98" w:rsidRPr="00315558" w:rsidRDefault="00FB4E98" w:rsidP="00FF5AE3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19 asal  sayıdır.</w:t>
      </w:r>
    </w:p>
    <w:p w:rsidR="00FB4E98" w:rsidRPr="00315558" w:rsidRDefault="00FB4E98" w:rsidP="00FF5AE3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39 asal sayıdır.</w:t>
      </w:r>
    </w:p>
    <w:p w:rsidR="00FB4E98" w:rsidRPr="00315558" w:rsidRDefault="00FB4E98" w:rsidP="00FF5AE3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41 asal sayıdır.</w:t>
      </w:r>
    </w:p>
    <w:p w:rsidR="00FB4E98" w:rsidRPr="00315558" w:rsidRDefault="00FB4E98" w:rsidP="00FF5AE3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61 asal sayıdır.</w:t>
      </w:r>
    </w:p>
    <w:p w:rsidR="00FB4E98" w:rsidRPr="00FF5AE3" w:rsidRDefault="00FB4E98" w:rsidP="00FF5AE3">
      <w:pPr>
        <w:spacing w:after="0"/>
      </w:pPr>
      <w:r>
        <w:t>4)</w:t>
      </w:r>
      <w:r w:rsidRPr="00FF5AE3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FF5AE3">
        <w:t>Mehmet, bilyelerini 6’şar, 9’ar ve  10’ar saydığında her seferinde 5 bilyesinin arttığını farkediyor.Mehmet’in en az kaç bilyesi vardır?</w:t>
      </w:r>
      <w:r w:rsidRPr="008C2106">
        <w:t xml:space="preserve"> </w:t>
      </w:r>
      <w:r>
        <w:t>(5pn)</w:t>
      </w: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Pr="00E17130" w:rsidRDefault="00FB4E98" w:rsidP="00E17130">
      <w:r>
        <w:t>5)</w:t>
      </w:r>
      <w:r w:rsidRPr="00E17130">
        <w:t xml:space="preserve"> 30 sayısının çarpanlarını gösteriniz.</w:t>
      </w:r>
      <w:r w:rsidRPr="008C2106">
        <w:t xml:space="preserve"> </w:t>
      </w:r>
      <w:r>
        <w:t>(5pn)</w:t>
      </w: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FF5AE3">
      <w:pPr>
        <w:spacing w:after="0"/>
      </w:pPr>
    </w:p>
    <w:p w:rsidR="00FB4E98" w:rsidRDefault="00FB4E98" w:rsidP="00E17130">
      <w:pPr>
        <w:rPr>
          <w:b/>
          <w:bCs/>
        </w:rPr>
      </w:pPr>
      <w:r>
        <w:t>6)</w:t>
      </w:r>
      <w:r w:rsidRPr="00E17130">
        <w:rPr>
          <w:b/>
          <w:bCs/>
        </w:rPr>
        <w:t xml:space="preserve"> </w:t>
      </w:r>
      <w:r>
        <w:rPr>
          <w:b/>
          <w:bCs/>
        </w:rPr>
        <w:t xml:space="preserve">Aşağıda verilen işlemi dağılma özelliğinden yapınız </w:t>
      </w:r>
      <w:r>
        <w:t>(5pn)</w:t>
      </w:r>
    </w:p>
    <w:p w:rsidR="00FB4E98" w:rsidRDefault="00FB4E98" w:rsidP="00E17130">
      <w:pPr>
        <w:rPr>
          <w:b/>
          <w:bCs/>
        </w:rPr>
      </w:pPr>
    </w:p>
    <w:p w:rsidR="00FB4E98" w:rsidRDefault="00FB4E98" w:rsidP="00E17130">
      <w:pPr>
        <w:rPr>
          <w:b/>
          <w:bCs/>
        </w:rPr>
      </w:pPr>
      <w:r>
        <w:rPr>
          <w:b/>
          <w:bCs/>
        </w:rPr>
        <w:t>8.(100+1)=</w:t>
      </w:r>
    </w:p>
    <w:p w:rsidR="00FB4E98" w:rsidRDefault="00FB4E98" w:rsidP="00FF5AE3">
      <w:pPr>
        <w:spacing w:after="0"/>
      </w:pPr>
    </w:p>
    <w:p w:rsidR="00FB4E98" w:rsidRDefault="00FB4E98" w:rsidP="00E17130">
      <w:pPr>
        <w:spacing w:after="0"/>
      </w:pPr>
      <w:r>
        <w:t>7) Aşağıda verilen işlemi ortak çarpan parantezine alarak yapınız(5pn)</w:t>
      </w: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  <w:r>
        <w:t>12.99+12.1=</w:t>
      </w: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  <w:r>
        <w:t>8)</w:t>
      </w:r>
      <w:r w:rsidRPr="00E17130">
        <w:t xml:space="preserve"> 15 ve 20 sayılarının</w:t>
      </w:r>
      <w:r>
        <w:t xml:space="preserve"> en küçük orta katını bulunuz </w:t>
      </w:r>
      <w:r w:rsidRPr="00E17130">
        <w:t>?</w:t>
      </w:r>
      <w:r w:rsidRPr="008C2106">
        <w:t xml:space="preserve"> </w:t>
      </w:r>
      <w:r>
        <w:t>(5pn)</w:t>
      </w: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  <w:r>
        <w:t>9)</w:t>
      </w:r>
      <w:r w:rsidRPr="00E17130">
        <w:t xml:space="preserve"> Aşağıda verilen algoritmada A+B+C+D+E=?</w:t>
      </w:r>
      <w:r>
        <w:t>(5pn)</w:t>
      </w:r>
    </w:p>
    <w:p w:rsidR="00FB4E98" w:rsidRDefault="00FB4E98" w:rsidP="00E17130">
      <w:pPr>
        <w:spacing w:after="0"/>
      </w:pPr>
      <w:r w:rsidRPr="00D92F90">
        <w:rPr>
          <w:b/>
          <w:bCs/>
          <w:noProof/>
        </w:rPr>
        <w:pict>
          <v:shape id="Picture 7" o:spid="_x0000_i1026" type="#_x0000_t75" style="width:81pt;height:141pt;visibility:visible">
            <v:imagedata r:id="rId6" o:title=""/>
          </v:shape>
        </w:pict>
      </w: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  <w:r>
        <w:t>10)</w:t>
      </w:r>
      <w:r w:rsidRPr="00E17130">
        <w:t xml:space="preserve"> </w:t>
      </w:r>
      <w:r>
        <w:t>150 sayısının asal çarpanlarının toplamı kaçtır? (5pn)</w:t>
      </w: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  <w:r>
        <w:t>A) 15     B) 13     C)8     D)10</w:t>
      </w: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E17130">
      <w:pPr>
        <w:spacing w:after="0"/>
      </w:pPr>
    </w:p>
    <w:p w:rsidR="00FB4E98" w:rsidRDefault="00FB4E98" w:rsidP="000029DC">
      <w:pPr>
        <w:spacing w:after="0"/>
      </w:pPr>
      <w:r>
        <w:t>11)</w:t>
      </w:r>
      <w:r w:rsidRPr="000029DC">
        <w:t xml:space="preserve"> </w:t>
      </w:r>
      <w:r>
        <w:t>(5pn)</w:t>
      </w:r>
    </w:p>
    <w:p w:rsidR="00FB4E98" w:rsidRDefault="00FB4E98" w:rsidP="000029DC">
      <w:pPr>
        <w:spacing w:after="0"/>
      </w:pPr>
      <w:r>
        <w:t xml:space="preserve">Aşağıda verilen üslü niceliklerin değerini hesaplayınız </w:t>
      </w:r>
    </w:p>
    <w:p w:rsidR="00FB4E98" w:rsidRPr="000029DC" w:rsidRDefault="00FB4E98" w:rsidP="000029DC">
      <w:pPr>
        <w:spacing w:after="0"/>
        <w:rPr>
          <w:sz w:val="24"/>
          <w:szCs w:val="24"/>
        </w:rPr>
      </w:pPr>
      <w:r>
        <w:t xml:space="preserve"> </w:t>
      </w:r>
      <w:r w:rsidRPr="000029DC">
        <w:rPr>
          <w:sz w:val="24"/>
          <w:szCs w:val="24"/>
        </w:rPr>
        <w:t>3</w:t>
      </w:r>
      <w:r w:rsidRPr="000029DC">
        <w:rPr>
          <w:sz w:val="24"/>
          <w:szCs w:val="24"/>
          <w:vertAlign w:val="superscript"/>
        </w:rPr>
        <w:t>2</w:t>
      </w:r>
      <w:r w:rsidRPr="000029DC">
        <w:rPr>
          <w:sz w:val="24"/>
          <w:szCs w:val="24"/>
        </w:rPr>
        <w:t>=</w:t>
      </w:r>
    </w:p>
    <w:p w:rsidR="00FB4E98" w:rsidRPr="000029DC" w:rsidRDefault="00FB4E98" w:rsidP="000029DC">
      <w:pPr>
        <w:spacing w:after="0"/>
        <w:rPr>
          <w:sz w:val="24"/>
          <w:szCs w:val="24"/>
        </w:rPr>
      </w:pPr>
      <w:r w:rsidRPr="000029DC">
        <w:rPr>
          <w:sz w:val="24"/>
          <w:szCs w:val="24"/>
        </w:rPr>
        <w:t>5</w:t>
      </w:r>
      <w:r w:rsidRPr="000029DC">
        <w:rPr>
          <w:sz w:val="24"/>
          <w:szCs w:val="24"/>
          <w:vertAlign w:val="superscript"/>
        </w:rPr>
        <w:t>3</w:t>
      </w:r>
      <w:r w:rsidRPr="000029DC">
        <w:rPr>
          <w:sz w:val="24"/>
          <w:szCs w:val="24"/>
        </w:rPr>
        <w:t>=</w:t>
      </w:r>
    </w:p>
    <w:p w:rsidR="00FB4E98" w:rsidRPr="000029DC" w:rsidRDefault="00FB4E98" w:rsidP="000029DC">
      <w:pPr>
        <w:spacing w:after="0"/>
        <w:rPr>
          <w:sz w:val="24"/>
          <w:szCs w:val="24"/>
        </w:rPr>
      </w:pPr>
      <w:r w:rsidRPr="000029DC">
        <w:rPr>
          <w:sz w:val="24"/>
          <w:szCs w:val="24"/>
        </w:rPr>
        <w:t>2</w:t>
      </w:r>
      <w:r w:rsidRPr="000029DC">
        <w:rPr>
          <w:sz w:val="24"/>
          <w:szCs w:val="24"/>
          <w:vertAlign w:val="superscript"/>
        </w:rPr>
        <w:t>4</w:t>
      </w:r>
      <w:r w:rsidRPr="000029DC">
        <w:rPr>
          <w:sz w:val="24"/>
          <w:szCs w:val="24"/>
        </w:rPr>
        <w:t>=</w:t>
      </w:r>
    </w:p>
    <w:p w:rsidR="00FB4E98" w:rsidRPr="000029DC" w:rsidRDefault="00FB4E98" w:rsidP="000029DC">
      <w:pPr>
        <w:spacing w:after="0"/>
        <w:rPr>
          <w:sz w:val="24"/>
          <w:szCs w:val="24"/>
        </w:rPr>
      </w:pPr>
      <w:r w:rsidRPr="000029DC">
        <w:rPr>
          <w:sz w:val="24"/>
          <w:szCs w:val="24"/>
        </w:rPr>
        <w:t>9</w:t>
      </w:r>
      <w:r w:rsidRPr="000029DC">
        <w:rPr>
          <w:sz w:val="24"/>
          <w:szCs w:val="24"/>
          <w:vertAlign w:val="superscript"/>
        </w:rPr>
        <w:t>2</w:t>
      </w:r>
      <w:r w:rsidRPr="000029DC">
        <w:rPr>
          <w:sz w:val="24"/>
          <w:szCs w:val="24"/>
        </w:rPr>
        <w:t>=</w:t>
      </w:r>
    </w:p>
    <w:p w:rsidR="00FB4E98" w:rsidRPr="000029DC" w:rsidRDefault="00FB4E98" w:rsidP="000029DC">
      <w:pPr>
        <w:spacing w:after="0"/>
        <w:rPr>
          <w:sz w:val="24"/>
          <w:szCs w:val="24"/>
        </w:rPr>
      </w:pPr>
      <w:r w:rsidRPr="000029DC">
        <w:rPr>
          <w:sz w:val="24"/>
          <w:szCs w:val="24"/>
        </w:rPr>
        <w:t>1</w:t>
      </w:r>
      <w:r w:rsidRPr="000029DC">
        <w:rPr>
          <w:sz w:val="24"/>
          <w:szCs w:val="24"/>
          <w:vertAlign w:val="superscript"/>
        </w:rPr>
        <w:t>2017</w:t>
      </w:r>
      <w:r w:rsidRPr="000029DC">
        <w:rPr>
          <w:sz w:val="24"/>
          <w:szCs w:val="24"/>
        </w:rPr>
        <w:t>=</w:t>
      </w:r>
    </w:p>
    <w:p w:rsidR="00FB4E98" w:rsidRDefault="00FB4E98" w:rsidP="000029DC">
      <w:pPr>
        <w:spacing w:after="0"/>
        <w:rPr>
          <w:sz w:val="24"/>
          <w:szCs w:val="24"/>
        </w:rPr>
      </w:pPr>
      <w:r w:rsidRPr="000029DC">
        <w:rPr>
          <w:sz w:val="24"/>
          <w:szCs w:val="24"/>
        </w:rPr>
        <w:t xml:space="preserve"> </w:t>
      </w:r>
    </w:p>
    <w:p w:rsidR="00FB4E98" w:rsidRDefault="00FB4E98" w:rsidP="000029D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12) </w:t>
      </w:r>
      <w:r w:rsidRPr="000029DC">
        <w:rPr>
          <w:sz w:val="24"/>
          <w:szCs w:val="24"/>
        </w:rPr>
        <w:t>Bir kişi, aldığı bilgisayarın parasının yarısını peşin ödemiştir. Geri kalanını da ayda 50 TL vererek 12 ayda ödemeyi planlıyor. Buna göre, bilgisayar kaç TL dir?</w:t>
      </w:r>
      <w:r w:rsidRPr="008C2106">
        <w:t xml:space="preserve"> </w:t>
      </w:r>
      <w:r>
        <w:t>(5pn)</w:t>
      </w:r>
    </w:p>
    <w:p w:rsidR="00FB4E98" w:rsidRDefault="00FB4E98" w:rsidP="000029DC">
      <w:pPr>
        <w:spacing w:after="0"/>
        <w:rPr>
          <w:sz w:val="24"/>
          <w:szCs w:val="24"/>
        </w:rPr>
      </w:pPr>
    </w:p>
    <w:p w:rsidR="00FB4E98" w:rsidRDefault="00FB4E98" w:rsidP="000029DC">
      <w:pPr>
        <w:spacing w:after="0"/>
        <w:rPr>
          <w:sz w:val="24"/>
          <w:szCs w:val="24"/>
        </w:rPr>
      </w:pPr>
    </w:p>
    <w:p w:rsidR="00FB4E98" w:rsidRDefault="00FB4E98" w:rsidP="000029DC">
      <w:pPr>
        <w:spacing w:after="0"/>
        <w:rPr>
          <w:sz w:val="24"/>
          <w:szCs w:val="24"/>
        </w:rPr>
      </w:pPr>
    </w:p>
    <w:p w:rsidR="00FB4E98" w:rsidRPr="000029DC" w:rsidRDefault="00FB4E98" w:rsidP="000029DC">
      <w:pPr>
        <w:spacing w:after="0"/>
        <w:rPr>
          <w:sz w:val="24"/>
          <w:szCs w:val="24"/>
        </w:rPr>
      </w:pPr>
    </w:p>
    <w:p w:rsidR="00FB4E98" w:rsidRDefault="00FB4E98" w:rsidP="000029DC">
      <w:pPr>
        <w:spacing w:after="0"/>
      </w:pPr>
      <w:r>
        <w:t xml:space="preserve"> </w:t>
      </w: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  <w:r>
        <w:t>13) 7A80 sayısının 9 ile tam bölünebildiğine göre A yerine hangi rakam gelmelidir?</w:t>
      </w:r>
      <w:r w:rsidRPr="008C2106">
        <w:t xml:space="preserve"> </w:t>
      </w:r>
      <w:r>
        <w:t>(5pn)</w:t>
      </w: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  <w:r>
        <w:t>A)0   B)3    c)6    D)9</w:t>
      </w: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  <w:r>
        <w:t>14)</w:t>
      </w:r>
      <w:r w:rsidRPr="000029DC">
        <w:t xml:space="preserve"> </w:t>
      </w:r>
      <w:r>
        <w:t>Eda ile Seda yardıma muhtaç olan, yemeğini yapamayan komşuları Fatma teyzeye  belirli vakitlerde yemek götürme kararı alıyorlar.Eda  6 günde bir Seda 9 günde bir yemek götürebileceğini söylüyor.İlk yemeği birlikte götürdükten en az kaç gün sonra Fatma teyzede karşılaşırlar?</w:t>
      </w:r>
      <w:r w:rsidRPr="008C2106">
        <w:t xml:space="preserve"> </w:t>
      </w:r>
      <w:r>
        <w:t>(5pn)</w:t>
      </w: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  <w:r>
        <w:t>A)15   B)18   c)36   d)54</w:t>
      </w: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t>15)</w:t>
      </w:r>
      <w:r w:rsidRPr="004B22D1">
        <w:rPr>
          <w:rFonts w:ascii="Arial" w:hAnsi="Arial" w:cs="Arial"/>
        </w:rPr>
        <w:t xml:space="preserve"> </w:t>
      </w:r>
      <w:r w:rsidRPr="00E933C6">
        <w:rPr>
          <w:rFonts w:ascii="Arial" w:hAnsi="Arial" w:cs="Arial"/>
        </w:rPr>
        <w:t xml:space="preserve">Hangi sayının </w:t>
      </w:r>
      <w:r w:rsidRPr="00E933C6">
        <w:rPr>
          <w:rFonts w:ascii="Arial" w:hAnsi="Arial" w:cs="Arial"/>
          <w:color w:val="000000"/>
          <w:shd w:val="clear" w:color="auto" w:fill="FFFFFF"/>
        </w:rPr>
        <w:t xml:space="preserve"> asal çarpanlarına ayrılmış hali 2</w:t>
      </w:r>
      <w:r w:rsidRPr="00E933C6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 w:rsidRPr="00E933C6">
        <w:rPr>
          <w:rFonts w:ascii="Arial" w:hAnsi="Arial" w:cs="Arial"/>
          <w:color w:val="000000"/>
          <w:shd w:val="clear" w:color="auto" w:fill="FFFFFF"/>
        </w:rPr>
        <w:t>.3.5 şeklindedir?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t>(5pn)</w:t>
      </w:r>
      <w:r w:rsidRPr="00E933C6">
        <w:rPr>
          <w:rFonts w:ascii="Arial" w:hAnsi="Arial" w:cs="Arial"/>
          <w:color w:val="000000"/>
        </w:rPr>
        <w:br/>
      </w:r>
      <w:r w:rsidRPr="00E933C6">
        <w:rPr>
          <w:rFonts w:ascii="Arial" w:hAnsi="Arial" w:cs="Arial"/>
          <w:color w:val="000000"/>
        </w:rPr>
        <w:br/>
      </w:r>
      <w:r w:rsidRPr="00E933C6">
        <w:rPr>
          <w:rFonts w:ascii="Arial" w:hAnsi="Arial" w:cs="Arial"/>
          <w:color w:val="000000"/>
          <w:shd w:val="clear" w:color="auto" w:fill="FFFFFF"/>
        </w:rPr>
        <w:t>A)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933C6">
        <w:rPr>
          <w:rFonts w:ascii="Arial" w:hAnsi="Arial" w:cs="Arial"/>
          <w:color w:val="000000"/>
          <w:shd w:val="clear" w:color="auto" w:fill="FFFFFF"/>
        </w:rPr>
        <w:t>50    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933C6">
        <w:rPr>
          <w:rFonts w:ascii="Arial" w:hAnsi="Arial" w:cs="Arial"/>
          <w:color w:val="000000"/>
          <w:shd w:val="clear" w:color="auto" w:fill="FFFFFF"/>
        </w:rPr>
        <w:t>B)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933C6">
        <w:rPr>
          <w:rFonts w:ascii="Arial" w:hAnsi="Arial" w:cs="Arial"/>
          <w:color w:val="000000"/>
          <w:shd w:val="clear" w:color="auto" w:fill="FFFFFF"/>
        </w:rPr>
        <w:t>60    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933C6">
        <w:rPr>
          <w:rFonts w:ascii="Arial" w:hAnsi="Arial" w:cs="Arial"/>
          <w:color w:val="000000"/>
          <w:shd w:val="clear" w:color="auto" w:fill="FFFFFF"/>
        </w:rPr>
        <w:t>C)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933C6">
        <w:rPr>
          <w:rFonts w:ascii="Arial" w:hAnsi="Arial" w:cs="Arial"/>
          <w:color w:val="000000"/>
          <w:shd w:val="clear" w:color="auto" w:fill="FFFFFF"/>
        </w:rPr>
        <w:t>70    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933C6">
        <w:rPr>
          <w:rFonts w:ascii="Arial" w:hAnsi="Arial" w:cs="Arial"/>
          <w:color w:val="000000"/>
          <w:shd w:val="clear" w:color="auto" w:fill="FFFFFF"/>
        </w:rPr>
        <w:t>D)</w:t>
      </w:r>
      <w:r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933C6">
        <w:rPr>
          <w:rFonts w:ascii="Arial" w:hAnsi="Arial" w:cs="Arial"/>
          <w:color w:val="000000"/>
          <w:shd w:val="clear" w:color="auto" w:fill="FFFFFF"/>
        </w:rPr>
        <w:t>80</w:t>
      </w:r>
    </w:p>
    <w:p w:rsidR="00FB4E98" w:rsidRDefault="00FB4E98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FB4E98" w:rsidRDefault="00FB4E98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FB4E98" w:rsidRDefault="00FB4E98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16)</w:t>
      </w:r>
      <w:r w:rsidRPr="008C2106">
        <w:t xml:space="preserve"> </w:t>
      </w:r>
      <w:r w:rsidRPr="008C2106">
        <w:rPr>
          <w:rFonts w:ascii="Arial" w:hAnsi="Arial" w:cs="Arial"/>
          <w:color w:val="000000"/>
          <w:shd w:val="clear" w:color="auto" w:fill="FFFFFF"/>
        </w:rPr>
        <w:t>(5pn)</w:t>
      </w:r>
    </w:p>
    <w:p w:rsidR="00FB4E98" w:rsidRDefault="00FB4E98" w:rsidP="000029DC">
      <w:pPr>
        <w:spacing w:after="0"/>
      </w:pPr>
      <w:r w:rsidRPr="00D92F90">
        <w:rPr>
          <w:rFonts w:ascii="Arial" w:hAnsi="Arial" w:cs="Arial"/>
          <w:noProof/>
          <w:color w:val="000000"/>
          <w:shd w:val="clear" w:color="auto" w:fill="FFFFFF"/>
        </w:rPr>
        <w:pict>
          <v:shape id="Resim 2" o:spid="_x0000_i1027" type="#_x0000_t75" style="width:261.75pt;height:54.75pt;visibility:visible">
            <v:imagedata r:id="rId7" o:title=""/>
          </v:shape>
        </w:pict>
      </w: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  <w:r>
        <w:t>17 )(10pn)</w:t>
      </w:r>
    </w:p>
    <w:p w:rsidR="00FB4E98" w:rsidRDefault="00FB4E98" w:rsidP="000029DC">
      <w:pPr>
        <w:spacing w:after="0"/>
      </w:pPr>
      <w:r w:rsidRPr="00AC2F05">
        <w:rPr>
          <w:noProof/>
        </w:rPr>
        <w:pict>
          <v:shape id="Resim 3" o:spid="_x0000_i1028" type="#_x0000_t75" style="width:115.5pt;height:81.75pt;visibility:visible">
            <v:imagedata r:id="rId8" o:title=""/>
          </v:shape>
        </w:pict>
      </w:r>
    </w:p>
    <w:p w:rsidR="00FB4E98" w:rsidRDefault="00FB4E98" w:rsidP="000029DC">
      <w:pPr>
        <w:spacing w:after="0"/>
      </w:pPr>
      <w:r w:rsidRPr="00AC2F05">
        <w:rPr>
          <w:noProof/>
        </w:rPr>
        <w:pict>
          <v:shape id="Resim 6" o:spid="_x0000_i1029" type="#_x0000_t75" style="width:242.25pt;height:63pt;visibility:visible">
            <v:imagedata r:id="rId9" o:title=""/>
          </v:shape>
        </w:pict>
      </w: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0029DC">
      <w:pPr>
        <w:spacing w:after="0"/>
      </w:pPr>
    </w:p>
    <w:p w:rsidR="00FB4E98" w:rsidRDefault="00FB4E98" w:rsidP="004B22D1">
      <w:pPr>
        <w:spacing w:after="0"/>
      </w:pPr>
      <w:r>
        <w:t>18) Aşağıda verilen ifadelerde doğru olanlara D,yanlış olanlara Y yazınız(5pn)</w:t>
      </w:r>
    </w:p>
    <w:p w:rsidR="00FB4E98" w:rsidRDefault="00FB4E98" w:rsidP="004B22D1">
      <w:pPr>
        <w:spacing w:after="0"/>
      </w:pPr>
    </w:p>
    <w:p w:rsidR="00FB4E98" w:rsidRDefault="00FB4E98" w:rsidP="004B22D1">
      <w:pPr>
        <w:spacing w:after="0"/>
      </w:pPr>
      <w:r>
        <w:t>(     )En küçük asal sayı 1 dir</w:t>
      </w:r>
    </w:p>
    <w:p w:rsidR="00FB4E98" w:rsidRDefault="00FB4E98" w:rsidP="004B22D1">
      <w:pPr>
        <w:spacing w:after="0"/>
      </w:pPr>
      <w:r>
        <w:t>(     ) Bir sayının çarpanları aynı zamanda bölenleridir</w:t>
      </w:r>
    </w:p>
    <w:p w:rsidR="00FB4E98" w:rsidRDefault="00FB4E98" w:rsidP="004B22D1">
      <w:pPr>
        <w:spacing w:after="0"/>
      </w:pPr>
      <w:r>
        <w:t>(     )Asal çarpanlar sayının tüm çarpanlarından asal olanları seçilerek bulunur</w:t>
      </w:r>
    </w:p>
    <w:p w:rsidR="00FB4E98" w:rsidRDefault="00FB4E98" w:rsidP="004B22D1">
      <w:pPr>
        <w:spacing w:after="0"/>
      </w:pPr>
      <w:r>
        <w:t>(     )Bir sayının 2.kuvveti o sayıyı 2 kez yazıp çarpmaktır.</w:t>
      </w:r>
    </w:p>
    <w:p w:rsidR="00FB4E98" w:rsidRDefault="00FB4E98" w:rsidP="004B22D1">
      <w:pPr>
        <w:spacing w:after="0"/>
      </w:pPr>
      <w:r>
        <w:t>(     )İşlem önceliğinde ilk olarak toplama işleminden başlanır</w:t>
      </w:r>
    </w:p>
    <w:p w:rsidR="00FB4E98" w:rsidRDefault="00FB4E98" w:rsidP="004B22D1">
      <w:pPr>
        <w:spacing w:after="0"/>
      </w:pPr>
    </w:p>
    <w:p w:rsidR="00FB4E98" w:rsidRDefault="00FB4E98" w:rsidP="008C2106">
      <w:pPr>
        <w:spacing w:after="0"/>
      </w:pPr>
      <w:r>
        <w:t>19)</w:t>
      </w:r>
      <w:r w:rsidRPr="008C2106">
        <w:t xml:space="preserve"> </w:t>
      </w:r>
      <w:r>
        <w:t>2, 4, 7, 11, 21, 33, 37, 46, 49, 51 Yukarıdaki sayılardan asal olanlar hangisinde verilmiştir? (5pn)</w:t>
      </w:r>
    </w:p>
    <w:p w:rsidR="00FB4E98" w:rsidRDefault="00FB4E98" w:rsidP="008C2106">
      <w:pPr>
        <w:spacing w:after="0"/>
      </w:pPr>
      <w:r>
        <w:t xml:space="preserve">A) 2, 7, 11, 49       B) 7, 11, 21, 51 </w:t>
      </w:r>
    </w:p>
    <w:p w:rsidR="00FB4E98" w:rsidRDefault="00FB4E98" w:rsidP="008C2106">
      <w:pPr>
        <w:spacing w:after="0"/>
      </w:pPr>
      <w:r>
        <w:t>C) 2, 7, 11, 37       D) 7, 11, 37, 51</w:t>
      </w:r>
    </w:p>
    <w:p w:rsidR="00FB4E98" w:rsidRDefault="00FB4E98" w:rsidP="004B22D1">
      <w:pPr>
        <w:spacing w:after="0"/>
      </w:pPr>
    </w:p>
    <w:p w:rsidR="00FB4E98" w:rsidRDefault="00FB4E98" w:rsidP="004B22D1">
      <w:pPr>
        <w:spacing w:after="0"/>
      </w:pPr>
    </w:p>
    <w:p w:rsidR="00FB4E98" w:rsidRDefault="00FB4E98" w:rsidP="004B22D1">
      <w:pPr>
        <w:spacing w:after="0"/>
      </w:pPr>
    </w:p>
    <w:p w:rsidR="00FB4E98" w:rsidRDefault="00FB4E98" w:rsidP="004B22D1">
      <w:pPr>
        <w:spacing w:after="0"/>
      </w:pPr>
      <w:r w:rsidRPr="008C2106">
        <w:rPr>
          <w:u w:val="single"/>
        </w:rPr>
        <w:t>JOKER SORUSU:</w:t>
      </w:r>
      <w:r>
        <w:t xml:space="preserve"> (5pn)</w:t>
      </w:r>
    </w:p>
    <w:p w:rsidR="00FB4E98" w:rsidRDefault="00FB4E98" w:rsidP="004B22D1">
      <w:pPr>
        <w:spacing w:after="0"/>
        <w:rPr>
          <w:noProof/>
        </w:rPr>
      </w:pPr>
      <w:r>
        <w:rPr>
          <w:noProof/>
        </w:rPr>
        <w:t xml:space="preserve"> Koyunların ve tavukların bulunduğu bir çiftlikte toplam 128 ayak vardır. Bu çiftlikte 24 koyun bulunduğuna göre tavuk sayısını hesaplayalım.</w:t>
      </w:r>
    </w:p>
    <w:p w:rsidR="00FB4E98" w:rsidRDefault="00FB4E98" w:rsidP="004B22D1">
      <w:pPr>
        <w:spacing w:after="0"/>
        <w:rPr>
          <w:noProof/>
        </w:rPr>
      </w:pPr>
    </w:p>
    <w:p w:rsidR="00FB4E98" w:rsidRDefault="00FB4E98" w:rsidP="004B22D1">
      <w:pPr>
        <w:spacing w:after="0"/>
        <w:rPr>
          <w:noProof/>
        </w:rPr>
      </w:pPr>
    </w:p>
    <w:p w:rsidR="00FB4E98" w:rsidRDefault="00FB4E98" w:rsidP="004B22D1">
      <w:pPr>
        <w:spacing w:after="0"/>
        <w:rPr>
          <w:noProof/>
        </w:rPr>
      </w:pPr>
    </w:p>
    <w:p w:rsidR="00FB4E98" w:rsidRDefault="00FB4E98" w:rsidP="004B22D1">
      <w:pPr>
        <w:spacing w:after="0"/>
        <w:rPr>
          <w:noProof/>
        </w:rPr>
      </w:pPr>
    </w:p>
    <w:p w:rsidR="00FB4E98" w:rsidRPr="008C2106" w:rsidRDefault="00FB4E98" w:rsidP="004B22D1">
      <w:pPr>
        <w:spacing w:after="0"/>
      </w:pPr>
      <w:bookmarkStart w:id="0" w:name="_GoBack"/>
      <w:bookmarkEnd w:id="0"/>
    </w:p>
    <w:sectPr w:rsidR="00FB4E98" w:rsidRPr="008C2106" w:rsidSect="006B2A27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A27"/>
    <w:rsid w:val="000029DC"/>
    <w:rsid w:val="000B3715"/>
    <w:rsid w:val="000D56A7"/>
    <w:rsid w:val="0017171D"/>
    <w:rsid w:val="001A7649"/>
    <w:rsid w:val="002951E1"/>
    <w:rsid w:val="00315558"/>
    <w:rsid w:val="00367602"/>
    <w:rsid w:val="003702FA"/>
    <w:rsid w:val="00465D23"/>
    <w:rsid w:val="004912B7"/>
    <w:rsid w:val="004A0A1D"/>
    <w:rsid w:val="004B22D1"/>
    <w:rsid w:val="004D5A34"/>
    <w:rsid w:val="004F772E"/>
    <w:rsid w:val="00576FA3"/>
    <w:rsid w:val="005C352C"/>
    <w:rsid w:val="005D2268"/>
    <w:rsid w:val="006521C3"/>
    <w:rsid w:val="00691EE6"/>
    <w:rsid w:val="006B2A27"/>
    <w:rsid w:val="006F5766"/>
    <w:rsid w:val="006F710E"/>
    <w:rsid w:val="007A31E5"/>
    <w:rsid w:val="007C7E02"/>
    <w:rsid w:val="008814A7"/>
    <w:rsid w:val="008B6230"/>
    <w:rsid w:val="008C2106"/>
    <w:rsid w:val="00923C02"/>
    <w:rsid w:val="00937579"/>
    <w:rsid w:val="009704E2"/>
    <w:rsid w:val="009D173C"/>
    <w:rsid w:val="00AC2F05"/>
    <w:rsid w:val="00AC621B"/>
    <w:rsid w:val="00C92078"/>
    <w:rsid w:val="00D1395C"/>
    <w:rsid w:val="00D4384D"/>
    <w:rsid w:val="00D8704F"/>
    <w:rsid w:val="00D92F90"/>
    <w:rsid w:val="00DB06B2"/>
    <w:rsid w:val="00DF433C"/>
    <w:rsid w:val="00E12E12"/>
    <w:rsid w:val="00E17130"/>
    <w:rsid w:val="00E4681B"/>
    <w:rsid w:val="00E52A07"/>
    <w:rsid w:val="00E933C6"/>
    <w:rsid w:val="00EE0D4D"/>
    <w:rsid w:val="00FB4E98"/>
    <w:rsid w:val="00FF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0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B2A2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B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2A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F5AE3"/>
    <w:pPr>
      <w:spacing w:after="160" w:line="259" w:lineRule="auto"/>
      <w:ind w:left="720"/>
    </w:pPr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4B2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382</Words>
  <Characters>2178</Characters>
  <Application>Microsoft Office Outlook</Application>
  <DocSecurity>0</DocSecurity>
  <Lines>0</Lines>
  <Paragraphs>0</Paragraphs>
  <ScaleCrop>false</ScaleCrop>
  <Company>By CEYLAN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6</dc:title>
  <dc:subject/>
  <dc:creator>By CEYLAN</dc:creator>
  <cp:keywords/>
  <dc:description/>
  <cp:lastModifiedBy>Edanur</cp:lastModifiedBy>
  <cp:revision>2</cp:revision>
  <dcterms:created xsi:type="dcterms:W3CDTF">2017-10-29T12:09:00Z</dcterms:created>
  <dcterms:modified xsi:type="dcterms:W3CDTF">2017-10-29T12:09:00Z</dcterms:modified>
</cp:coreProperties>
</file>