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CF" w:rsidRPr="00DE6FAF" w:rsidRDefault="00F311CF" w:rsidP="00F51158">
      <w:r>
        <w:rPr>
          <w:noProof/>
          <w:lang w:eastAsia="tr-TR"/>
        </w:rPr>
        <w:pict>
          <v:line id="Düz Bağlayıcı 45" o:spid="_x0000_s1026" style="position:absolute;flip:y;z-index:251672576;visibility:visible" from="-10.3pt,-8pt" to="525.45pt,-8pt" strokecolor="#4579b8"/>
        </w:pict>
      </w:r>
      <w:r w:rsidRPr="00296621">
        <w:rPr>
          <w:b/>
          <w:bCs/>
          <w:sz w:val="32"/>
          <w:szCs w:val="32"/>
        </w:rPr>
        <w:t xml:space="preserve">1) </w:t>
      </w:r>
      <w:r w:rsidRPr="008A6EF2">
        <w:rPr>
          <w:b/>
          <w:bCs/>
        </w:rPr>
        <w:t xml:space="preserve">Aşağıdaki noktalı yerlere uygun ifadeleri yazınız. </w:t>
      </w:r>
      <w:r w:rsidRPr="00DE6FAF">
        <w:t>(10 puan )</w:t>
      </w:r>
    </w:p>
    <w:p w:rsidR="00F311CF" w:rsidRDefault="00F311CF" w:rsidP="00F51158">
      <w:r w:rsidRPr="00F51158">
        <w:rPr>
          <w:b/>
          <w:bCs/>
        </w:rPr>
        <w:t>a)</w:t>
      </w:r>
      <w:r>
        <w:t xml:space="preserve"> 2 ye bölünebilen her doğal sayı …………………..doğal sayıdır.</w:t>
      </w:r>
    </w:p>
    <w:p w:rsidR="00F311CF" w:rsidRDefault="00F311CF" w:rsidP="00F51158">
      <w:r w:rsidRPr="00F51158">
        <w:rPr>
          <w:b/>
          <w:bCs/>
        </w:rPr>
        <w:t>b)</w:t>
      </w:r>
      <w:r>
        <w:t xml:space="preserve"> Birler basamağındaki rakamı ……… veya ……..olan doğal sayılar 5 etam bölünebilir.</w:t>
      </w:r>
    </w:p>
    <w:p w:rsidR="00F311CF" w:rsidRDefault="00F311CF" w:rsidP="00F51158">
      <w:r w:rsidRPr="00F51158">
        <w:rPr>
          <w:b/>
          <w:bCs/>
        </w:rPr>
        <w:t>c)</w:t>
      </w:r>
      <w:r>
        <w:t xml:space="preserve">  Birler basamağında ……….. olan doğal sayılar 10  a tam bölünebilir.</w:t>
      </w:r>
    </w:p>
    <w:p w:rsidR="00F311CF" w:rsidRDefault="00F311CF" w:rsidP="00F51158">
      <w:r w:rsidRPr="00F51158">
        <w:rPr>
          <w:b/>
          <w:bCs/>
        </w:rPr>
        <w:t>d)</w:t>
      </w:r>
      <w:r>
        <w:t xml:space="preserve"> Son iki basamağı ………….sayısının katı olan sayılar 4 e tam bölünebilir.</w:t>
      </w:r>
    </w:p>
    <w:p w:rsidR="00F311CF" w:rsidRDefault="00F311CF" w:rsidP="00F51158">
      <w:r w:rsidRPr="00F51158">
        <w:rPr>
          <w:b/>
          <w:bCs/>
        </w:rPr>
        <w:t>e)</w:t>
      </w:r>
      <w:r>
        <w:t xml:space="preserve"> Hem 2 ye hem de 3 e bölünebilen sayılar ……..ya da tam bölünebilir.</w:t>
      </w:r>
    </w:p>
    <w:p w:rsidR="00F311CF" w:rsidRDefault="00F311CF" w:rsidP="00F51158">
      <w:pPr>
        <w:rPr>
          <w:b/>
          <w:bCs/>
        </w:rPr>
      </w:pPr>
      <w:r>
        <w:rPr>
          <w:noProof/>
          <w:lang w:eastAsia="tr-TR"/>
        </w:rPr>
        <w:pict>
          <v:line id="Düz Bağlayıcı 35" o:spid="_x0000_s1027" style="position:absolute;flip:y;z-index:251662336;visibility:visible" from="-48.25pt,5.3pt" to="255.05pt,5.3pt" strokecolor="#4579b8"/>
        </w:pict>
      </w:r>
    </w:p>
    <w:p w:rsidR="00F311CF" w:rsidRPr="00B277C7" w:rsidRDefault="00F311CF" w:rsidP="00F51158">
      <w:pPr>
        <w:rPr>
          <w:b/>
          <w:bCs/>
        </w:rPr>
      </w:pPr>
      <w:r w:rsidRPr="00296621">
        <w:rPr>
          <w:b/>
          <w:bCs/>
          <w:sz w:val="32"/>
          <w:szCs w:val="32"/>
        </w:rPr>
        <w:t xml:space="preserve">2) </w:t>
      </w:r>
      <w:r w:rsidRPr="00F51158">
        <w:rPr>
          <w:b/>
          <w:bCs/>
        </w:rPr>
        <w:t xml:space="preserve">Aşağıdaki eşitliklerden doğru olanların yanına D, yanlış olanların yanına Y yazınız. </w:t>
      </w:r>
      <w:r w:rsidRPr="00B277C7">
        <w:t xml:space="preserve"> (10 puan )</w:t>
      </w:r>
    </w:p>
    <w:p w:rsidR="00F311CF" w:rsidRDefault="00F311CF" w:rsidP="00F51158">
      <w:r>
        <w:t>………….  8 x ( 5 + 3 ) = 8 x 5 + 8 x 3</w:t>
      </w:r>
    </w:p>
    <w:p w:rsidR="00F311CF" w:rsidRDefault="00F311CF" w:rsidP="00F51158"/>
    <w:p w:rsidR="00F311CF" w:rsidRPr="00A37D3E" w:rsidRDefault="00F311CF" w:rsidP="00F51158">
      <w:pPr>
        <w:rPr>
          <w:vertAlign w:val="superscript"/>
        </w:rPr>
      </w:pPr>
      <w:r>
        <w:t>………….  2x2x2x2x2x2x2 = 2</w:t>
      </w:r>
      <w:r>
        <w:rPr>
          <w:vertAlign w:val="superscript"/>
        </w:rPr>
        <w:t>8</w:t>
      </w:r>
    </w:p>
    <w:p w:rsidR="00F311CF" w:rsidRDefault="00F311CF" w:rsidP="00F51158"/>
    <w:p w:rsidR="00F311CF" w:rsidRDefault="00F311CF" w:rsidP="00F51158">
      <w:r>
        <w:t>………….  4 x 6 + 4 x 5 = 4 x ( 6 - 5 )</w:t>
      </w:r>
    </w:p>
    <w:p w:rsidR="00F311CF" w:rsidRDefault="00F311CF" w:rsidP="00F51158"/>
    <w:p w:rsidR="00F311CF" w:rsidRDefault="00F311CF" w:rsidP="00F51158">
      <w:r>
        <w:t>………….</w:t>
      </w:r>
      <w:r w:rsidRPr="00E42B99">
        <w:fldChar w:fldCharType="begin"/>
      </w:r>
      <w:r w:rsidRPr="00E42B99">
        <w:instrText xml:space="preserve"> QUOTE </w:instrText>
      </w:r>
      <w:r w:rsidRPr="00DD5B3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8.75pt;height:12pt;visibility:visible">
            <v:imagedata r:id="rId6" o:title="" chromakey="white"/>
          </v:shape>
        </w:pict>
      </w:r>
      <w:r w:rsidRPr="00E42B99">
        <w:fldChar w:fldCharType="separate"/>
      </w:r>
      <w:r>
        <w:t>10</w:t>
      </w:r>
      <w:r>
        <w:rPr>
          <w:vertAlign w:val="superscript"/>
        </w:rPr>
        <w:t>2</w:t>
      </w:r>
      <w:r w:rsidRPr="00E42B99">
        <w:fldChar w:fldCharType="end"/>
      </w:r>
      <w:r>
        <w:t xml:space="preserve"> = 20</w:t>
      </w:r>
    </w:p>
    <w:p w:rsidR="00F311CF" w:rsidRDefault="00F311CF" w:rsidP="00F51158"/>
    <w:p w:rsidR="00F311CF" w:rsidRDefault="00F311CF" w:rsidP="00F51158">
      <w:r>
        <w:t>………….</w:t>
      </w:r>
      <w:r w:rsidRPr="00E42B99">
        <w:fldChar w:fldCharType="begin"/>
      </w:r>
      <w:r w:rsidRPr="00E42B99">
        <w:instrText xml:space="preserve"> QUOTE </w:instrText>
      </w:r>
      <w:r w:rsidRPr="00DD5B39">
        <w:rPr>
          <w:noProof/>
          <w:lang w:eastAsia="tr-TR"/>
        </w:rPr>
        <w:pict>
          <v:shape id="Resim 1" o:spid="_x0000_i1026" type="#_x0000_t75" style="width:3in;height:3in;visibility:visible">
            <v:imagedata r:id="rId7" o:title="" chromakey="white"/>
          </v:shape>
        </w:pict>
      </w:r>
      <w:r w:rsidRPr="00E42B99">
        <w:fldChar w:fldCharType="separate"/>
      </w:r>
      <w:r>
        <w:t>3</w:t>
      </w:r>
      <w:r>
        <w:rPr>
          <w:vertAlign w:val="superscript"/>
        </w:rPr>
        <w:t>3</w:t>
      </w:r>
      <w:r w:rsidRPr="00E42B99">
        <w:fldChar w:fldCharType="end"/>
      </w:r>
      <w:r>
        <w:t xml:space="preserve"> = 27</w:t>
      </w:r>
    </w:p>
    <w:p w:rsidR="00F311CF" w:rsidRDefault="00F311CF" w:rsidP="00F51158">
      <w:pPr>
        <w:rPr>
          <w:b/>
          <w:bCs/>
        </w:rPr>
      </w:pPr>
      <w:r>
        <w:rPr>
          <w:noProof/>
          <w:lang w:eastAsia="tr-TR"/>
        </w:rPr>
        <w:pict>
          <v:line id="Düz Bağlayıcı 36" o:spid="_x0000_s1028" style="position:absolute;flip:y;z-index:251663360;visibility:visible" from="-48.05pt,12pt" to="255.25pt,12pt" strokecolor="#4579b8"/>
        </w:pict>
      </w:r>
    </w:p>
    <w:p w:rsidR="00F311CF" w:rsidRDefault="00F311CF" w:rsidP="00F51158">
      <w:pPr>
        <w:rPr>
          <w:b/>
          <w:bCs/>
        </w:rPr>
      </w:pPr>
      <w:r w:rsidRPr="00296621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 xml:space="preserve">) </w:t>
      </w:r>
      <w:r w:rsidRPr="00F51158">
        <w:rPr>
          <w:b/>
          <w:bCs/>
        </w:rPr>
        <w:t>2</w:t>
      </w:r>
      <w:r w:rsidRPr="00F51158">
        <w:rPr>
          <w:b/>
          <w:bCs/>
          <w:vertAlign w:val="superscript"/>
        </w:rPr>
        <w:t>2</w:t>
      </w:r>
      <w:r w:rsidRPr="00F51158">
        <w:rPr>
          <w:b/>
          <w:bCs/>
        </w:rPr>
        <w:t xml:space="preserve"> .3</w:t>
      </w:r>
      <w:r w:rsidRPr="00F51158">
        <w:rPr>
          <w:b/>
          <w:bCs/>
          <w:vertAlign w:val="superscript"/>
        </w:rPr>
        <w:t>2</w:t>
      </w:r>
      <w:r w:rsidRPr="00F51158">
        <w:rPr>
          <w:b/>
          <w:bCs/>
        </w:rPr>
        <w:t xml:space="preserve"> . 5 </w:t>
      </w:r>
      <w:r>
        <w:rPr>
          <w:b/>
          <w:bCs/>
        </w:rPr>
        <w:t xml:space="preserve">işleminin sonucunu bulunuz. </w:t>
      </w:r>
      <w:r>
        <w:t>(</w:t>
      </w:r>
      <w:r w:rsidRPr="00B277C7">
        <w:t>10 puan )</w:t>
      </w:r>
    </w:p>
    <w:p w:rsidR="00F311CF" w:rsidRDefault="00F311CF" w:rsidP="00F51158">
      <w:pPr>
        <w:rPr>
          <w:b/>
          <w:bCs/>
        </w:rPr>
      </w:pPr>
    </w:p>
    <w:p w:rsidR="00F311CF" w:rsidRPr="00754EB2" w:rsidRDefault="00F311CF" w:rsidP="00B277C7">
      <w:r w:rsidRPr="00D51D64">
        <w:rPr>
          <w:b/>
          <w:bCs/>
          <w:sz w:val="32"/>
          <w:szCs w:val="32"/>
        </w:rPr>
        <w:t xml:space="preserve">4) </w:t>
      </w:r>
      <w:r>
        <w:rPr>
          <w:b/>
          <w:bCs/>
        </w:rPr>
        <w:t>Aşağıdaki çarpma işlemlerini üslü ifade olarak yazınız.</w:t>
      </w:r>
      <w:r w:rsidRPr="00754EB2">
        <w:t>( 10 puan )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a)   7.7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b)  13.13.13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c)   2.2.2.2.2.2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d)  9.9.9.9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e)  6.6.6 =</w:t>
      </w: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line id="Düz Bağlayıcı 38" o:spid="_x0000_s1029" style="position:absolute;flip:y;z-index:251665408;visibility:visible" from="-15.2pt,6.35pt" to="271.05pt,6.35pt" strokecolor="#4579b8"/>
        </w:pict>
      </w:r>
    </w:p>
    <w:p w:rsidR="00F311CF" w:rsidRPr="00754EB2" w:rsidRDefault="00F311CF" w:rsidP="00B277C7">
      <w:r w:rsidRPr="00D51D64">
        <w:rPr>
          <w:b/>
          <w:bCs/>
          <w:sz w:val="32"/>
          <w:szCs w:val="32"/>
        </w:rPr>
        <w:t>5)</w:t>
      </w:r>
      <w:r>
        <w:rPr>
          <w:b/>
          <w:bCs/>
        </w:rPr>
        <w:t>Aşağıdaki ifadelerin değerlerini bulunuz.</w:t>
      </w:r>
      <w:r w:rsidRPr="00754EB2">
        <w:t>(10puan</w:t>
      </w:r>
      <w:r>
        <w:t>)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a)  1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b)  10</w:t>
      </w:r>
      <w:r>
        <w:rPr>
          <w:b/>
          <w:bCs/>
          <w:vertAlign w:val="superscript"/>
        </w:rPr>
        <w:t>3</w:t>
      </w:r>
      <w:r>
        <w:rPr>
          <w:b/>
          <w:bCs/>
        </w:rPr>
        <w:t xml:space="preserve">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c)  2</w:t>
      </w:r>
      <w:r>
        <w:rPr>
          <w:b/>
          <w:bCs/>
          <w:vertAlign w:val="superscript"/>
        </w:rPr>
        <w:t>4</w:t>
      </w:r>
      <w:r>
        <w:rPr>
          <w:b/>
          <w:bCs/>
        </w:rPr>
        <w:t xml:space="preserve">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d)  5</w:t>
      </w:r>
      <w:r>
        <w:rPr>
          <w:b/>
          <w:bCs/>
          <w:vertAlign w:val="superscript"/>
        </w:rPr>
        <w:t>1</w:t>
      </w:r>
      <w:r>
        <w:rPr>
          <w:b/>
          <w:bCs/>
        </w:rPr>
        <w:t xml:space="preserve"> =</w:t>
      </w:r>
    </w:p>
    <w:p w:rsidR="00F311CF" w:rsidRDefault="00F311CF" w:rsidP="00B277C7">
      <w:pPr>
        <w:rPr>
          <w:b/>
          <w:bCs/>
        </w:rPr>
      </w:pPr>
      <w:r>
        <w:rPr>
          <w:b/>
          <w:bCs/>
        </w:rPr>
        <w:t>e)  4</w:t>
      </w:r>
      <w:r>
        <w:rPr>
          <w:b/>
          <w:bCs/>
          <w:vertAlign w:val="superscript"/>
        </w:rPr>
        <w:t>3</w:t>
      </w:r>
      <w:r>
        <w:rPr>
          <w:b/>
          <w:bCs/>
        </w:rPr>
        <w:t xml:space="preserve"> =</w:t>
      </w: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line id="Düz Bağlayıcı 37" o:spid="_x0000_s1030" style="position:absolute;flip:y;z-index:251664384;visibility:visible" from="-16.15pt,2.9pt" to="270.1pt,2.9pt" strokecolor="#4579b8"/>
        </w:pict>
      </w:r>
    </w:p>
    <w:p w:rsidR="00F311CF" w:rsidRDefault="00F311CF" w:rsidP="00B277C7">
      <w:pPr>
        <w:rPr>
          <w:b/>
          <w:bCs/>
        </w:rPr>
      </w:pPr>
      <w:r w:rsidRPr="00D51D64">
        <w:rPr>
          <w:b/>
          <w:bCs/>
          <w:sz w:val="32"/>
          <w:szCs w:val="32"/>
        </w:rPr>
        <w:t>6)</w:t>
      </w:r>
      <w:r w:rsidRPr="00B277C7">
        <w:rPr>
          <w:b/>
          <w:bCs/>
        </w:rPr>
        <w:t>Bir sayının 5 katının 3 fazlası 9</w:t>
      </w:r>
      <w:r>
        <w:rPr>
          <w:b/>
          <w:bCs/>
        </w:rPr>
        <w:t xml:space="preserve">8 dir. Bu sayı </w:t>
      </w:r>
      <w:r w:rsidRPr="00B277C7">
        <w:rPr>
          <w:b/>
          <w:bCs/>
        </w:rPr>
        <w:t>kaçtır?</w:t>
      </w:r>
      <w:r w:rsidRPr="00B277C7">
        <w:t xml:space="preserve"> (5 puan )</w:t>
      </w: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Pr="00B277C7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Pr="00B277C7" w:rsidRDefault="00F311CF" w:rsidP="00B277C7">
      <w:r w:rsidRPr="00D51D64">
        <w:rPr>
          <w:b/>
          <w:bCs/>
          <w:sz w:val="32"/>
          <w:szCs w:val="32"/>
        </w:rPr>
        <w:t xml:space="preserve">7) </w:t>
      </w:r>
      <w:r w:rsidRPr="00B277C7">
        <w:rPr>
          <w:b/>
          <w:bCs/>
        </w:rPr>
        <w:t>72 do</w:t>
      </w:r>
      <w:r>
        <w:rPr>
          <w:b/>
          <w:bCs/>
        </w:rPr>
        <w:t xml:space="preserve">ğal sayısının asal çarpanlarını bulunuz ve 72 sayısını </w:t>
      </w:r>
      <w:r w:rsidRPr="00B277C7">
        <w:rPr>
          <w:b/>
          <w:bCs/>
          <w:u w:val="single"/>
        </w:rPr>
        <w:t>asal çarpanları çarpımı</w:t>
      </w:r>
      <w:r>
        <w:rPr>
          <w:b/>
          <w:bCs/>
        </w:rPr>
        <w:t xml:space="preserve"> şeklinde yazınız    (72 sayısını üslü sayı şeklinde yazın).</w:t>
      </w:r>
      <w:r w:rsidRPr="00B277C7">
        <w:t xml:space="preserve">(5 puan ) </w:t>
      </w: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line id="Düz Bağlayıcı 39" o:spid="_x0000_s1031" style="position:absolute;flip:y;z-index:251666432;visibility:visible" from="-44pt,13.85pt" to="250.8pt,13.85pt" strokecolor="#4579b8"/>
        </w:pict>
      </w:r>
    </w:p>
    <w:p w:rsidR="00F311CF" w:rsidRDefault="00F311CF" w:rsidP="00B277C7">
      <w:r>
        <w:rPr>
          <w:noProof/>
          <w:lang w:eastAsia="tr-TR"/>
        </w:rPr>
        <w:pict>
          <v:rect id="Dikdörtgen 4" o:spid="_x0000_s1032" style="position:absolute;margin-left:230.9pt;margin-top:4.45pt;width:10.5pt;height:11pt;z-index:251643904;visibility:visible;v-text-anchor:middle" fillcolor="black" strokeweight="2pt"/>
        </w:pict>
      </w:r>
      <w:r>
        <w:rPr>
          <w:noProof/>
          <w:lang w:eastAsia="tr-TR"/>
        </w:rPr>
        <w:pict>
          <v:rect id="Dikdörtgen 3" o:spid="_x0000_s1033" style="position:absolute;margin-left:35.75pt;margin-top:5.15pt;width:10.5pt;height:11pt;z-index:251642880;visibility:visible;v-text-anchor:middle" fillcolor="black" strokeweight="2pt"/>
        </w:pict>
      </w:r>
      <w:r w:rsidRPr="00D51D64">
        <w:rPr>
          <w:b/>
          <w:bCs/>
          <w:sz w:val="32"/>
          <w:szCs w:val="32"/>
        </w:rPr>
        <w:t xml:space="preserve">8) </w:t>
      </w:r>
      <w:r w:rsidRPr="00B277C7">
        <w:rPr>
          <w:b/>
          <w:bCs/>
        </w:rPr>
        <w:t xml:space="preserve">1      37  sayısının 3 e tam bölünebilmesi için       yerine hangi rakamlar yazılabilir? </w:t>
      </w:r>
      <w:r>
        <w:t>( 5</w:t>
      </w:r>
      <w:r w:rsidRPr="00B277C7">
        <w:t xml:space="preserve"> puan )</w:t>
      </w:r>
    </w:p>
    <w:p w:rsidR="00F311CF" w:rsidRDefault="00F311CF" w:rsidP="00B277C7"/>
    <w:p w:rsidR="00F311CF" w:rsidRDefault="00F311CF" w:rsidP="00B277C7"/>
    <w:p w:rsidR="00F311CF" w:rsidRDefault="00F311CF" w:rsidP="00B277C7"/>
    <w:p w:rsidR="00F311CF" w:rsidRDefault="00F311CF" w:rsidP="00B277C7">
      <w:r>
        <w:rPr>
          <w:noProof/>
          <w:lang w:eastAsia="tr-TR"/>
        </w:rPr>
        <w:pict>
          <v:line id="Düz Bağlayıcı 40" o:spid="_x0000_s1034" style="position:absolute;flip:y;z-index:251667456;visibility:visible" from="-43.85pt,18.05pt" to="250.95pt,18.05pt" strokecolor="#4579b8"/>
        </w:pict>
      </w:r>
    </w:p>
    <w:p w:rsidR="00F311CF" w:rsidRPr="00CD7D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rect id="Dikdörtgen 5" o:spid="_x0000_s1035" style="position:absolute;margin-left:61.5pt;margin-top:.1pt;width:96pt;height:21.75pt;z-index:251644928;visibility:visible;v-text-anchor:middle" filled="f" strokeweight="2pt"/>
        </w:pict>
      </w:r>
      <w:r w:rsidRPr="00D51D64">
        <w:rPr>
          <w:b/>
          <w:bCs/>
          <w:sz w:val="32"/>
          <w:szCs w:val="32"/>
        </w:rPr>
        <w:t>9)</w:t>
      </w:r>
      <w:r>
        <w:rPr>
          <w:b/>
          <w:bCs/>
        </w:rPr>
        <w:t>(2x</w:t>
      </w:r>
      <w:r w:rsidRPr="00CD7DCF">
        <w:rPr>
          <w:b/>
          <w:bCs/>
        </w:rPr>
        <w:t>4+5-3</w:t>
      </w:r>
      <w:r>
        <w:rPr>
          <w:b/>
          <w:bCs/>
        </w:rPr>
        <w:t>)÷2</w:t>
      </w:r>
    </w:p>
    <w:p w:rsidR="00F311CF" w:rsidRDefault="00F311CF" w:rsidP="00B277C7">
      <w:r w:rsidRPr="00CD7DCF">
        <w:rPr>
          <w:b/>
          <w:bCs/>
        </w:rPr>
        <w:t>İşleminin sonucu kaçtır?</w:t>
      </w:r>
      <w:r>
        <w:t xml:space="preserve"> (10 puan )</w:t>
      </w:r>
    </w:p>
    <w:p w:rsidR="00F311CF" w:rsidRDefault="00F311CF" w:rsidP="00B277C7"/>
    <w:p w:rsidR="00F311CF" w:rsidRDefault="00F311CF" w:rsidP="00B277C7"/>
    <w:p w:rsidR="00F311CF" w:rsidRDefault="00F311CF" w:rsidP="00B277C7"/>
    <w:p w:rsidR="00F311CF" w:rsidRDefault="00F311CF" w:rsidP="00B277C7"/>
    <w:p w:rsidR="00F311CF" w:rsidRDefault="00F311CF" w:rsidP="00B277C7">
      <w:r>
        <w:rPr>
          <w:noProof/>
          <w:lang w:eastAsia="tr-TR"/>
        </w:rPr>
        <w:pict>
          <v:line id="Düz Bağlayıcı 41" o:spid="_x0000_s1036" style="position:absolute;flip:y;z-index:251668480;visibility:visible" from="-44.75pt,24.1pt" to="250.05pt,24.1pt" strokecolor="#4579b8"/>
        </w:pict>
      </w:r>
    </w:p>
    <w:p w:rsidR="00F311CF" w:rsidRDefault="00F311CF" w:rsidP="00B277C7">
      <w:r w:rsidRPr="00D51D64">
        <w:rPr>
          <w:b/>
          <w:bCs/>
          <w:sz w:val="32"/>
          <w:szCs w:val="32"/>
        </w:rPr>
        <w:t>10)</w:t>
      </w:r>
      <w:r w:rsidRPr="00D51D64">
        <w:rPr>
          <w:b/>
          <w:bCs/>
        </w:rPr>
        <w:t>24 sayısının çarpanlarını ve bölenlerini bulunuz</w:t>
      </w:r>
      <w:r>
        <w:t>. (5 puan)</w:t>
      </w:r>
    </w:p>
    <w:p w:rsidR="00F311CF" w:rsidRDefault="00F311CF" w:rsidP="00B277C7"/>
    <w:p w:rsidR="00F311CF" w:rsidRDefault="00F311CF" w:rsidP="00B277C7"/>
    <w:p w:rsidR="00F311CF" w:rsidRDefault="00F311CF" w:rsidP="00B277C7"/>
    <w:p w:rsidR="00F311CF" w:rsidRPr="00D51D64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group id="Grup 22" o:spid="_x0000_s1037" style="position:absolute;margin-left:6.85pt;margin-top:.75pt;width:124.5pt;height:77pt;z-index:251645952" coordsize="15811,9779">
            <v:rect id="Dikdörtgen 7" o:spid="_x0000_s1038" style="position:absolute;left:6858;width:2476;height:2095;visibility:visible;v-text-anchor:middle" filled="f" strokecolor="#243f60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8" o:spid="_x0000_s1039" type="#_x0000_t5" style="position:absolute;left:10731;top:4572;width:3143;height:2559;visibility:visible;v-text-anchor:middle" filled="f" strokecolor="#243f60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9" o:spid="_x0000_s1040" type="#_x0000_t32" style="position:absolute;left:4064;top:3111;width:2794;height:2413;flip:x;visibility:visible" o:connectortype="straight" strokecolor="#4579b8">
              <v:stroke endarrow="open"/>
            </v:shape>
            <v:shape id="Düz Ok Bağlayıcısı 10" o:spid="_x0000_s1041" type="#_x0000_t32" style="position:absolute;left:8826;top:3111;width:2223;height:2032;visibility:visible" o:connectortype="straight" strokecolor="#4579b8">
              <v:stroke endarrow="open"/>
            </v:shape>
            <v:shape id="Düz Ok Bağlayıcısı 11" o:spid="_x0000_s1042" type="#_x0000_t32" style="position:absolute;top:7366;width:2794;height:2413;flip:x;visibility:visible" o:connectortype="straight" strokecolor="#4579b8">
              <v:stroke endarrow="open"/>
            </v:shape>
            <v:shape id="Düz Ok Bağlayıcısı 12" o:spid="_x0000_s1043" type="#_x0000_t32" style="position:absolute;left:13589;top:7747;width:2222;height:2032;visibility:visible" o:connectortype="straight" strokecolor="#4579b8">
              <v:stroke endarrow="open"/>
            </v:shape>
            <v:shape id="Düz Ok Bağlayıcısı 13" o:spid="_x0000_s1044" type="#_x0000_t32" style="position:absolute;left:8382;top:7366;width:2794;height:2413;flip:x;visibility:visible" o:connectortype="straight" strokecolor="#4579b8">
              <v:stroke endarrow="open"/>
            </v:shape>
          </v:group>
        </w:pict>
      </w:r>
      <w:r w:rsidRPr="00D51D64">
        <w:rPr>
          <w:b/>
          <w:bCs/>
          <w:sz w:val="32"/>
          <w:szCs w:val="32"/>
        </w:rPr>
        <w:t xml:space="preserve">11) </w:t>
      </w: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45" type="#_x0000_t202" style="position:absolute;margin-left:53.8pt;margin-top:8.3pt;width:2in;height:41.5pt;z-index:251653120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x</w:t>
                  </w:r>
                </w:p>
                <w:p w:rsidR="00F311CF" w:rsidRDefault="00F311CF" w:rsidP="00F32BFC"/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46" type="#_x0000_t202" style="position:absolute;margin-left:23.4pt;margin-top:9.3pt;width:2in;height:41.5pt;z-index:251646976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32BFC">
                    <w:rPr>
                      <w:b/>
                      <w:bCs/>
                      <w:sz w:val="36"/>
                      <w:szCs w:val="36"/>
                    </w:rPr>
                    <w:t>2</w:t>
                  </w:r>
                </w:p>
                <w:p w:rsidR="00F311CF" w:rsidRDefault="00F311CF"/>
              </w:txbxContent>
            </v:textbox>
          </v:shape>
        </w:pict>
      </w: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shape id="Metin Kutusu 20" o:spid="_x0000_s1047" type="#_x0000_t202" style="position:absolute;margin-left:23.3pt;margin-top:20.85pt;width:2in;height:41.5pt;z-index:251652096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x</w:t>
                  </w:r>
                </w:p>
                <w:p w:rsidR="00F311CF" w:rsidRDefault="00F311CF" w:rsidP="00F32BFC"/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48" type="#_x0000_t202" style="position:absolute;margin-left:91.95pt;margin-top:20.35pt;width:2in;height:41.5pt;z-index:251651072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x</w:t>
                  </w:r>
                </w:p>
                <w:p w:rsidR="00F311CF" w:rsidRDefault="00F311CF" w:rsidP="00F32BFC"/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49" type="#_x0000_t202" style="position:absolute;margin-left:125.15pt;margin-top:19.35pt;width:2in;height:41.5pt;z-index:251650048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5</w:t>
                  </w:r>
                </w:p>
                <w:p w:rsidR="00F311CF" w:rsidRDefault="00F311CF" w:rsidP="00F32BFC"/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50" type="#_x0000_t202" style="position:absolute;margin-left:57.4pt;margin-top:19.85pt;width:2in;height:41.5pt;z-index:251649024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3</w:t>
                  </w:r>
                </w:p>
                <w:p w:rsidR="00F311CF" w:rsidRDefault="00F311CF" w:rsidP="00F32BFC"/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51" type="#_x0000_t202" style="position:absolute;margin-left:-9.1pt;margin-top:20.85pt;width:2in;height:41.5pt;z-index:251648000;visibility:visible;mso-wrap-style:none" filled="f" stroked="f">
            <v:textbox>
              <w:txbxContent>
                <w:p w:rsidR="00F311CF" w:rsidRPr="00F32BFC" w:rsidRDefault="00F311CF" w:rsidP="00F32BF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32BFC">
                    <w:rPr>
                      <w:b/>
                      <w:bCs/>
                      <w:sz w:val="36"/>
                      <w:szCs w:val="36"/>
                    </w:rPr>
                    <w:t>2</w:t>
                  </w:r>
                </w:p>
                <w:p w:rsidR="00F311CF" w:rsidRDefault="00F311CF" w:rsidP="00F32BFC"/>
              </w:txbxContent>
            </v:textbox>
          </v:shape>
        </w:pict>
      </w:r>
    </w:p>
    <w:p w:rsidR="00F311CF" w:rsidRPr="00F32BFC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</w:p>
    <w:p w:rsidR="00F311CF" w:rsidRPr="008F5364" w:rsidRDefault="00F311CF" w:rsidP="00B277C7">
      <w:r>
        <w:rPr>
          <w:b/>
          <w:bCs/>
        </w:rPr>
        <w:t>Çarpan ağacında kare ve üçgen şekillerinin yerine gelecek doğal sayıların toplamı kaçtır?</w:t>
      </w:r>
      <w:r w:rsidRPr="008F5364">
        <w:t>(10 puan)</w:t>
      </w:r>
    </w:p>
    <w:p w:rsidR="00F311CF" w:rsidRDefault="00F311CF" w:rsidP="00B277C7">
      <w:pPr>
        <w:rPr>
          <w:b/>
          <w:bCs/>
        </w:rPr>
      </w:pP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line id="Düz Bağlayıcı 42" o:spid="_x0000_s1052" style="position:absolute;flip:y;z-index:251669504;visibility:visible" from="-17.55pt,22.1pt" to="271.55pt,22.1pt" strokecolor="#4579b8"/>
        </w:pict>
      </w:r>
    </w:p>
    <w:p w:rsidR="00F311CF" w:rsidRPr="008F5364" w:rsidRDefault="00F311CF" w:rsidP="00A96068">
      <w:r w:rsidRPr="00D51D64">
        <w:rPr>
          <w:b/>
          <w:bCs/>
          <w:sz w:val="32"/>
          <w:szCs w:val="32"/>
        </w:rPr>
        <w:t xml:space="preserve">12) </w:t>
      </w:r>
      <w:r w:rsidRPr="00A96068">
        <w:rPr>
          <w:b/>
          <w:bCs/>
        </w:rPr>
        <w:t>Aşağıdaki boş</w:t>
      </w:r>
      <w:r>
        <w:rPr>
          <w:b/>
          <w:bCs/>
        </w:rPr>
        <w:t xml:space="preserve">lukları doldurunuz. </w:t>
      </w:r>
      <w:r w:rsidRPr="008F5364">
        <w:t>( 5 puan )</w:t>
      </w:r>
    </w:p>
    <w:p w:rsidR="00F311CF" w:rsidRDefault="00F311CF" w:rsidP="00A96068">
      <w:r>
        <w:t>a) 8 in 100 den küçük  en büyük katı :……………</w:t>
      </w:r>
    </w:p>
    <w:p w:rsidR="00F311CF" w:rsidRDefault="00F311CF" w:rsidP="00A96068">
      <w:r>
        <w:t>b) 12 n</w:t>
      </w:r>
      <w:bookmarkStart w:id="0" w:name="_GoBack"/>
      <w:bookmarkEnd w:id="0"/>
      <w:r>
        <w:t>in 100 den büyük en küçük katı :………….</w:t>
      </w:r>
    </w:p>
    <w:p w:rsidR="00F311CF" w:rsidRDefault="00F311CF" w:rsidP="00A96068">
      <w:r>
        <w:t>c) 1 ile 30 arasındaki asal sayılar ; ……………………………………………………dur.</w:t>
      </w:r>
    </w:p>
    <w:p w:rsidR="00F311CF" w:rsidRDefault="00F311CF" w:rsidP="00A96068"/>
    <w:p w:rsidR="00F311CF" w:rsidRDefault="00F311CF" w:rsidP="00A96068"/>
    <w:p w:rsidR="00F311CF" w:rsidRDefault="00F311CF" w:rsidP="00A96068">
      <w:r>
        <w:rPr>
          <w:noProof/>
          <w:lang w:eastAsia="tr-TR"/>
        </w:rPr>
        <w:pict>
          <v:line id="Düz Bağlayıcı 43" o:spid="_x0000_s1053" style="position:absolute;flip:y;z-index:251670528;visibility:visible" from="-17.4pt,.1pt" to="271.7pt,.1pt" strokecolor="#4579b8"/>
        </w:pict>
      </w:r>
      <w:r w:rsidRPr="00D51D64">
        <w:rPr>
          <w:b/>
          <w:bCs/>
          <w:sz w:val="32"/>
          <w:szCs w:val="32"/>
        </w:rPr>
        <w:t>13)</w:t>
      </w:r>
      <w:r w:rsidRPr="00D51D64">
        <w:rPr>
          <w:b/>
          <w:bCs/>
        </w:rPr>
        <w:t>Aşağıdaki açılar komşu bütünler açılardır. Verilenlerden yararlanarak diğer açının ölçüsünü bulunuz.</w:t>
      </w:r>
      <w:r>
        <w:t xml:space="preserve"> (5 puan)</w:t>
      </w:r>
    </w:p>
    <w:p w:rsidR="00F311CF" w:rsidRDefault="00F311CF" w:rsidP="00A96068">
      <w:r>
        <w:rPr>
          <w:noProof/>
          <w:lang w:eastAsia="tr-TR"/>
        </w:rPr>
        <w:pict>
          <v:group id="Grup 34" o:spid="_x0000_s1054" style="position:absolute;margin-left:23.35pt;margin-top:15.7pt;width:167.05pt;height:55.65pt;z-index:251654144" coordsize="21215,7068">
            <v:shape id="Düz Ok Bağlayıcısı 23" o:spid="_x0000_s1055" type="#_x0000_t32" style="position:absolute;top:7068;width:21215;height:0;flip:y;visibility:visible" o:connectortype="straight" strokecolor="#4579b8" strokeweight="1.5pt">
              <v:stroke startarrow="open" endarrow="open"/>
            </v:shape>
            <v:shape id="Düz Ok Bağlayıcısı 24" o:spid="_x0000_s1056" type="#_x0000_t32" style="position:absolute;left:9592;width:5194;height:7022;flip:y;visibility:visible" o:connectortype="straight" strokecolor="#4579b8" strokeweight="1.5pt">
              <v:stroke endarrow="open"/>
            </v:shape>
          </v:group>
        </w:pict>
      </w:r>
      <w:r>
        <w:rPr>
          <w:noProof/>
          <w:lang w:eastAsia="tr-TR"/>
        </w:rPr>
        <w:pict>
          <v:shape id="Metin Kutusu 29" o:spid="_x0000_s1057" type="#_x0000_t202" style="position:absolute;margin-left:111.95pt;margin-top:2.2pt;width:2in;height:42.8pt;z-index:251658240;visibility:visible;mso-wrap-style:none" filled="f" stroked="f">
            <v:textbox>
              <w:txbxContent>
                <w:p w:rsidR="00F311CF" w:rsidRPr="00DF5E3A" w:rsidRDefault="00F311CF" w:rsidP="00DF5E3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C</w:t>
                  </w:r>
                </w:p>
              </w:txbxContent>
            </v:textbox>
          </v:shape>
        </w:pict>
      </w: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shape id="Metin Kutusu 33" o:spid="_x0000_s1058" type="#_x0000_t202" style="position:absolute;margin-left:67.5pt;margin-top:13.7pt;width:2in;height:42.8pt;z-index:251661312;visibility:visible;mso-wrap-style:none" filled="f" stroked="f">
            <v:textbox>
              <w:txbxContent>
                <w:p w:rsidR="00F311CF" w:rsidRPr="00144E29" w:rsidRDefault="00F311CF" w:rsidP="00144E29">
                  <w:pPr>
                    <w:jc w:val="center"/>
                    <w:rPr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144E29">
                    <w:rPr>
                      <w:b/>
                      <w:bCs/>
                      <w:sz w:val="32"/>
                      <w:szCs w:val="32"/>
                    </w:rPr>
                    <w:t>116</w:t>
                  </w:r>
                  <w:r w:rsidRPr="00144E29">
                    <w:rPr>
                      <w:b/>
                      <w:bCs/>
                      <w:sz w:val="32"/>
                      <w:szCs w:val="32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59" type="#_x0000_t202" style="position:absolute;margin-left:108.9pt;margin-top:19.55pt;width:2in;height:42.8pt;z-index:251660288;visibility:visible;mso-wrap-style:none" filled="f" stroked="f">
            <v:textbox>
              <w:txbxContent>
                <w:p w:rsidR="00F311CF" w:rsidRPr="00DF5E3A" w:rsidRDefault="00F311CF" w:rsidP="00144E2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F311CF" w:rsidRDefault="00F311CF" w:rsidP="00B277C7">
      <w:pPr>
        <w:rPr>
          <w:b/>
          <w:bCs/>
        </w:rPr>
      </w:pPr>
      <w:r>
        <w:rPr>
          <w:noProof/>
          <w:lang w:eastAsia="tr-TR"/>
        </w:rPr>
        <w:pict>
          <v:shape id="Metin Kutusu 28" o:spid="_x0000_s1060" type="#_x0000_t202" style="position:absolute;margin-left:88.8pt;margin-top:13.35pt;width:2in;height:42.8pt;z-index:251657216;visibility:visible;mso-wrap-style:none" filled="f" stroked="f">
            <v:textbox>
              <w:txbxContent>
                <w:p w:rsidR="00F311CF" w:rsidRPr="00DF5E3A" w:rsidRDefault="00F311CF" w:rsidP="00DF5E3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1" type="#_x0000_t202" style="position:absolute;margin-left:160.9pt;margin-top:13.35pt;width:2in;height:42.8pt;z-index:251659264;visibility:visible;mso-wrap-style:none" filled="f" stroked="f">
            <v:textbox>
              <w:txbxContent>
                <w:p w:rsidR="00F311CF" w:rsidRPr="00DF5E3A" w:rsidRDefault="00F311CF" w:rsidP="00DF5E3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62" type="#_x0000_t202" style="position:absolute;margin-left:27.55pt;margin-top:13pt;width:2in;height:2in;z-index:251656192;visibility:visible;mso-wrap-style:none" filled="f" stroked="f">
            <v:textbox style="mso-fit-shape-to-text:t">
              <w:txbxContent>
                <w:p w:rsidR="00F311CF" w:rsidRPr="00DF5E3A" w:rsidRDefault="00F311CF" w:rsidP="00DF5E3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DF5E3A"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y 26" o:spid="_x0000_s1063" style="position:absolute;margin-left:79.9pt;margin-top:11.8pt;width:36.2pt;height:12.8pt;z-index:251655168;visibility:visible;v-text-anchor:middle" coordsize="459740,162560" o:spt="100" adj="0,,0" path="m7971,102499nsc-27790,55742,59310,8373,194679,958v40339,-2210,81614,-581,119584,4718l229870,81280,7971,102499xem7971,102499nfc-27790,55742,59310,8373,194679,958v40339,-2210,81614,-581,119584,4718e" filled="f" strokecolor="#4579b8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971,102499;194679,958;314263,5676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F311CF" w:rsidRPr="00B277C7" w:rsidRDefault="00F311CF" w:rsidP="00B277C7">
      <w:pPr>
        <w:rPr>
          <w:b/>
          <w:bCs/>
        </w:rPr>
      </w:pPr>
    </w:p>
    <w:p w:rsidR="00F311CF" w:rsidRPr="00F51158" w:rsidRDefault="00F311CF" w:rsidP="00F51158">
      <w:pPr>
        <w:rPr>
          <w:b/>
          <w:bCs/>
        </w:rPr>
      </w:pPr>
    </w:p>
    <w:p w:rsidR="00F311CF" w:rsidRDefault="00F311CF" w:rsidP="00F51158"/>
    <w:p w:rsidR="00F311CF" w:rsidRDefault="00F311CF" w:rsidP="00260F09">
      <w:r>
        <w:rPr>
          <w:noProof/>
          <w:lang w:eastAsia="tr-TR"/>
        </w:rPr>
        <w:pict>
          <v:line id="Düz Bağlayıcı 44" o:spid="_x0000_s1064" style="position:absolute;flip:y;z-index:251671552;visibility:visible" from="-17.25pt,21.75pt" to="271.85pt,21.75pt" strokecolor="#4579b8"/>
        </w:pict>
      </w:r>
    </w:p>
    <w:p w:rsidR="00F311CF" w:rsidRDefault="00F311CF" w:rsidP="00260F09">
      <w:r>
        <w:t>NOT: Süre 40 dakika olup soru puanları soruların yanındadır. Başarılar Dilerim.      30/10/2016</w:t>
      </w:r>
    </w:p>
    <w:p w:rsidR="00F311CF" w:rsidRDefault="00F311CF">
      <w:r>
        <w:tab/>
      </w:r>
      <w:r>
        <w:tab/>
      </w:r>
      <w:r>
        <w:tab/>
      </w:r>
      <w:r>
        <w:tab/>
        <w:t>Yakup ŞAPUL</w:t>
      </w:r>
    </w:p>
    <w:sectPr w:rsidR="00F311CF" w:rsidSect="00A533E4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417" w:right="707" w:bottom="1417" w:left="993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1CF" w:rsidRDefault="00F311CF" w:rsidP="00F51158">
      <w:pPr>
        <w:spacing w:after="0" w:line="240" w:lineRule="auto"/>
      </w:pPr>
      <w:r>
        <w:separator/>
      </w:r>
    </w:p>
  </w:endnote>
  <w:endnote w:type="continuationSeparator" w:id="1">
    <w:p w:rsidR="00F311CF" w:rsidRDefault="00F311CF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CF" w:rsidRDefault="00F311CF">
    <w:pPr>
      <w:pStyle w:val="Footer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CF" w:rsidRDefault="00F311CF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F311CF" w:rsidRDefault="00F311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1CF" w:rsidRDefault="00F311CF" w:rsidP="00F51158">
      <w:pPr>
        <w:spacing w:after="0" w:line="240" w:lineRule="auto"/>
      </w:pPr>
      <w:r>
        <w:separator/>
      </w:r>
    </w:p>
  </w:footnote>
  <w:footnote w:type="continuationSeparator" w:id="1">
    <w:p w:rsidR="00F311CF" w:rsidRDefault="00F311CF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CF" w:rsidRDefault="00F311CF">
    <w:pPr>
      <w:pStyle w:val="Header"/>
    </w:pPr>
  </w:p>
  <w:p w:rsidR="00F311CF" w:rsidRDefault="00F311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CF" w:rsidRPr="00C338A0" w:rsidRDefault="00F311CF" w:rsidP="00A533E4">
    <w:pPr>
      <w:jc w:val="center"/>
      <w:rPr>
        <w:b/>
        <w:bCs/>
      </w:rPr>
    </w:pPr>
    <w:r>
      <w:rPr>
        <w:b/>
        <w:bCs/>
      </w:rPr>
      <w:t>…</w:t>
    </w:r>
    <w:r w:rsidRPr="00C338A0">
      <w:rPr>
        <w:b/>
        <w:bCs/>
      </w:rPr>
      <w:t>ORTAOKULU</w:t>
    </w:r>
  </w:p>
  <w:p w:rsidR="00F311CF" w:rsidRPr="00C338A0" w:rsidRDefault="00F311CF" w:rsidP="00A533E4">
    <w:pPr>
      <w:jc w:val="center"/>
      <w:rPr>
        <w:b/>
        <w:bCs/>
      </w:rPr>
    </w:pPr>
    <w:r>
      <w:rPr>
        <w:b/>
        <w:bCs/>
      </w:rPr>
      <w:t xml:space="preserve">2016-2017 </w:t>
    </w:r>
    <w:r w:rsidRPr="00C338A0">
      <w:rPr>
        <w:b/>
        <w:bCs/>
      </w:rPr>
      <w:t xml:space="preserve"> 1.DÖNEM 6.SINIF MATEMATİK DERSİ 1.YAZILI SORULARI</w:t>
    </w:r>
  </w:p>
  <w:p w:rsidR="00F311CF" w:rsidRPr="00C338A0" w:rsidRDefault="00F311CF" w:rsidP="00A533E4">
    <w:pPr>
      <w:rPr>
        <w:b/>
        <w:bCs/>
      </w:rPr>
    </w:pPr>
    <w:r w:rsidRPr="00C338A0">
      <w:rPr>
        <w:b/>
        <w:bCs/>
      </w:rPr>
      <w:t>ADI SOYADI :                                                        SINIFI: 6 / …….             NO: ……….                                ALDIĞI PUAN:</w:t>
    </w:r>
  </w:p>
  <w:p w:rsidR="00F311CF" w:rsidRDefault="00F311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F78"/>
    <w:rsid w:val="00010268"/>
    <w:rsid w:val="000122E1"/>
    <w:rsid w:val="00023101"/>
    <w:rsid w:val="000A527D"/>
    <w:rsid w:val="00141F49"/>
    <w:rsid w:val="00144E29"/>
    <w:rsid w:val="001C3D29"/>
    <w:rsid w:val="00211480"/>
    <w:rsid w:val="0023460E"/>
    <w:rsid w:val="00260F09"/>
    <w:rsid w:val="00264147"/>
    <w:rsid w:val="00271FE5"/>
    <w:rsid w:val="00296621"/>
    <w:rsid w:val="002A33DF"/>
    <w:rsid w:val="002F6C27"/>
    <w:rsid w:val="00337ABD"/>
    <w:rsid w:val="003B2A6A"/>
    <w:rsid w:val="003C11EE"/>
    <w:rsid w:val="0041073A"/>
    <w:rsid w:val="00452A0F"/>
    <w:rsid w:val="004843F1"/>
    <w:rsid w:val="004925C9"/>
    <w:rsid w:val="004D13B4"/>
    <w:rsid w:val="004D7667"/>
    <w:rsid w:val="005113BF"/>
    <w:rsid w:val="005150E6"/>
    <w:rsid w:val="00517430"/>
    <w:rsid w:val="00522F78"/>
    <w:rsid w:val="005F1490"/>
    <w:rsid w:val="006E438A"/>
    <w:rsid w:val="007544E0"/>
    <w:rsid w:val="00754EB2"/>
    <w:rsid w:val="007873CA"/>
    <w:rsid w:val="007974A4"/>
    <w:rsid w:val="008019D4"/>
    <w:rsid w:val="00835977"/>
    <w:rsid w:val="008927E7"/>
    <w:rsid w:val="00893A2E"/>
    <w:rsid w:val="008A6EF2"/>
    <w:rsid w:val="008F5364"/>
    <w:rsid w:val="0090097B"/>
    <w:rsid w:val="0092077C"/>
    <w:rsid w:val="00960F5D"/>
    <w:rsid w:val="00962ABA"/>
    <w:rsid w:val="00967A75"/>
    <w:rsid w:val="00976A6A"/>
    <w:rsid w:val="00A21311"/>
    <w:rsid w:val="00A37D3E"/>
    <w:rsid w:val="00A533E4"/>
    <w:rsid w:val="00A96068"/>
    <w:rsid w:val="00AE2941"/>
    <w:rsid w:val="00B277C7"/>
    <w:rsid w:val="00B64BD7"/>
    <w:rsid w:val="00B67CBD"/>
    <w:rsid w:val="00C338A0"/>
    <w:rsid w:val="00C464FD"/>
    <w:rsid w:val="00C5360C"/>
    <w:rsid w:val="00C568C2"/>
    <w:rsid w:val="00CD7DCF"/>
    <w:rsid w:val="00D51D64"/>
    <w:rsid w:val="00D92F50"/>
    <w:rsid w:val="00DD5B39"/>
    <w:rsid w:val="00DE6FAF"/>
    <w:rsid w:val="00DF5E3A"/>
    <w:rsid w:val="00E245D7"/>
    <w:rsid w:val="00E42B99"/>
    <w:rsid w:val="00EB6E44"/>
    <w:rsid w:val="00EC08B0"/>
    <w:rsid w:val="00EF29D6"/>
    <w:rsid w:val="00F25ACA"/>
    <w:rsid w:val="00F26B8C"/>
    <w:rsid w:val="00F311CF"/>
    <w:rsid w:val="00F32BFC"/>
    <w:rsid w:val="00F51158"/>
    <w:rsid w:val="00F91B08"/>
    <w:rsid w:val="00FF4788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E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1158"/>
  </w:style>
  <w:style w:type="paragraph" w:styleId="Footer">
    <w:name w:val="footer"/>
    <w:basedOn w:val="Normal"/>
    <w:link w:val="FooterChar"/>
    <w:uiPriority w:val="99"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1158"/>
  </w:style>
  <w:style w:type="paragraph" w:styleId="BalloonText">
    <w:name w:val="Balloon Text"/>
    <w:basedOn w:val="Normal"/>
    <w:link w:val="BalloonTextChar"/>
    <w:uiPriority w:val="99"/>
    <w:semiHidden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1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300</Words>
  <Characters>1712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Aşağıdaki noktalı yerlere uygun ifadeleri yazınız</dc:title>
  <dc:subject/>
  <dc:creator>ykp</dc:creator>
  <cp:keywords>sorubak.com</cp:keywords>
  <dc:description/>
  <cp:lastModifiedBy>edanur</cp:lastModifiedBy>
  <cp:revision>2</cp:revision>
  <dcterms:created xsi:type="dcterms:W3CDTF">2016-10-31T20:37:00Z</dcterms:created>
  <dcterms:modified xsi:type="dcterms:W3CDTF">2016-10-31T20:37:00Z</dcterms:modified>
</cp:coreProperties>
</file>