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1F" w:rsidRPr="00B933D1" w:rsidRDefault="0092601F" w:rsidP="00E2672D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B933D1">
        <w:rPr>
          <w:rFonts w:ascii="Times New Roman" w:hAnsi="Times New Roman" w:cs="Times New Roman"/>
          <w:b/>
          <w:bCs/>
        </w:rPr>
        <w:t xml:space="preserve">Adı ve Soyadı:………………………………………………..Sınıf ve No:……./…..      </w:t>
      </w:r>
      <w:r>
        <w:rPr>
          <w:rFonts w:ascii="Times New Roman" w:hAnsi="Times New Roman" w:cs="Times New Roman"/>
          <w:b/>
          <w:bCs/>
          <w:u w:val="single"/>
        </w:rPr>
        <w:t>…./ 03 / 2017</w:t>
      </w:r>
    </w:p>
    <w:p w:rsidR="0092601F" w:rsidRPr="00B933D1" w:rsidRDefault="0092601F" w:rsidP="00E2672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933D1">
        <w:rPr>
          <w:rFonts w:ascii="Times New Roman" w:hAnsi="Times New Roman" w:cs="Times New Roman"/>
          <w:b/>
          <w:bCs/>
        </w:rPr>
        <w:t>201</w:t>
      </w:r>
      <w:r>
        <w:rPr>
          <w:rFonts w:ascii="Times New Roman" w:hAnsi="Times New Roman" w:cs="Times New Roman"/>
          <w:b/>
          <w:bCs/>
        </w:rPr>
        <w:t>6 – 2017</w:t>
      </w:r>
      <w:r w:rsidRPr="00B933D1">
        <w:rPr>
          <w:rFonts w:ascii="Times New Roman" w:hAnsi="Times New Roman" w:cs="Times New Roman"/>
          <w:b/>
          <w:bCs/>
        </w:rPr>
        <w:t xml:space="preserve"> EĞİTİM - ÖĞRETİM YILI TOKİ ORTAOKULU</w:t>
      </w:r>
    </w:p>
    <w:p w:rsidR="0092601F" w:rsidRPr="00B933D1" w:rsidRDefault="0092601F" w:rsidP="00E2672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933D1">
        <w:rPr>
          <w:rFonts w:ascii="Times New Roman" w:hAnsi="Times New Roman" w:cs="Times New Roman"/>
          <w:b/>
          <w:bCs/>
        </w:rPr>
        <w:t>6. SINIF MATEMATİK II DÖNEM I YAZILISI</w:t>
      </w:r>
    </w:p>
    <w:p w:rsidR="0092601F" w:rsidRPr="00B933D1" w:rsidRDefault="0092601F">
      <w:pPr>
        <w:rPr>
          <w:rFonts w:ascii="Times New Roman" w:hAnsi="Times New Roman" w:cs="Times New Roman"/>
        </w:rPr>
        <w:sectPr w:rsidR="0092601F" w:rsidRPr="00B933D1" w:rsidSect="00E2672D">
          <w:pgSz w:w="11906" w:h="16838"/>
          <w:pgMar w:top="709" w:right="849" w:bottom="1417" w:left="851" w:header="708" w:footer="708" w:gutter="0"/>
          <w:cols w:space="708"/>
          <w:docGrid w:linePitch="360"/>
        </w:sectPr>
      </w:pPr>
    </w:p>
    <w:p w:rsidR="0092601F" w:rsidRPr="00C15BDB" w:rsidRDefault="0092601F" w:rsidP="00F52EE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933D1"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Pr="00C15BDB">
        <w:rPr>
          <w:rFonts w:ascii="Times New Roman" w:hAnsi="Times New Roman" w:cs="Times New Roman"/>
          <w:sz w:val="20"/>
          <w:szCs w:val="20"/>
        </w:rPr>
        <w:t xml:space="preserve">Aşağıdaki işlemlerden doğru olanların yanına </w:t>
      </w:r>
      <w:r w:rsidRPr="00C15BDB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Pr="00C15BDB">
        <w:rPr>
          <w:rFonts w:ascii="Times New Roman" w:hAnsi="Times New Roman" w:cs="Times New Roman"/>
          <w:sz w:val="20"/>
          <w:szCs w:val="20"/>
        </w:rPr>
        <w:t xml:space="preserve">, yanlış olanların yanına </w:t>
      </w:r>
      <w:r w:rsidRPr="00C15BDB">
        <w:rPr>
          <w:rFonts w:ascii="Times New Roman" w:hAnsi="Times New Roman" w:cs="Times New Roman"/>
          <w:b/>
          <w:bCs/>
          <w:sz w:val="20"/>
          <w:szCs w:val="20"/>
        </w:rPr>
        <w:t xml:space="preserve">Y </w:t>
      </w:r>
      <w:r w:rsidRPr="00C15BDB">
        <w:rPr>
          <w:rFonts w:ascii="Times New Roman" w:hAnsi="Times New Roman" w:cs="Times New Roman"/>
          <w:sz w:val="20"/>
          <w:szCs w:val="20"/>
        </w:rPr>
        <w:t>yazınız.</w:t>
      </w:r>
    </w:p>
    <w:p w:rsidR="0092601F" w:rsidRPr="00C15BDB" w:rsidRDefault="0092601F" w:rsidP="00F52EEB">
      <w:pPr>
        <w:rPr>
          <w:rFonts w:ascii="Times New Roman" w:hAnsi="Times New Roman" w:cs="Times New Roman"/>
          <w:sz w:val="20"/>
          <w:szCs w:val="20"/>
        </w:rPr>
      </w:pPr>
      <w:r w:rsidRPr="00C15BDB">
        <w:rPr>
          <w:rFonts w:ascii="Times New Roman" w:hAnsi="Times New Roman" w:cs="Times New Roman"/>
          <w:sz w:val="20"/>
          <w:szCs w:val="20"/>
        </w:rPr>
        <w:t xml:space="preserve">(. . . ) 8,65 . 10 = 86,5 </w:t>
      </w:r>
    </w:p>
    <w:p w:rsidR="0092601F" w:rsidRPr="00C15BDB" w:rsidRDefault="0092601F" w:rsidP="00F52EEB">
      <w:pPr>
        <w:rPr>
          <w:rFonts w:ascii="Times New Roman" w:hAnsi="Times New Roman" w:cs="Times New Roman"/>
          <w:sz w:val="20"/>
          <w:szCs w:val="20"/>
        </w:rPr>
      </w:pPr>
      <w:r w:rsidRPr="00C15BDB">
        <w:rPr>
          <w:rFonts w:ascii="Times New Roman" w:hAnsi="Times New Roman" w:cs="Times New Roman"/>
          <w:sz w:val="20"/>
          <w:szCs w:val="20"/>
        </w:rPr>
        <w:t xml:space="preserve">( … )  </w:t>
      </w:r>
      <w:r w:rsidRPr="00C15BDB">
        <w:rPr>
          <w:rFonts w:ascii="Times New Roman" w:hAnsi="Times New Roman" w:cs="Times New Roman"/>
          <w:b/>
          <w:bCs/>
          <w:sz w:val="20"/>
          <w:szCs w:val="20"/>
        </w:rPr>
        <w:t>|-23| = |+23|</w:t>
      </w:r>
    </w:p>
    <w:p w:rsidR="0092601F" w:rsidRPr="00C15BDB" w:rsidRDefault="0092601F" w:rsidP="00F52EEB">
      <w:pPr>
        <w:rPr>
          <w:rFonts w:ascii="Times New Roman" w:hAnsi="Times New Roman" w:cs="Times New Roman"/>
          <w:sz w:val="20"/>
          <w:szCs w:val="20"/>
        </w:rPr>
      </w:pPr>
      <w:r w:rsidRPr="00C15BDB">
        <w:rPr>
          <w:rStyle w:val="sr34"/>
          <w:rFonts w:ascii="Times New Roman" w:hAnsi="Times New Roman" w:cs="Times New Roman"/>
          <w:sz w:val="20"/>
          <w:szCs w:val="20"/>
        </w:rPr>
        <w:t xml:space="preserve">(…)   Negatif tam sayılardan </w:t>
      </w:r>
      <w:r w:rsidRPr="00C15BDB">
        <w:rPr>
          <w:rStyle w:val="sr34"/>
          <w:rFonts w:ascii="Times New Roman" w:hAnsi="Times New Roman" w:cs="Times New Roman"/>
          <w:b/>
          <w:bCs/>
          <w:sz w:val="20"/>
          <w:szCs w:val="20"/>
        </w:rPr>
        <w:t>sıfıra</w:t>
      </w:r>
      <w:r w:rsidRPr="00C15BDB">
        <w:rPr>
          <w:rStyle w:val="sr34"/>
          <w:rFonts w:ascii="Times New Roman" w:hAnsi="Times New Roman" w:cs="Times New Roman"/>
          <w:sz w:val="20"/>
          <w:szCs w:val="20"/>
        </w:rPr>
        <w:t xml:space="preserve"> yakın olan daha büyüktür.</w:t>
      </w:r>
    </w:p>
    <w:p w:rsidR="0092601F" w:rsidRPr="00C15BDB" w:rsidRDefault="0092601F" w:rsidP="00F52EEB">
      <w:pPr>
        <w:rPr>
          <w:rFonts w:ascii="Times New Roman" w:hAnsi="Times New Roman" w:cs="Times New Roman"/>
          <w:sz w:val="20"/>
          <w:szCs w:val="20"/>
        </w:rPr>
      </w:pPr>
      <w:r w:rsidRPr="00C15BDB">
        <w:rPr>
          <w:rFonts w:ascii="Times New Roman" w:hAnsi="Times New Roman" w:cs="Times New Roman"/>
          <w:sz w:val="20"/>
          <w:szCs w:val="20"/>
        </w:rPr>
        <w:t xml:space="preserve">(. . . ) 0,5 . 1 000 = 500 </w:t>
      </w:r>
    </w:p>
    <w:p w:rsidR="0092601F" w:rsidRPr="00C15BDB" w:rsidRDefault="0092601F" w:rsidP="00F52EEB">
      <w:pPr>
        <w:rPr>
          <w:rFonts w:ascii="Times New Roman" w:hAnsi="Times New Roman" w:cs="Times New Roman"/>
          <w:sz w:val="20"/>
          <w:szCs w:val="20"/>
        </w:rPr>
      </w:pPr>
      <w:r w:rsidRPr="00C15BDB">
        <w:rPr>
          <w:rFonts w:ascii="Times New Roman" w:hAnsi="Times New Roman" w:cs="Times New Roman"/>
          <w:sz w:val="20"/>
          <w:szCs w:val="20"/>
        </w:rPr>
        <w:t xml:space="preserve">(. . . ) 19,4 ÷ 10 = 194 </w:t>
      </w:r>
    </w:p>
    <w:p w:rsidR="0092601F" w:rsidRPr="00C15BDB" w:rsidRDefault="0092601F" w:rsidP="00767D1E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933D1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t>2)</w:t>
      </w:r>
      <w:r w:rsidRPr="00C15BDB">
        <w:rPr>
          <w:rFonts w:ascii="Times New Roman" w:hAnsi="Times New Roman" w:cs="Times New Roman"/>
          <w:b/>
          <w:bCs/>
          <w:sz w:val="20"/>
          <w:szCs w:val="20"/>
        </w:rPr>
        <w:t xml:space="preserve">Aşağıdaki ifadelerin belirttiği tam sayıları yazınız? </w:t>
      </w:r>
    </w:p>
    <w:p w:rsidR="0092601F" w:rsidRPr="00C15BDB" w:rsidRDefault="0092601F" w:rsidP="00E2672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15BDB">
        <w:rPr>
          <w:rFonts w:ascii="Times New Roman" w:hAnsi="Times New Roman" w:cs="Times New Roman"/>
          <w:sz w:val="20"/>
          <w:szCs w:val="20"/>
        </w:rPr>
        <w:t>a. 755   TL gelir (......................................)</w:t>
      </w:r>
    </w:p>
    <w:p w:rsidR="0092601F" w:rsidRPr="00C15BDB" w:rsidRDefault="0092601F" w:rsidP="00E2672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15BDB">
        <w:rPr>
          <w:rFonts w:ascii="Times New Roman" w:hAnsi="Times New Roman" w:cs="Times New Roman"/>
          <w:sz w:val="20"/>
          <w:szCs w:val="20"/>
        </w:rPr>
        <w:t>b. Sıcaklık sıfırın altında    8 derece(...................)</w:t>
      </w:r>
    </w:p>
    <w:p w:rsidR="0092601F" w:rsidRPr="00C15BDB" w:rsidRDefault="0092601F" w:rsidP="00E2672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15BDB">
        <w:rPr>
          <w:rFonts w:ascii="Times New Roman" w:hAnsi="Times New Roman" w:cs="Times New Roman"/>
          <w:sz w:val="20"/>
          <w:szCs w:val="20"/>
        </w:rPr>
        <w:t>c. 14 adım ileri          (...........................)</w:t>
      </w:r>
    </w:p>
    <w:p w:rsidR="0092601F" w:rsidRPr="00C15BDB" w:rsidRDefault="0092601F" w:rsidP="00E2672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15BDB">
        <w:rPr>
          <w:rFonts w:ascii="Times New Roman" w:hAnsi="Times New Roman" w:cs="Times New Roman"/>
          <w:sz w:val="20"/>
          <w:szCs w:val="20"/>
        </w:rPr>
        <w:t>ç. 78 TL alacak         (................................)</w:t>
      </w:r>
    </w:p>
    <w:p w:rsidR="0092601F" w:rsidRPr="00B933D1" w:rsidRDefault="0092601F" w:rsidP="00E2672D">
      <w:pPr>
        <w:spacing w:after="0"/>
        <w:rPr>
          <w:rFonts w:ascii="Times New Roman" w:hAnsi="Times New Roman" w:cs="Times New Roman"/>
        </w:rPr>
      </w:pPr>
      <w:r w:rsidRPr="00C15BDB">
        <w:rPr>
          <w:rFonts w:ascii="Times New Roman" w:hAnsi="Times New Roman" w:cs="Times New Roman"/>
          <w:sz w:val="20"/>
          <w:szCs w:val="20"/>
        </w:rPr>
        <w:t>d. Deniz seviyesinin altında 12m (......................)</w:t>
      </w:r>
    </w:p>
    <w:p w:rsidR="0092601F" w:rsidRPr="00B933D1" w:rsidRDefault="0092601F" w:rsidP="00767D1E">
      <w:pPr>
        <w:tabs>
          <w:tab w:val="left" w:pos="2790"/>
        </w:tabs>
        <w:rPr>
          <w:rFonts w:ascii="Times New Roman" w:hAnsi="Times New Roman" w:cs="Times New Roman"/>
          <w:b/>
          <w:bCs/>
        </w:rPr>
      </w:pPr>
    </w:p>
    <w:p w:rsidR="0092601F" w:rsidRPr="00B933D1" w:rsidRDefault="0092601F" w:rsidP="00A05084">
      <w:pPr>
        <w:tabs>
          <w:tab w:val="left" w:pos="2790"/>
        </w:tabs>
        <w:rPr>
          <w:rFonts w:ascii="Times New Roman" w:hAnsi="Times New Roman" w:cs="Times New Roman"/>
        </w:rPr>
      </w:pPr>
      <w:r w:rsidRPr="00B933D1">
        <w:rPr>
          <w:rFonts w:ascii="Times New Roman" w:hAnsi="Times New Roman" w:cs="Times New Roman"/>
          <w:b/>
          <w:bCs/>
          <w:sz w:val="28"/>
          <w:szCs w:val="28"/>
        </w:rPr>
        <w:t>3)</w:t>
      </w:r>
      <w:r>
        <w:rPr>
          <w:rStyle w:val="A12"/>
        </w:rPr>
        <w:t xml:space="preserve">Özgen Bey, kilogramı </w:t>
      </w:r>
      <w:r w:rsidRPr="00C15BDB">
        <w:rPr>
          <w:rStyle w:val="A12"/>
          <w:b/>
          <w:bCs/>
        </w:rPr>
        <w:t>4,75</w:t>
      </w:r>
      <w:r>
        <w:rPr>
          <w:rStyle w:val="A12"/>
        </w:rPr>
        <w:t xml:space="preserve"> TL’den </w:t>
      </w:r>
      <w:r w:rsidRPr="00C15BDB">
        <w:rPr>
          <w:rStyle w:val="A12"/>
          <w:b/>
          <w:bCs/>
        </w:rPr>
        <w:t>3,2</w:t>
      </w:r>
      <w:r>
        <w:rPr>
          <w:rStyle w:val="A12"/>
        </w:rPr>
        <w:t xml:space="preserve"> kg kiraz aldı. Sa</w:t>
      </w:r>
      <w:r>
        <w:rPr>
          <w:rStyle w:val="A12"/>
        </w:rPr>
        <w:softHyphen/>
        <w:t xml:space="preserve">tıcıya </w:t>
      </w:r>
      <w:r w:rsidRPr="00C15BDB">
        <w:rPr>
          <w:rStyle w:val="A12"/>
          <w:b/>
          <w:bCs/>
        </w:rPr>
        <w:t>20</w:t>
      </w:r>
      <w:r>
        <w:rPr>
          <w:rStyle w:val="A12"/>
        </w:rPr>
        <w:t xml:space="preserve"> TL veren Özgen Bey’in kaç Türk lirası </w:t>
      </w:r>
      <w:r w:rsidRPr="00C15BDB">
        <w:rPr>
          <w:rStyle w:val="A12"/>
          <w:b/>
          <w:bCs/>
        </w:rPr>
        <w:t>para üstü</w:t>
      </w:r>
      <w:r>
        <w:rPr>
          <w:rStyle w:val="A12"/>
        </w:rPr>
        <w:t xml:space="preserve"> ala</w:t>
      </w:r>
      <w:r>
        <w:rPr>
          <w:rStyle w:val="A12"/>
        </w:rPr>
        <w:softHyphen/>
        <w:t>cağını bulunuz?</w:t>
      </w:r>
    </w:p>
    <w:p w:rsidR="0092601F" w:rsidRDefault="0092601F" w:rsidP="002F4DE7">
      <w:pPr>
        <w:tabs>
          <w:tab w:val="left" w:pos="2790"/>
        </w:tabs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</w:pPr>
    </w:p>
    <w:p w:rsidR="0092601F" w:rsidRDefault="0092601F" w:rsidP="002F4DE7">
      <w:pPr>
        <w:tabs>
          <w:tab w:val="left" w:pos="2790"/>
        </w:tabs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</w:pPr>
    </w:p>
    <w:p w:rsidR="0092601F" w:rsidRDefault="0092601F" w:rsidP="002F4DE7">
      <w:pPr>
        <w:tabs>
          <w:tab w:val="left" w:pos="2790"/>
        </w:tabs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</w:pPr>
    </w:p>
    <w:p w:rsidR="0092601F" w:rsidRPr="00B933D1" w:rsidRDefault="0092601F" w:rsidP="002F4DE7">
      <w:pPr>
        <w:tabs>
          <w:tab w:val="left" w:pos="2790"/>
        </w:tabs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</w:pPr>
      <w:r w:rsidRPr="00B933D1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t>4)</w:t>
      </w:r>
      <w:r>
        <w:rPr>
          <w:rStyle w:val="A12"/>
        </w:rPr>
        <w:t xml:space="preserve">Esin, </w:t>
      </w:r>
      <w:r w:rsidRPr="00C15BDB">
        <w:rPr>
          <w:rStyle w:val="A12"/>
          <w:b/>
          <w:bCs/>
        </w:rPr>
        <w:t>14,75 TL’ye</w:t>
      </w:r>
      <w:r>
        <w:rPr>
          <w:rStyle w:val="A12"/>
        </w:rPr>
        <w:t xml:space="preserve"> sulu boya</w:t>
      </w:r>
      <w:r w:rsidRPr="00C15BDB">
        <w:rPr>
          <w:rStyle w:val="A12"/>
          <w:b/>
          <w:bCs/>
        </w:rPr>
        <w:t>, 8,15</w:t>
      </w:r>
      <w:r>
        <w:rPr>
          <w:rStyle w:val="A12"/>
        </w:rPr>
        <w:t xml:space="preserve"> TL’ye kalem kutusu aldı. </w:t>
      </w:r>
      <w:r w:rsidRPr="00C15BDB">
        <w:rPr>
          <w:rStyle w:val="A12"/>
          <w:b/>
          <w:bCs/>
        </w:rPr>
        <w:t>Esin, aldıklarına kaç Türk lirası ödemiştir</w:t>
      </w:r>
      <w:r>
        <w:rPr>
          <w:rStyle w:val="A12"/>
        </w:rPr>
        <w:t>?</w:t>
      </w:r>
    </w:p>
    <w:p w:rsidR="0092601F" w:rsidRPr="00B933D1" w:rsidRDefault="0092601F" w:rsidP="002F4DE7">
      <w:pPr>
        <w:tabs>
          <w:tab w:val="left" w:pos="2790"/>
        </w:tabs>
        <w:rPr>
          <w:rFonts w:ascii="Times New Roman" w:hAnsi="Times New Roman" w:cs="Times New Roman"/>
        </w:rPr>
      </w:pPr>
    </w:p>
    <w:p w:rsidR="0092601F" w:rsidRDefault="0092601F" w:rsidP="00CA62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Default="0092601F" w:rsidP="00CA62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Default="0092601F" w:rsidP="00CA62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Pr="00B933D1" w:rsidRDefault="0092601F" w:rsidP="00CA6203">
      <w:pPr>
        <w:rPr>
          <w:rFonts w:ascii="Times New Roman" w:hAnsi="Times New Roman" w:cs="Times New Roman"/>
          <w:b/>
          <w:bCs/>
        </w:rPr>
      </w:pPr>
      <w:r w:rsidRPr="00B933D1"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Pr="00DB7A7E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7" o:spid="_x0000_i1025" type="#_x0000_t75" alt="sayı doğrusu -4 + 9" style="width:252pt;height:71.25pt;visibility:visible">
            <v:imagedata r:id="rId5" o:title="" croptop="11626f"/>
          </v:shape>
        </w:pict>
      </w:r>
    </w:p>
    <w:p w:rsidR="0092601F" w:rsidRDefault="0092601F" w:rsidP="00CA6203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B933D1">
        <w:rPr>
          <w:rFonts w:ascii="Times New Roman" w:hAnsi="Times New Roman" w:cs="Times New Roman"/>
          <w:color w:val="000000"/>
          <w:shd w:val="clear" w:color="auto" w:fill="FFFFFF"/>
        </w:rPr>
        <w:t>Yukarıdaki sayı doğrusunda verilen işlemi yapınız.</w:t>
      </w:r>
      <w:r w:rsidRPr="00B933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92601F" w:rsidRPr="00D948C0" w:rsidRDefault="0092601F" w:rsidP="00767D1E">
      <w:pPr>
        <w:tabs>
          <w:tab w:val="left" w:pos="2790"/>
        </w:tabs>
        <w:rPr>
          <w:rFonts w:ascii="Times New Roman" w:hAnsi="Times New Roman" w:cs="Times New Roman"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6)</w:t>
      </w:r>
      <w:r w:rsidRPr="00B933D1">
        <w:rPr>
          <w:rFonts w:ascii="Times New Roman" w:hAnsi="Times New Roman" w:cs="Times New Roman"/>
          <w:b/>
          <w:bCs/>
        </w:rPr>
        <w:t>-5, +2,  , +4 ,-7, │-5</w:t>
      </w:r>
      <w:r w:rsidRPr="00D948C0">
        <w:rPr>
          <w:rFonts w:ascii="Times New Roman" w:hAnsi="Times New Roman" w:cs="Times New Roman"/>
        </w:rPr>
        <w:t xml:space="preserve">│ sayılarını </w:t>
      </w:r>
      <w:r w:rsidRPr="00D948C0">
        <w:rPr>
          <w:rFonts w:ascii="Times New Roman" w:hAnsi="Times New Roman" w:cs="Times New Roman"/>
          <w:b/>
          <w:bCs/>
          <w:u w:val="single"/>
        </w:rPr>
        <w:t>küçükten büyüğe</w:t>
      </w:r>
      <w:r w:rsidRPr="00D948C0">
        <w:rPr>
          <w:rFonts w:ascii="Times New Roman" w:hAnsi="Times New Roman" w:cs="Times New Roman"/>
        </w:rPr>
        <w:t xml:space="preserve"> doğru sıralayanız.</w:t>
      </w:r>
    </w:p>
    <w:p w:rsidR="0092601F" w:rsidRPr="00B933D1" w:rsidRDefault="0092601F" w:rsidP="00767D1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</w:t>
      </w:r>
    </w:p>
    <w:p w:rsidR="0092601F" w:rsidRPr="00C15BDB" w:rsidRDefault="0092601F" w:rsidP="00C15BDB">
      <w:pPr>
        <w:spacing w:after="0" w:line="360" w:lineRule="auto"/>
        <w:ind w:left="142"/>
        <w:rPr>
          <w:rFonts w:ascii="Times New Roman" w:hAnsi="Times New Roman" w:cs="Times New Roman"/>
          <w:b/>
          <w:bCs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7)</w:t>
      </w:r>
      <w:r w:rsidRPr="00C15BDB">
        <w:rPr>
          <w:rFonts w:ascii="Times New Roman" w:hAnsi="Times New Roman" w:cs="Times New Roman"/>
        </w:rPr>
        <w:t xml:space="preserve">Aşağıdaki işlemlerde boşluklara hangi sayıların yazılacağını bulunuz. </w:t>
      </w:r>
    </w:p>
    <w:p w:rsidR="0092601F" w:rsidRPr="00C15BDB" w:rsidRDefault="0092601F" w:rsidP="00C15BDB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C15BDB">
        <w:rPr>
          <w:rFonts w:ascii="Times New Roman" w:hAnsi="Times New Roman" w:cs="Times New Roman"/>
          <w:b/>
          <w:bCs/>
        </w:rPr>
        <w:t xml:space="preserve">a)  </w:t>
      </w:r>
      <w:r w:rsidRPr="00C15BDB">
        <w:rPr>
          <w:rFonts w:ascii="Times New Roman" w:hAnsi="Times New Roman" w:cs="Times New Roman"/>
        </w:rPr>
        <w:t>(+9)  +…..  =  (-2) + (+9)</w:t>
      </w:r>
    </w:p>
    <w:p w:rsidR="0092601F" w:rsidRPr="00C15BDB" w:rsidRDefault="0092601F" w:rsidP="00C15BDB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C15BDB">
        <w:rPr>
          <w:rFonts w:ascii="Times New Roman" w:hAnsi="Times New Roman" w:cs="Times New Roman"/>
        </w:rPr>
        <w:t>b)  …  +  (-12)  =  0</w:t>
      </w:r>
    </w:p>
    <w:p w:rsidR="0092601F" w:rsidRPr="00C15BDB" w:rsidRDefault="0092601F" w:rsidP="00C15BDB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C15BDB">
        <w:rPr>
          <w:rFonts w:ascii="Times New Roman" w:hAnsi="Times New Roman" w:cs="Times New Roman"/>
          <w:b/>
          <w:bCs/>
        </w:rPr>
        <w:t>c)</w:t>
      </w:r>
      <w:r w:rsidRPr="00C15BDB">
        <w:rPr>
          <w:rFonts w:ascii="Times New Roman" w:hAnsi="Times New Roman" w:cs="Times New Roman"/>
        </w:rPr>
        <w:t xml:space="preserve">  8 + ..… = 8</w:t>
      </w:r>
    </w:p>
    <w:p w:rsidR="0092601F" w:rsidRPr="00C15BDB" w:rsidRDefault="0092601F" w:rsidP="00C15BDB">
      <w:pPr>
        <w:spacing w:after="0"/>
        <w:jc w:val="both"/>
        <w:rPr>
          <w:rStyle w:val="A14"/>
          <w:rFonts w:ascii="Times New Roman" w:hAnsi="Times New Roman" w:cs="Times New Roman"/>
          <w:sz w:val="22"/>
          <w:szCs w:val="22"/>
        </w:rPr>
      </w:pPr>
      <w:r w:rsidRPr="00C15BDB">
        <w:rPr>
          <w:rFonts w:ascii="Times New Roman" w:hAnsi="Times New Roman" w:cs="Times New Roman"/>
        </w:rPr>
        <w:t xml:space="preserve">  ç)   </w:t>
      </w:r>
      <w:r w:rsidRPr="00C15BDB">
        <w:rPr>
          <w:rStyle w:val="A14"/>
          <w:rFonts w:ascii="Times New Roman" w:hAnsi="Times New Roman" w:cs="Times New Roman"/>
          <w:sz w:val="22"/>
          <w:szCs w:val="22"/>
        </w:rPr>
        <w:t>[(–1) + …..] + (–9) = (–1) + [(+6) + (–9)]</w:t>
      </w:r>
    </w:p>
    <w:p w:rsidR="0092601F" w:rsidRPr="00C15BDB" w:rsidRDefault="0092601F" w:rsidP="00C15BDB">
      <w:pPr>
        <w:spacing w:after="0"/>
        <w:jc w:val="both"/>
        <w:rPr>
          <w:rFonts w:ascii="Times New Roman" w:hAnsi="Times New Roman" w:cs="Times New Roman"/>
        </w:rPr>
      </w:pPr>
      <w:r w:rsidRPr="00C15BDB">
        <w:rPr>
          <w:rStyle w:val="A14"/>
          <w:rFonts w:ascii="Times New Roman" w:hAnsi="Times New Roman" w:cs="Times New Roman"/>
          <w:sz w:val="22"/>
          <w:szCs w:val="22"/>
        </w:rPr>
        <w:t xml:space="preserve">  d)  ……..</w:t>
      </w:r>
      <w:r w:rsidRPr="00C15BDB">
        <w:rPr>
          <w:rFonts w:ascii="Times New Roman" w:eastAsia="Zapf Dingbats ITC" w:hAnsi="Times New Roman" w:cs="Times New Roman"/>
          <w:color w:val="000000"/>
        </w:rPr>
        <w:t xml:space="preserve"> + 0 = +36</w:t>
      </w:r>
    </w:p>
    <w:p w:rsidR="0092601F" w:rsidRDefault="0092601F" w:rsidP="00F52EE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Default="0092601F" w:rsidP="00F52EEB">
      <w:pPr>
        <w:spacing w:after="0"/>
        <w:rPr>
          <w:rFonts w:ascii="Times New Roman" w:hAnsi="Times New Roman" w:cs="Times New Roman"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8)</w:t>
      </w:r>
      <w:r>
        <w:rPr>
          <w:rStyle w:val="A12"/>
        </w:rPr>
        <w:t xml:space="preserve">Bir tenekede bulunan </w:t>
      </w:r>
      <w:r w:rsidRPr="00C15BDB">
        <w:rPr>
          <w:rStyle w:val="A12"/>
          <w:b/>
          <w:bCs/>
        </w:rPr>
        <w:t>40 litre</w:t>
      </w:r>
      <w:r>
        <w:rPr>
          <w:rStyle w:val="A12"/>
        </w:rPr>
        <w:t xml:space="preserve"> zeytinyağı her biri </w:t>
      </w:r>
      <w:r w:rsidRPr="00C15BDB">
        <w:rPr>
          <w:rStyle w:val="A12"/>
          <w:b/>
          <w:bCs/>
        </w:rPr>
        <w:t>0,8</w:t>
      </w:r>
      <w:r>
        <w:rPr>
          <w:rStyle w:val="A12"/>
        </w:rPr>
        <w:t xml:space="preserve"> litre yağ alan şişelere boşaltılıyor. Bu iş için kaç tane şişe kullanılmıştır?</w:t>
      </w:r>
    </w:p>
    <w:p w:rsidR="0092601F" w:rsidRDefault="0092601F" w:rsidP="00D948C0">
      <w:pPr>
        <w:pStyle w:val="ListParagraph"/>
        <w:spacing w:after="120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Default="0092601F" w:rsidP="00D948C0">
      <w:pPr>
        <w:pStyle w:val="ListParagraph"/>
        <w:spacing w:after="120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Default="0092601F" w:rsidP="00D948C0">
      <w:pPr>
        <w:pStyle w:val="ListParagraph"/>
        <w:spacing w:after="120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Default="0092601F" w:rsidP="00D948C0">
      <w:pPr>
        <w:pStyle w:val="ListParagraph"/>
        <w:spacing w:after="120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Pr="00D948C0" w:rsidRDefault="0092601F" w:rsidP="00D948C0">
      <w:pPr>
        <w:pStyle w:val="ListParagraph"/>
        <w:spacing w:after="120"/>
        <w:ind w:left="0"/>
        <w:rPr>
          <w:rStyle w:val="sorud40"/>
          <w:rFonts w:ascii="Times New Roman" w:hAnsi="Times New Roman" w:cs="Times New Roman"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9)</w:t>
      </w:r>
      <w:r w:rsidRPr="00B933D1">
        <w:rPr>
          <w:rStyle w:val="sorud40"/>
          <w:rFonts w:ascii="Times New Roman" w:eastAsia="SimSun" w:hAnsi="Times New Roman" w:cs="Times New Roman"/>
          <w:b/>
          <w:bCs/>
        </w:rPr>
        <w:t>Aşağıda verilen işlemleri yapınız?</w:t>
      </w:r>
    </w:p>
    <w:p w:rsidR="0092601F" w:rsidRPr="00C15BDB" w:rsidRDefault="0092601F" w:rsidP="00767D1E">
      <w:pPr>
        <w:rPr>
          <w:rStyle w:val="sorud40"/>
          <w:rFonts w:ascii="Times New Roman" w:eastAsia="SimSun" w:hAnsi="Times New Roman" w:cs="Times New Roman"/>
          <w:sz w:val="20"/>
          <w:szCs w:val="20"/>
        </w:rPr>
      </w:pPr>
      <w:r w:rsidRPr="00C15BDB">
        <w:rPr>
          <w:rStyle w:val="sorud40"/>
          <w:rFonts w:ascii="Times New Roman" w:eastAsia="SimSun" w:hAnsi="Times New Roman" w:cs="Times New Roman"/>
          <w:sz w:val="20"/>
          <w:szCs w:val="20"/>
        </w:rPr>
        <w:t>a)(-9)+(15)=</w:t>
      </w:r>
    </w:p>
    <w:p w:rsidR="0092601F" w:rsidRPr="00C15BDB" w:rsidRDefault="0092601F" w:rsidP="00767D1E">
      <w:pPr>
        <w:rPr>
          <w:rStyle w:val="sorud40"/>
          <w:rFonts w:ascii="Times New Roman" w:eastAsia="SimSun" w:hAnsi="Times New Roman" w:cs="Times New Roman"/>
          <w:sz w:val="20"/>
          <w:szCs w:val="20"/>
        </w:rPr>
      </w:pPr>
      <w:r w:rsidRPr="00C15BDB">
        <w:rPr>
          <w:rStyle w:val="sorud40"/>
          <w:rFonts w:ascii="Times New Roman" w:eastAsia="SimSun" w:hAnsi="Times New Roman" w:cs="Times New Roman"/>
          <w:sz w:val="20"/>
          <w:szCs w:val="20"/>
        </w:rPr>
        <w:t>b)(-8)-(-10)=</w:t>
      </w:r>
    </w:p>
    <w:p w:rsidR="0092601F" w:rsidRPr="00C15BDB" w:rsidRDefault="0092601F" w:rsidP="00767D1E">
      <w:pPr>
        <w:rPr>
          <w:rStyle w:val="sorud40"/>
          <w:rFonts w:ascii="Times New Roman" w:eastAsia="SimSun" w:hAnsi="Times New Roman" w:cs="Times New Roman"/>
          <w:sz w:val="20"/>
          <w:szCs w:val="20"/>
        </w:rPr>
      </w:pPr>
      <w:r w:rsidRPr="00C15BDB">
        <w:rPr>
          <w:rStyle w:val="sorud40"/>
          <w:rFonts w:ascii="Times New Roman" w:eastAsia="SimSun" w:hAnsi="Times New Roman" w:cs="Times New Roman"/>
          <w:sz w:val="20"/>
          <w:szCs w:val="20"/>
        </w:rPr>
        <w:t>c) (+14) +(+6)=</w:t>
      </w:r>
    </w:p>
    <w:p w:rsidR="0092601F" w:rsidRPr="00C15BDB" w:rsidRDefault="0092601F" w:rsidP="00767D1E">
      <w:pPr>
        <w:rPr>
          <w:rStyle w:val="sorud40"/>
          <w:rFonts w:ascii="Times New Roman" w:eastAsia="SimSun" w:hAnsi="Times New Roman" w:cs="Times New Roman"/>
          <w:sz w:val="20"/>
          <w:szCs w:val="20"/>
        </w:rPr>
      </w:pPr>
      <w:r w:rsidRPr="00C15BDB">
        <w:rPr>
          <w:rStyle w:val="sorud40"/>
          <w:rFonts w:ascii="Times New Roman" w:eastAsia="SimSun" w:hAnsi="Times New Roman" w:cs="Times New Roman"/>
          <w:sz w:val="20"/>
          <w:szCs w:val="20"/>
        </w:rPr>
        <w:t>d)(-1)+(-1)  =</w:t>
      </w:r>
    </w:p>
    <w:p w:rsidR="0092601F" w:rsidRPr="00C15BDB" w:rsidRDefault="0092601F" w:rsidP="00767D1E">
      <w:pPr>
        <w:rPr>
          <w:rStyle w:val="sorud40"/>
          <w:rFonts w:ascii="Times New Roman" w:eastAsia="SimSun" w:hAnsi="Times New Roman" w:cs="Times New Roman"/>
          <w:sz w:val="20"/>
          <w:szCs w:val="20"/>
        </w:rPr>
      </w:pPr>
      <w:r w:rsidRPr="00C15BDB">
        <w:rPr>
          <w:rStyle w:val="sorud40"/>
          <w:rFonts w:ascii="Times New Roman" w:eastAsia="SimSun" w:hAnsi="Times New Roman" w:cs="Times New Roman"/>
          <w:sz w:val="20"/>
          <w:szCs w:val="20"/>
        </w:rPr>
        <w:t>e)(+15)+(-15)=</w:t>
      </w:r>
    </w:p>
    <w:p w:rsidR="0092601F" w:rsidRPr="00C15BDB" w:rsidRDefault="0092601F" w:rsidP="00AE177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948C0">
        <w:rPr>
          <w:rStyle w:val="sorud40"/>
          <w:rFonts w:ascii="Times New Roman" w:eastAsia="SimSun" w:hAnsi="Times New Roman" w:cs="Times New Roman"/>
          <w:b/>
          <w:bCs/>
          <w:sz w:val="28"/>
          <w:szCs w:val="28"/>
        </w:rPr>
        <w:t>10)</w:t>
      </w:r>
      <w:r w:rsidRPr="00C15BDB">
        <w:rPr>
          <w:rFonts w:ascii="Times New Roman" w:hAnsi="Times New Roman" w:cs="Times New Roman"/>
          <w:sz w:val="20"/>
          <w:szCs w:val="20"/>
        </w:rPr>
        <w:t>Hangisi istatistikte kullanılan araştırma yöntemlerinden değildir?</w:t>
      </w:r>
    </w:p>
    <w:p w:rsidR="0092601F" w:rsidRPr="00C15BDB" w:rsidRDefault="0092601F" w:rsidP="00AE1778">
      <w:pPr>
        <w:rPr>
          <w:rFonts w:ascii="Times New Roman" w:hAnsi="Times New Roman" w:cs="Times New Roman"/>
          <w:sz w:val="20"/>
          <w:szCs w:val="20"/>
        </w:rPr>
      </w:pPr>
      <w:r w:rsidRPr="00C15BDB">
        <w:rPr>
          <w:rFonts w:ascii="Times New Roman" w:hAnsi="Times New Roman" w:cs="Times New Roman"/>
          <w:b/>
          <w:bCs/>
          <w:sz w:val="20"/>
          <w:szCs w:val="20"/>
        </w:rPr>
        <w:t>A) </w:t>
      </w:r>
      <w:r w:rsidRPr="00C15BDB">
        <w:rPr>
          <w:rFonts w:ascii="Times New Roman" w:hAnsi="Times New Roman" w:cs="Times New Roman"/>
          <w:sz w:val="20"/>
          <w:szCs w:val="20"/>
        </w:rPr>
        <w:t xml:space="preserve">Ödev yapma                 </w:t>
      </w:r>
      <w:r w:rsidRPr="00C15BDB">
        <w:rPr>
          <w:rFonts w:ascii="Times New Roman" w:hAnsi="Times New Roman" w:cs="Times New Roman"/>
          <w:b/>
          <w:bCs/>
          <w:sz w:val="20"/>
          <w:szCs w:val="20"/>
        </w:rPr>
        <w:t>B) </w:t>
      </w:r>
      <w:r w:rsidRPr="00C15BDB">
        <w:rPr>
          <w:rFonts w:ascii="Times New Roman" w:hAnsi="Times New Roman" w:cs="Times New Roman"/>
          <w:sz w:val="20"/>
          <w:szCs w:val="20"/>
        </w:rPr>
        <w:t>Anket yapma</w:t>
      </w:r>
      <w:r w:rsidRPr="00C15BDB">
        <w:rPr>
          <w:rFonts w:ascii="Times New Roman" w:hAnsi="Times New Roman" w:cs="Times New Roman"/>
          <w:sz w:val="20"/>
          <w:szCs w:val="20"/>
        </w:rPr>
        <w:br/>
      </w:r>
      <w:r w:rsidRPr="00C15BDB">
        <w:rPr>
          <w:rFonts w:ascii="Times New Roman" w:hAnsi="Times New Roman" w:cs="Times New Roman"/>
          <w:b/>
          <w:bCs/>
          <w:sz w:val="20"/>
          <w:szCs w:val="20"/>
        </w:rPr>
        <w:t>C) </w:t>
      </w:r>
      <w:r w:rsidRPr="00C15BDB">
        <w:rPr>
          <w:rFonts w:ascii="Times New Roman" w:hAnsi="Times New Roman" w:cs="Times New Roman"/>
          <w:sz w:val="20"/>
          <w:szCs w:val="20"/>
        </w:rPr>
        <w:t xml:space="preserve">Örnekleme yöntemi     </w:t>
      </w:r>
      <w:r w:rsidRPr="00C15BDB">
        <w:rPr>
          <w:rFonts w:ascii="Times New Roman" w:hAnsi="Times New Roman" w:cs="Times New Roman"/>
          <w:b/>
          <w:bCs/>
          <w:sz w:val="20"/>
          <w:szCs w:val="20"/>
        </w:rPr>
        <w:t>D) </w:t>
      </w:r>
      <w:r w:rsidRPr="00C15BDB">
        <w:rPr>
          <w:rFonts w:ascii="Times New Roman" w:hAnsi="Times New Roman" w:cs="Times New Roman"/>
          <w:sz w:val="20"/>
          <w:szCs w:val="20"/>
        </w:rPr>
        <w:t>Rastgele seçme</w:t>
      </w:r>
    </w:p>
    <w:p w:rsidR="0092601F" w:rsidRDefault="0092601F" w:rsidP="00AE17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Pr="00C15BDB" w:rsidRDefault="0092601F" w:rsidP="00AE1778">
      <w:pPr>
        <w:jc w:val="both"/>
        <w:rPr>
          <w:rFonts w:ascii="Times New Roman" w:hAnsi="Times New Roman" w:cs="Times New Roman"/>
          <w:sz w:val="20"/>
          <w:szCs w:val="20"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11)</w:t>
      </w:r>
      <w:r w:rsidRPr="00C15BDB">
        <w:rPr>
          <w:rFonts w:ascii="Times New Roman" w:hAnsi="Times New Roman" w:cs="Times New Roman"/>
          <w:sz w:val="20"/>
          <w:szCs w:val="20"/>
        </w:rPr>
        <w:t xml:space="preserve">Bir karınca sayı doğrusunda </w:t>
      </w:r>
      <w:r w:rsidRPr="00C15BDB">
        <w:rPr>
          <w:rFonts w:ascii="Times New Roman" w:hAnsi="Times New Roman" w:cs="Times New Roman"/>
          <w:b/>
          <w:bCs/>
          <w:sz w:val="20"/>
          <w:szCs w:val="20"/>
        </w:rPr>
        <w:t>(+5</w:t>
      </w:r>
      <w:r w:rsidRPr="00C15BDB">
        <w:rPr>
          <w:rFonts w:ascii="Times New Roman" w:hAnsi="Times New Roman" w:cs="Times New Roman"/>
          <w:sz w:val="20"/>
          <w:szCs w:val="20"/>
        </w:rPr>
        <w:t xml:space="preserve">) noktasında durmaktadır.Karınca kendisi ile başlangıç noktasına eşit uzaklıkta bulunan buğday tanesini görüyor buna göre </w:t>
      </w:r>
      <w:r w:rsidRPr="00C15BDB">
        <w:rPr>
          <w:rFonts w:ascii="Times New Roman" w:hAnsi="Times New Roman" w:cs="Times New Roman"/>
          <w:b/>
          <w:bCs/>
          <w:sz w:val="20"/>
          <w:szCs w:val="20"/>
        </w:rPr>
        <w:t>buğday tanesi</w:t>
      </w:r>
      <w:r w:rsidRPr="00C15BDB">
        <w:rPr>
          <w:rFonts w:ascii="Times New Roman" w:hAnsi="Times New Roman" w:cs="Times New Roman"/>
          <w:sz w:val="20"/>
          <w:szCs w:val="20"/>
        </w:rPr>
        <w:t xml:space="preserve"> sayı doğrusunda hangi noktada durmaktadır?</w:t>
      </w:r>
    </w:p>
    <w:p w:rsidR="0092601F" w:rsidRPr="00B933D1" w:rsidRDefault="0092601F" w:rsidP="00826156">
      <w:pPr>
        <w:rPr>
          <w:rFonts w:ascii="Times New Roman" w:hAnsi="Times New Roman" w:cs="Times New Roman"/>
        </w:rPr>
      </w:pPr>
      <w:r w:rsidRPr="00B933D1">
        <w:rPr>
          <w:rFonts w:ascii="Times New Roman" w:hAnsi="Times New Roman" w:cs="Times New Roman"/>
        </w:rPr>
        <w:t>A) (+6)</w:t>
      </w:r>
      <w:r w:rsidRPr="00B933D1">
        <w:rPr>
          <w:rFonts w:ascii="Times New Roman" w:hAnsi="Times New Roman" w:cs="Times New Roman"/>
        </w:rPr>
        <w:tab/>
        <w:t>B) (-5)</w:t>
      </w:r>
      <w:r w:rsidRPr="00B933D1">
        <w:rPr>
          <w:rFonts w:ascii="Times New Roman" w:hAnsi="Times New Roman" w:cs="Times New Roman"/>
        </w:rPr>
        <w:tab/>
        <w:t>C) 4</w:t>
      </w:r>
      <w:r w:rsidRPr="00B933D1">
        <w:rPr>
          <w:rFonts w:ascii="Times New Roman" w:hAnsi="Times New Roman" w:cs="Times New Roman"/>
        </w:rPr>
        <w:tab/>
        <w:t>D) (-3)</w:t>
      </w:r>
    </w:p>
    <w:p w:rsidR="0092601F" w:rsidRDefault="0092601F" w:rsidP="00826156">
      <w:pPr>
        <w:rPr>
          <w:rStyle w:val="sr34"/>
          <w:rFonts w:ascii="Times New Roman" w:hAnsi="Times New Roman" w:cs="Times New Roman"/>
          <w:b/>
          <w:bCs/>
        </w:rPr>
      </w:pPr>
    </w:p>
    <w:p w:rsidR="0092601F" w:rsidRDefault="0092601F" w:rsidP="00A05084">
      <w:pPr>
        <w:pStyle w:val="Pa62"/>
        <w:spacing w:before="40"/>
        <w:ind w:firstLine="280"/>
        <w:jc w:val="both"/>
        <w:rPr>
          <w:rStyle w:val="sr34"/>
          <w:rFonts w:ascii="Times New Roman" w:hAnsi="Times New Roman" w:cs="Times New Roman"/>
          <w:b/>
          <w:bCs/>
          <w:sz w:val="28"/>
          <w:szCs w:val="28"/>
        </w:rPr>
      </w:pPr>
    </w:p>
    <w:p w:rsidR="0092601F" w:rsidRDefault="0092601F" w:rsidP="00A05084">
      <w:pPr>
        <w:pStyle w:val="Pa62"/>
        <w:spacing w:before="40"/>
        <w:ind w:firstLine="280"/>
        <w:jc w:val="both"/>
        <w:rPr>
          <w:rStyle w:val="sr34"/>
          <w:rFonts w:ascii="Times New Roman" w:hAnsi="Times New Roman" w:cs="Times New Roman"/>
          <w:b/>
          <w:bCs/>
          <w:sz w:val="28"/>
          <w:szCs w:val="28"/>
        </w:rPr>
      </w:pPr>
    </w:p>
    <w:p w:rsidR="0092601F" w:rsidRDefault="0092601F" w:rsidP="00A05084">
      <w:pPr>
        <w:pStyle w:val="Pa62"/>
        <w:spacing w:before="40"/>
        <w:ind w:firstLine="280"/>
        <w:jc w:val="both"/>
        <w:rPr>
          <w:rStyle w:val="A12"/>
        </w:rPr>
      </w:pPr>
      <w:r w:rsidRPr="00D948C0">
        <w:rPr>
          <w:rStyle w:val="sr34"/>
          <w:rFonts w:ascii="Times New Roman" w:hAnsi="Times New Roman" w:cs="Times New Roman"/>
          <w:b/>
          <w:bCs/>
          <w:sz w:val="28"/>
          <w:szCs w:val="28"/>
        </w:rPr>
        <w:t>12)</w:t>
      </w:r>
      <w:r>
        <w:rPr>
          <w:rStyle w:val="A12"/>
          <w:rFonts w:ascii="HelveticaRegular Tur" w:hAnsi="HelveticaRegular Tur" w:cs="HelveticaRegular Tur"/>
        </w:rPr>
        <w:t xml:space="preserve">Aşağıdaki ondalık gösterimleri, </w:t>
      </w:r>
      <w:r w:rsidRPr="00F42EE7">
        <w:rPr>
          <w:rStyle w:val="A12"/>
          <w:b/>
          <w:bCs/>
        </w:rPr>
        <w:t>onda birler</w:t>
      </w:r>
      <w:r>
        <w:rPr>
          <w:rStyle w:val="A12"/>
        </w:rPr>
        <w:t xml:space="preserve"> ve </w:t>
      </w:r>
      <w:r w:rsidRPr="00F42EE7">
        <w:rPr>
          <w:rStyle w:val="A12"/>
          <w:b/>
          <w:bCs/>
        </w:rPr>
        <w:t xml:space="preserve">birler </w:t>
      </w:r>
      <w:r>
        <w:rPr>
          <w:rStyle w:val="A12"/>
          <w:rFonts w:ascii="HelveticaRegular Tur" w:hAnsi="HelveticaRegular Tur" w:cs="HelveticaRegular Tur"/>
        </w:rPr>
        <w:t xml:space="preserve">basamağına yuvarlayınız. </w:t>
      </w:r>
    </w:p>
    <w:p w:rsidR="0092601F" w:rsidRPr="00A05084" w:rsidRDefault="0092601F" w:rsidP="00A05084">
      <w:r>
        <w:tab/>
      </w:r>
      <w:r w:rsidRPr="00A05084">
        <w:rPr>
          <w:b/>
          <w:bCs/>
          <w:u w:val="single"/>
        </w:rPr>
        <w:t>Onda Birler Bsmğ.</w:t>
      </w:r>
      <w:r>
        <w:tab/>
      </w:r>
      <w:r w:rsidRPr="00A05084">
        <w:rPr>
          <w:b/>
          <w:bCs/>
          <w:u w:val="single"/>
        </w:rPr>
        <w:t>Birler Bsmğ.</w:t>
      </w:r>
    </w:p>
    <w:p w:rsidR="0092601F" w:rsidRDefault="0092601F" w:rsidP="00A05084">
      <w:pPr>
        <w:rPr>
          <w:rStyle w:val="A1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38.8pt;margin-top:7.75pt;width:20.25pt;height:0;z-index:251651072;visibility:visible" strokeweight="2pt">
            <v:stroke endarrow="open"/>
            <v:shadow on="t" color="black" opacity="24903f" origin=",.5" offset="0,.55556mm"/>
          </v:shape>
        </w:pict>
      </w:r>
      <w:r>
        <w:rPr>
          <w:rStyle w:val="A12"/>
          <w:b/>
          <w:bCs/>
        </w:rPr>
        <w:t xml:space="preserve">a. </w:t>
      </w:r>
      <w:r>
        <w:rPr>
          <w:rStyle w:val="A12"/>
        </w:rPr>
        <w:t>72,63</w:t>
      </w:r>
      <w:r>
        <w:rPr>
          <w:rStyle w:val="A12"/>
        </w:rPr>
        <w:tab/>
      </w:r>
      <w:r>
        <w:rPr>
          <w:rStyle w:val="A12"/>
        </w:rPr>
        <w:tab/>
        <w:t>………………….</w:t>
      </w:r>
      <w:r>
        <w:rPr>
          <w:rStyle w:val="A12"/>
        </w:rPr>
        <w:tab/>
        <w:t>….……………………….</w:t>
      </w:r>
    </w:p>
    <w:p w:rsidR="0092601F" w:rsidRDefault="0092601F" w:rsidP="00A05084">
      <w:pPr>
        <w:rPr>
          <w:rStyle w:val="A12"/>
        </w:rPr>
      </w:pPr>
      <w:r>
        <w:rPr>
          <w:noProof/>
          <w:lang w:eastAsia="tr-TR"/>
        </w:rPr>
        <w:pict>
          <v:shape id="Düz Ok Bağlayıcısı 2" o:spid="_x0000_s1027" type="#_x0000_t32" style="position:absolute;margin-left:39.55pt;margin-top:8.45pt;width:20.25pt;height:0;z-index:251652096;visibility:visible" strokeweight="2pt">
            <v:stroke endarrow="open"/>
            <v:shadow on="t" color="black" opacity="24903f" origin=",.5" offset="0,.55556mm"/>
          </v:shape>
        </w:pict>
      </w:r>
      <w:r>
        <w:rPr>
          <w:rStyle w:val="A12"/>
          <w:b/>
          <w:bCs/>
        </w:rPr>
        <w:t xml:space="preserve">b. </w:t>
      </w:r>
      <w:r>
        <w:rPr>
          <w:rStyle w:val="A12"/>
        </w:rPr>
        <w:t>49,54</w:t>
      </w:r>
      <w:r>
        <w:rPr>
          <w:rStyle w:val="A12"/>
        </w:rPr>
        <w:tab/>
        <w:t>…………………..</w:t>
      </w:r>
      <w:r>
        <w:rPr>
          <w:rStyle w:val="A12"/>
        </w:rPr>
        <w:tab/>
        <w:t>…………………………..</w:t>
      </w:r>
    </w:p>
    <w:p w:rsidR="0092601F" w:rsidRDefault="0092601F" w:rsidP="00A05084">
      <w:pPr>
        <w:rPr>
          <w:rStyle w:val="A12"/>
        </w:rPr>
      </w:pPr>
      <w:r>
        <w:rPr>
          <w:noProof/>
          <w:lang w:eastAsia="tr-TR"/>
        </w:rPr>
        <w:pict>
          <v:shape id="Düz Ok Bağlayıcısı 6" o:spid="_x0000_s1028" type="#_x0000_t32" style="position:absolute;margin-left:38.8pt;margin-top:6.9pt;width:20.25pt;height:0;z-index:251653120;visibility:visible" strokeweight="2pt">
            <v:stroke endarrow="open"/>
            <v:shadow on="t" color="black" opacity="24903f" origin=",.5" offset="0,.55556mm"/>
          </v:shape>
        </w:pict>
      </w:r>
      <w:r>
        <w:rPr>
          <w:rStyle w:val="A12"/>
          <w:b/>
          <w:bCs/>
        </w:rPr>
        <w:t xml:space="preserve">c. </w:t>
      </w:r>
      <w:r>
        <w:rPr>
          <w:rStyle w:val="A12"/>
        </w:rPr>
        <w:t>30,71</w:t>
      </w:r>
      <w:r>
        <w:rPr>
          <w:rStyle w:val="A12"/>
        </w:rPr>
        <w:tab/>
      </w:r>
      <w:r>
        <w:rPr>
          <w:rStyle w:val="A12"/>
        </w:rPr>
        <w:tab/>
        <w:t>……………………</w:t>
      </w:r>
      <w:r>
        <w:rPr>
          <w:rStyle w:val="A12"/>
        </w:rPr>
        <w:tab/>
        <w:t>……………………………</w:t>
      </w:r>
    </w:p>
    <w:p w:rsidR="0092601F" w:rsidRPr="00B933D1" w:rsidRDefault="0092601F" w:rsidP="00A05084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Düz Ok Bağlayıcısı 7" o:spid="_x0000_s1029" type="#_x0000_t32" style="position:absolute;margin-left:38.8pt;margin-top:8.4pt;width:20.25pt;height:0;z-index:251654144;visibility:visible" strokeweight="2pt">
            <v:stroke endarrow="open"/>
            <v:shadow on="t" color="black" opacity="24903f" origin=",.5" offset="0,.55556mm"/>
          </v:shape>
        </w:pict>
      </w:r>
      <w:r>
        <w:rPr>
          <w:rStyle w:val="A12"/>
          <w:b/>
          <w:bCs/>
        </w:rPr>
        <w:t xml:space="preserve">ç. </w:t>
      </w:r>
      <w:r>
        <w:rPr>
          <w:rStyle w:val="A12"/>
        </w:rPr>
        <w:t>85,03</w:t>
      </w:r>
      <w:r>
        <w:rPr>
          <w:rStyle w:val="A12"/>
        </w:rPr>
        <w:tab/>
      </w:r>
      <w:r>
        <w:rPr>
          <w:rStyle w:val="A12"/>
        </w:rPr>
        <w:tab/>
        <w:t>……………………</w:t>
      </w:r>
      <w:r>
        <w:rPr>
          <w:rStyle w:val="A12"/>
        </w:rPr>
        <w:tab/>
        <w:t>…………………………… .</w:t>
      </w:r>
    </w:p>
    <w:p w:rsidR="0092601F" w:rsidRPr="00F42EE7" w:rsidRDefault="0092601F" w:rsidP="0065050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Düz Ok Bağlayıcısı 8" o:spid="_x0000_s1030" type="#_x0000_t32" style="position:absolute;margin-left:41.05pt;margin-top:4.6pt;width:20.25pt;height:0;z-index:251655168;visibility:visible" strokeweight="2pt">
            <v:stroke endarrow="open"/>
            <v:shadow on="t" color="black" opacity="24903f" origin=",.5" offset="0,.55556mm"/>
          </v:shape>
        </w:pict>
      </w:r>
      <w:r w:rsidRPr="00F42EE7">
        <w:rPr>
          <w:rFonts w:ascii="Times New Roman" w:hAnsi="Times New Roman" w:cs="Times New Roman"/>
        </w:rPr>
        <w:t xml:space="preserve">d. 68,47    </w:t>
      </w:r>
      <w:r w:rsidRPr="00F42EE7">
        <w:rPr>
          <w:rFonts w:ascii="Times New Roman" w:hAnsi="Times New Roman" w:cs="Times New Roman"/>
        </w:rPr>
        <w:tab/>
        <w:t>………….</w:t>
      </w:r>
      <w:r w:rsidRPr="00F42EE7">
        <w:rPr>
          <w:rFonts w:ascii="Times New Roman" w:hAnsi="Times New Roman" w:cs="Times New Roman"/>
        </w:rPr>
        <w:tab/>
        <w:t>………………..</w:t>
      </w:r>
    </w:p>
    <w:p w:rsidR="0092601F" w:rsidRDefault="0092601F" w:rsidP="0065050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13)</w:t>
      </w:r>
      <w:r w:rsidRPr="00DB7A7E">
        <w:rPr>
          <w:rFonts w:ascii="Times New Roman" w:hAnsi="Times New Roman" w:cs="Times New Roman"/>
          <w:b/>
          <w:bCs/>
          <w:noProof/>
          <w:lang w:eastAsia="tr-TR"/>
        </w:rPr>
        <w:pict>
          <v:shape id="Resim 5" o:spid="_x0000_i1026" type="#_x0000_t75" style="width:247.5pt;height:102.75pt;visibility:visible">
            <v:imagedata r:id="rId6" o:title=""/>
          </v:shape>
        </w:pict>
      </w:r>
    </w:p>
    <w:p w:rsidR="0092601F" w:rsidRPr="00C73F9A" w:rsidRDefault="0092601F" w:rsidP="00650506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31" type="#_x0000_t202" style="position:absolute;margin-left:.2pt;margin-top:42.45pt;width:256.5pt;height:127.5pt;z-index:251656192;visibility:visible" strokeweight=".5pt">
            <v:textbox>
              <w:txbxContent>
                <w:p w:rsidR="0092601F" w:rsidRDefault="0092601F"/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sz w:val="28"/>
          <w:szCs w:val="28"/>
        </w:rPr>
        <w:t>14)</w:t>
      </w:r>
      <w:r w:rsidRPr="00C73F9A">
        <w:rPr>
          <w:rFonts w:ascii="Times New Roman" w:hAnsi="Times New Roman" w:cs="Times New Roman"/>
          <w:sz w:val="20"/>
          <w:szCs w:val="20"/>
        </w:rPr>
        <w:t>Aşağıdaki şekilde bir toplama işlemi, sayma pulları ile modellenmiştir.</w:t>
      </w:r>
    </w:p>
    <w:p w:rsidR="0092601F" w:rsidRPr="00B933D1" w:rsidRDefault="0092601F" w:rsidP="00650506">
      <w:pPr>
        <w:rPr>
          <w:rFonts w:ascii="Times New Roman" w:hAnsi="Times New Roman" w:cs="Times New Roman"/>
          <w:b/>
          <w:bCs/>
          <w:color w:val="000000"/>
        </w:rPr>
      </w:pPr>
      <w:r>
        <w:rPr>
          <w:noProof/>
          <w:lang w:eastAsia="tr-TR"/>
        </w:rPr>
        <w:pict>
          <v:shape id="Metin Kutusu 16" o:spid="_x0000_s1032" type="#_x0000_t202" style="position:absolute;margin-left:219.2pt;margin-top:8.2pt;width:29.25pt;height:105pt;z-index:251660288;visibility:visible" strokeweight=".5pt">
            <v:textbox>
              <w:txbxContent>
                <w:p w:rsidR="0092601F" w:rsidRDefault="0092601F"/>
                <w:p w:rsidR="0092601F" w:rsidRDefault="0092601F">
                  <w:r w:rsidRPr="008B368E">
                    <w:rPr>
                      <w:noProof/>
                      <w:lang w:eastAsia="tr-TR"/>
                    </w:rPr>
                    <w:pict>
                      <v:shape id="Resim 38" o:spid="_x0000_i1029" type="#_x0000_t75" style="width:14.25pt;height:18.75pt;visibility:visible">
                        <v:imagedata r:id="rId7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39" o:spid="_x0000_i1030" type="#_x0000_t75" style="width:14.25pt;height:18.7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3" type="#_x0000_t202" style="position:absolute;margin-left:18.95pt;margin-top:8.95pt;width:36pt;height:109.5pt;z-index:251657216;visibility:visible" strokeweight=".5pt">
            <v:textbox>
              <w:txbxContent>
                <w:p w:rsidR="0092601F" w:rsidRDefault="0092601F">
                  <w:r w:rsidRPr="008B368E">
                    <w:rPr>
                      <w:noProof/>
                      <w:lang w:eastAsia="tr-TR"/>
                    </w:rPr>
                    <w:pict>
                      <v:shape id="Resim 53" o:spid="_x0000_i1036" type="#_x0000_t75" style="width:15.75pt;height:21pt;visibility:visible">
                        <v:imagedata r:id="rId9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56" o:spid="_x0000_i1037" type="#_x0000_t75" style="width:15.75pt;height:21pt;visibility:visible">
                        <v:imagedata r:id="rId10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54" o:spid="_x0000_i1038" type="#_x0000_t75" style="width:15.75pt;height:21pt;visibility:visible">
                        <v:imagedata r:id="rId10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55" o:spid="_x0000_i1039" type="#_x0000_t75" style="width:15.75pt;height:21pt;visibility:visible">
                        <v:imagedata r:id="rId10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57" o:spid="_x0000_i1040" type="#_x0000_t75" style="width:15.75pt;height:21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5" o:spid="_x0000_s1034" type="#_x0000_t202" style="position:absolute;margin-left:129.95pt;margin-top:12.45pt;width:54.75pt;height:72.75pt;z-index:251664384;visibility:visible" strokeweight=".5pt">
            <v:textbox>
              <w:txbxContent>
                <w:p w:rsidR="0092601F" w:rsidRDefault="0092601F">
                  <w:r w:rsidRPr="008B368E">
                    <w:rPr>
                      <w:noProof/>
                      <w:lang w:eastAsia="tr-TR"/>
                    </w:rPr>
                    <w:pict>
                      <v:shape id="Resim 43" o:spid="_x0000_i1047" type="#_x0000_t75" style="width:15.75pt;height:21pt;visibility:visible">
                        <v:imagedata r:id="rId9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42" o:spid="_x0000_i1048" type="#_x0000_t75" style="width:15.75pt;height:21pt;visibility:visible">
                        <v:imagedata r:id="rId9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44" o:spid="_x0000_i1049" type="#_x0000_t75" style="width:15.75pt;height:21pt;visibility:visible">
                        <v:imagedata r:id="rId9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40" o:spid="_x0000_i1050" type="#_x0000_t75" style="width:15.75pt;height:21pt;visibility:visible">
                        <v:imagedata r:id="rId9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46" o:spid="_x0000_i1051" type="#_x0000_t75" style="width:15.75pt;height:21pt;visibility:visible">
                        <v:imagedata r:id="rId9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41" o:spid="_x0000_i1052" type="#_x0000_t75" style="width:15.75pt;height:21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5" type="#_x0000_t202" style="position:absolute;margin-left:125.45pt;margin-top:9.7pt;width:66.75pt;height:105pt;z-index:251659264;visibility:visible" strokeweight=".5pt">
            <v:textbox>
              <w:txbxContent>
                <w:p w:rsidR="0092601F" w:rsidRDefault="0092601F"/>
                <w:p w:rsidR="0092601F" w:rsidRDefault="0092601F"/>
                <w:p w:rsidR="0092601F" w:rsidRDefault="0092601F"/>
                <w:p w:rsidR="0092601F" w:rsidRDefault="0092601F">
                  <w:r w:rsidRPr="008B368E">
                    <w:rPr>
                      <w:noProof/>
                      <w:lang w:eastAsia="tr-TR"/>
                    </w:rPr>
                    <w:pict>
                      <v:shape id="Resim 47" o:spid="_x0000_i1055" type="#_x0000_t75" style="width:15.75pt;height:21pt;visibility:visible">
                        <v:imagedata r:id="rId11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48" o:spid="_x0000_i1056" type="#_x0000_t75" style="width:15.75pt;height:21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6" type="#_x0000_t202" style="position:absolute;margin-left:71.45pt;margin-top:8.95pt;width:27.75pt;height:108pt;z-index:251658240;visibility:visible" strokeweight=".5pt">
            <v:textbox>
              <w:txbxContent>
                <w:p w:rsidR="0092601F" w:rsidRDefault="0092601F">
                  <w:r w:rsidRPr="008B368E">
                    <w:rPr>
                      <w:noProof/>
                      <w:lang w:eastAsia="tr-TR"/>
                    </w:rPr>
                    <w:pict>
                      <v:shape id="Resim 60" o:spid="_x0000_i1060" type="#_x0000_t75" style="width:12.75pt;height:17.25pt;visibility:visible">
                        <v:imagedata r:id="rId13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61" o:spid="_x0000_i1061" type="#_x0000_t75" style="width:12.75pt;height:17.25pt;visibility:visible">
                        <v:imagedata r:id="rId14" o:title=""/>
                      </v:shape>
                    </w:pict>
                  </w:r>
                  <w:r w:rsidRPr="008B368E">
                    <w:rPr>
                      <w:noProof/>
                      <w:lang w:eastAsia="tr-TR"/>
                    </w:rPr>
                    <w:pict>
                      <v:shape id="Resim 62" o:spid="_x0000_i1062" type="#_x0000_t75" style="width:12.75pt;height:17.25pt;visibility:visible">
                        <v:imagedata r:id="rId14" o:title=""/>
                      </v:shape>
                    </w:pict>
                  </w:r>
                </w:p>
                <w:p w:rsidR="0092601F" w:rsidRDefault="0092601F"/>
              </w:txbxContent>
            </v:textbox>
          </v:shape>
        </w:pict>
      </w:r>
    </w:p>
    <w:p w:rsidR="0092601F" w:rsidRDefault="0092601F" w:rsidP="00650506">
      <w:pPr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Artı 58" o:spid="_x0000_s1037" style="position:absolute;margin-left:54.95pt;margin-top:22.35pt;width:13.3pt;height:1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8910,161925" path="m22389,61920r43024,l65413,21463r38084,l103497,61920r43024,l146521,100005r-43024,l103497,140462r-38084,l65413,100005r-43024,l22389,61920xe" fillcolor="#4f81bd" strokecolor="#243f60" strokeweight="2pt">
            <v:path arrowok="t" o:connecttype="custom" o:connectlocs="22389,61920;65413,61920;65413,21463;103497,21463;103497,61920;146521,61920;146521,100005;103497,100005;103497,140462;65413,140462;65413,100005;22389,100005;22389,61920" o:connectangles="0,0,0,0,0,0,0,0,0,0,0,0,0"/>
          </v:shape>
        </w:pict>
      </w:r>
      <w:r>
        <w:rPr>
          <w:noProof/>
          <w:lang w:eastAsia="tr-TR"/>
        </w:rPr>
        <w:pict>
          <v:shape id="Eşittir 64" o:spid="_x0000_s1038" style="position:absolute;margin-left:199.7pt;margin-top:23.15pt;width:15.75pt;height:18.75pt;z-index:251663360;visibility:visible;v-text-anchor:middle" coordsize="200025,238125" o:spt="100" adj="0,,0" path="m26513,49054r146999,l173512,105061r-146999,l26513,49054xm26513,133064r146999,l173512,189071r-146999,l26513,133064xe" fillcolor="#4f81bd" strokecolor="#243f60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6513,49054;173512,49054;173512,105061;26513,105061;26513,49054;26513,133064;173512,133064;173512,189071;26513,189071;26513,133064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</w:p>
    <w:p w:rsidR="0092601F" w:rsidRDefault="0092601F" w:rsidP="00650506">
      <w:pPr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3" o:spid="_x0000_s1039" type="#_x0000_t13" style="position:absolute;margin-left:107.45pt;margin-top:4.6pt;width:13.5pt;height:3.6pt;z-index:251662336;visibility:visible;v-text-anchor:middle" adj="18720" fillcolor="#4f81bd" strokecolor="#243f60" strokeweight="2pt"/>
        </w:pict>
      </w:r>
    </w:p>
    <w:p w:rsidR="0092601F" w:rsidRDefault="0092601F" w:rsidP="00650506">
      <w:pPr>
        <w:rPr>
          <w:rFonts w:ascii="Times New Roman" w:hAnsi="Times New Roman" w:cs="Times New Roman"/>
          <w:b/>
          <w:bCs/>
        </w:rPr>
      </w:pPr>
    </w:p>
    <w:p w:rsidR="0092601F" w:rsidRDefault="0092601F" w:rsidP="00650506">
      <w:pPr>
        <w:rPr>
          <w:rFonts w:ascii="Times New Roman" w:hAnsi="Times New Roman" w:cs="Times New Roman"/>
          <w:b/>
          <w:bCs/>
        </w:rPr>
      </w:pPr>
    </w:p>
    <w:p w:rsidR="0092601F" w:rsidRDefault="0092601F" w:rsidP="00650506">
      <w:pPr>
        <w:rPr>
          <w:rFonts w:ascii="Times New Roman" w:hAnsi="Times New Roman" w:cs="Times New Roman"/>
          <w:b/>
          <w:bCs/>
        </w:rPr>
      </w:pPr>
    </w:p>
    <w:p w:rsidR="0092601F" w:rsidRDefault="0092601F" w:rsidP="00650506">
      <w:pPr>
        <w:rPr>
          <w:rFonts w:ascii="Times New Roman" w:hAnsi="Times New Roman" w:cs="Times New Roman"/>
        </w:rPr>
      </w:pPr>
      <w:r w:rsidRPr="00A142D5">
        <w:rPr>
          <w:rFonts w:ascii="Times New Roman" w:hAnsi="Times New Roman" w:cs="Times New Roman"/>
        </w:rPr>
        <w:t>Buna göre modellenen toplama işlemi aşağıdakilerden hangisidir?</w:t>
      </w:r>
    </w:p>
    <w:p w:rsidR="0092601F" w:rsidRPr="00A142D5" w:rsidRDefault="0092601F" w:rsidP="00A142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A142D5">
        <w:rPr>
          <w:rFonts w:ascii="Times New Roman" w:hAnsi="Times New Roman" w:cs="Times New Roman"/>
          <w:b/>
          <w:bCs/>
        </w:rPr>
        <w:t>(-1) + (-3) = - 4</w:t>
      </w:r>
    </w:p>
    <w:p w:rsidR="0092601F" w:rsidRPr="00A142D5" w:rsidRDefault="0092601F" w:rsidP="00A142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A142D5">
        <w:rPr>
          <w:rFonts w:ascii="Times New Roman" w:hAnsi="Times New Roman" w:cs="Times New Roman"/>
          <w:b/>
          <w:bCs/>
        </w:rPr>
        <w:t>(+5) + (-1) = + 4</w:t>
      </w:r>
    </w:p>
    <w:p w:rsidR="0092601F" w:rsidRPr="00A142D5" w:rsidRDefault="0092601F" w:rsidP="00A142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A142D5">
        <w:rPr>
          <w:rFonts w:ascii="Times New Roman" w:hAnsi="Times New Roman" w:cs="Times New Roman"/>
          <w:b/>
          <w:bCs/>
        </w:rPr>
        <w:t>(-5) + (-3) =  - 8</w:t>
      </w:r>
    </w:p>
    <w:p w:rsidR="0092601F" w:rsidRPr="00A142D5" w:rsidRDefault="0092601F" w:rsidP="00A142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A142D5">
        <w:rPr>
          <w:rFonts w:ascii="Times New Roman" w:hAnsi="Times New Roman" w:cs="Times New Roman"/>
          <w:b/>
          <w:bCs/>
        </w:rPr>
        <w:t>(+5) + (-3) = +2</w:t>
      </w:r>
    </w:p>
    <w:p w:rsidR="0092601F" w:rsidRPr="00B933D1" w:rsidRDefault="0092601F" w:rsidP="00650506">
      <w:pPr>
        <w:rPr>
          <w:rFonts w:ascii="Times New Roman" w:hAnsi="Times New Roman" w:cs="Times New Roman"/>
          <w:b/>
          <w:bCs/>
        </w:rPr>
      </w:pPr>
      <w:r w:rsidRPr="00B933D1">
        <w:rPr>
          <w:rFonts w:ascii="Times New Roman" w:hAnsi="Times New Roman" w:cs="Times New Roman"/>
          <w:b/>
          <w:bCs/>
        </w:rPr>
        <w:t>15)</w:t>
      </w:r>
    </w:p>
    <w:p w:rsidR="0092601F" w:rsidRPr="00B933D1" w:rsidRDefault="0092601F" w:rsidP="00767D1E">
      <w:pPr>
        <w:rPr>
          <w:rFonts w:ascii="Times New Roman" w:hAnsi="Times New Roman" w:cs="Times New Roman"/>
        </w:rPr>
      </w:pPr>
      <w:r w:rsidRPr="00DB7A7E">
        <w:rPr>
          <w:rFonts w:ascii="Times New Roman" w:hAnsi="Times New Roman" w:cs="Times New Roman"/>
          <w:noProof/>
          <w:lang w:eastAsia="tr-TR"/>
        </w:rPr>
        <w:pict>
          <v:shape id="Resim 4" o:spid="_x0000_i1063" type="#_x0000_t75" style="width:247.5pt;height:21.75pt;visibility:visible">
            <v:imagedata r:id="rId15" o:title=""/>
          </v:shape>
        </w:pict>
      </w:r>
    </w:p>
    <w:p w:rsidR="0092601F" w:rsidRPr="00B933D1" w:rsidRDefault="0092601F" w:rsidP="00F822A0">
      <w:pPr>
        <w:spacing w:after="120"/>
        <w:ind w:left="284"/>
        <w:jc w:val="both"/>
        <w:rPr>
          <w:rFonts w:ascii="Times New Roman" w:hAnsi="Times New Roman" w:cs="Times New Roman"/>
        </w:rPr>
      </w:pPr>
      <w:r w:rsidRPr="00B933D1">
        <w:rPr>
          <w:rFonts w:ascii="Times New Roman" w:hAnsi="Times New Roman" w:cs="Times New Roman"/>
          <w:b/>
          <w:bCs/>
        </w:rPr>
        <w:t>Sayı doğrusuna  göre P, R ve S harfleri sırasıyla  aşağıdakilerden hangisinde doğru verilmiştir?</w:t>
      </w:r>
      <w:r w:rsidRPr="00B933D1">
        <w:rPr>
          <w:rFonts w:ascii="Times New Roman" w:hAnsi="Times New Roman" w:cs="Times New Roman"/>
        </w:rPr>
        <w:tab/>
      </w:r>
      <w:r w:rsidRPr="00B933D1">
        <w:rPr>
          <w:rFonts w:ascii="Times New Roman" w:hAnsi="Times New Roman" w:cs="Times New Roman"/>
        </w:rPr>
        <w:tab/>
      </w:r>
    </w:p>
    <w:p w:rsidR="0092601F" w:rsidRPr="00B933D1" w:rsidRDefault="0092601F" w:rsidP="00F822A0">
      <w:pPr>
        <w:spacing w:after="120"/>
        <w:ind w:left="284"/>
        <w:jc w:val="both"/>
        <w:rPr>
          <w:rFonts w:ascii="Times New Roman" w:hAnsi="Times New Roman" w:cs="Times New Roman"/>
        </w:rPr>
      </w:pPr>
      <w:r w:rsidRPr="00B933D1">
        <w:rPr>
          <w:rFonts w:ascii="Times New Roman" w:hAnsi="Times New Roman" w:cs="Times New Roman"/>
          <w:b/>
          <w:bCs/>
        </w:rPr>
        <w:t xml:space="preserve">A) </w:t>
      </w:r>
      <w:r w:rsidRPr="00B933D1">
        <w:rPr>
          <w:rFonts w:ascii="Times New Roman" w:hAnsi="Times New Roman" w:cs="Times New Roman"/>
        </w:rPr>
        <w:t>-3, -1, +4</w:t>
      </w:r>
      <w:r w:rsidRPr="00B933D1">
        <w:rPr>
          <w:rFonts w:ascii="Times New Roman" w:hAnsi="Times New Roman" w:cs="Times New Roman"/>
          <w:b/>
          <w:bCs/>
        </w:rPr>
        <w:tab/>
      </w:r>
      <w:r w:rsidRPr="00B933D1">
        <w:rPr>
          <w:rFonts w:ascii="Times New Roman" w:hAnsi="Times New Roman" w:cs="Times New Roman"/>
          <w:b/>
          <w:bCs/>
        </w:rPr>
        <w:tab/>
        <w:t xml:space="preserve">     B) </w:t>
      </w:r>
      <w:r w:rsidRPr="00B933D1">
        <w:rPr>
          <w:rFonts w:ascii="Times New Roman" w:hAnsi="Times New Roman" w:cs="Times New Roman"/>
        </w:rPr>
        <w:t xml:space="preserve">-5, -1, -4       </w:t>
      </w:r>
    </w:p>
    <w:p w:rsidR="0092601F" w:rsidRPr="00B933D1" w:rsidRDefault="0092601F" w:rsidP="00F822A0">
      <w:pPr>
        <w:spacing w:after="120"/>
        <w:jc w:val="both"/>
        <w:rPr>
          <w:rFonts w:ascii="Times New Roman" w:hAnsi="Times New Roman" w:cs="Times New Roman"/>
        </w:rPr>
      </w:pPr>
      <w:r w:rsidRPr="00B933D1">
        <w:rPr>
          <w:rFonts w:ascii="Times New Roman" w:hAnsi="Times New Roman" w:cs="Times New Roman"/>
          <w:b/>
          <w:bCs/>
        </w:rPr>
        <w:t xml:space="preserve">C) </w:t>
      </w:r>
      <w:r w:rsidRPr="00B933D1">
        <w:rPr>
          <w:rFonts w:ascii="Times New Roman" w:hAnsi="Times New Roman" w:cs="Times New Roman"/>
        </w:rPr>
        <w:t>-5, -1, +4</w:t>
      </w:r>
      <w:r w:rsidRPr="00B933D1">
        <w:rPr>
          <w:rFonts w:ascii="Times New Roman" w:hAnsi="Times New Roman" w:cs="Times New Roman"/>
          <w:b/>
          <w:bCs/>
        </w:rPr>
        <w:tab/>
        <w:t xml:space="preserve">    D) </w:t>
      </w:r>
      <w:r w:rsidRPr="00B933D1">
        <w:rPr>
          <w:rFonts w:ascii="Times New Roman" w:hAnsi="Times New Roman" w:cs="Times New Roman"/>
        </w:rPr>
        <w:t>-3, -0, -4</w:t>
      </w:r>
    </w:p>
    <w:p w:rsidR="0092601F" w:rsidRDefault="0092601F" w:rsidP="00F822A0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:rsidR="0092601F" w:rsidRDefault="0092601F" w:rsidP="00F822A0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:rsidR="0092601F" w:rsidRDefault="0092601F" w:rsidP="00F822A0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:rsidR="0092601F" w:rsidRPr="00A41660" w:rsidRDefault="0092601F" w:rsidP="00D948C0">
      <w:pPr>
        <w:spacing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16)</w:t>
      </w:r>
      <w:r w:rsidRPr="00A41660">
        <w:rPr>
          <w:rFonts w:ascii="Times New Roman" w:hAnsi="Times New Roman" w:cs="Times New Roman"/>
          <w:sz w:val="20"/>
          <w:szCs w:val="20"/>
        </w:rPr>
        <w:t xml:space="preserve">Renklerin insan duyguları üzerindeki etkisini araştıran bir araştırmacı aşağıdaki </w:t>
      </w:r>
      <w:r w:rsidRPr="00A41660">
        <w:rPr>
          <w:rFonts w:ascii="Times New Roman" w:hAnsi="Times New Roman" w:cs="Times New Roman"/>
          <w:b/>
          <w:bCs/>
          <w:sz w:val="20"/>
          <w:szCs w:val="20"/>
        </w:rPr>
        <w:t>hangi soruyu</w:t>
      </w:r>
      <w:r w:rsidRPr="00A41660">
        <w:rPr>
          <w:rFonts w:ascii="Times New Roman" w:hAnsi="Times New Roman" w:cs="Times New Roman"/>
          <w:sz w:val="20"/>
          <w:szCs w:val="20"/>
        </w:rPr>
        <w:t xml:space="preserve"> kullanırsa konu ile ilgili anket sorusu oluşturmuş olur?</w:t>
      </w:r>
      <w:r w:rsidRPr="00A41660">
        <w:rPr>
          <w:rFonts w:ascii="Times New Roman" w:hAnsi="Times New Roman" w:cs="Times New Roman"/>
          <w:b/>
          <w:bCs/>
          <w:sz w:val="20"/>
          <w:szCs w:val="20"/>
        </w:rPr>
        <w:br/>
        <w:t>A) </w:t>
      </w:r>
      <w:r w:rsidRPr="00A41660">
        <w:rPr>
          <w:rFonts w:ascii="Times New Roman" w:hAnsi="Times New Roman" w:cs="Times New Roman"/>
          <w:sz w:val="20"/>
          <w:szCs w:val="20"/>
        </w:rPr>
        <w:t>Ayakkabı numaranız kaçtır?</w:t>
      </w:r>
      <w:r w:rsidRPr="00A41660">
        <w:rPr>
          <w:rFonts w:ascii="Times New Roman" w:hAnsi="Times New Roman" w:cs="Times New Roman"/>
          <w:b/>
          <w:bCs/>
          <w:sz w:val="20"/>
          <w:szCs w:val="20"/>
        </w:rPr>
        <w:br/>
        <w:t>B) </w:t>
      </w:r>
      <w:r w:rsidRPr="00A41660">
        <w:rPr>
          <w:rFonts w:ascii="Times New Roman" w:hAnsi="Times New Roman" w:cs="Times New Roman"/>
          <w:sz w:val="20"/>
          <w:szCs w:val="20"/>
        </w:rPr>
        <w:t>Kan grubunuz nedir?</w:t>
      </w:r>
      <w:r w:rsidRPr="00A41660">
        <w:rPr>
          <w:rFonts w:ascii="Times New Roman" w:hAnsi="Times New Roman" w:cs="Times New Roman"/>
          <w:sz w:val="20"/>
          <w:szCs w:val="20"/>
        </w:rPr>
        <w:br/>
      </w:r>
      <w:r w:rsidRPr="00A41660">
        <w:rPr>
          <w:rFonts w:ascii="Times New Roman" w:hAnsi="Times New Roman" w:cs="Times New Roman"/>
          <w:b/>
          <w:bCs/>
          <w:sz w:val="20"/>
          <w:szCs w:val="20"/>
        </w:rPr>
        <w:t>C) </w:t>
      </w:r>
      <w:r w:rsidRPr="00A41660">
        <w:rPr>
          <w:rFonts w:ascii="Times New Roman" w:hAnsi="Times New Roman" w:cs="Times New Roman"/>
          <w:sz w:val="20"/>
          <w:szCs w:val="20"/>
        </w:rPr>
        <w:t>Yeşil renk size hangi duyguyu hissettirir?</w:t>
      </w:r>
      <w:r w:rsidRPr="00A41660">
        <w:rPr>
          <w:rFonts w:ascii="Times New Roman" w:hAnsi="Times New Roman" w:cs="Times New Roman"/>
          <w:sz w:val="20"/>
          <w:szCs w:val="20"/>
        </w:rPr>
        <w:br/>
      </w:r>
      <w:r w:rsidRPr="00A41660">
        <w:rPr>
          <w:rFonts w:ascii="Times New Roman" w:hAnsi="Times New Roman" w:cs="Times New Roman"/>
          <w:b/>
          <w:bCs/>
          <w:sz w:val="20"/>
          <w:szCs w:val="20"/>
        </w:rPr>
        <w:t>D) </w:t>
      </w:r>
      <w:r w:rsidRPr="00A41660">
        <w:rPr>
          <w:rFonts w:ascii="Times New Roman" w:hAnsi="Times New Roman" w:cs="Times New Roman"/>
          <w:sz w:val="20"/>
          <w:szCs w:val="20"/>
        </w:rPr>
        <w:t>Göz renginiz nedir?</w:t>
      </w:r>
    </w:p>
    <w:p w:rsidR="0092601F" w:rsidRPr="00D948C0" w:rsidRDefault="0092601F" w:rsidP="00215959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17)</w:t>
      </w:r>
      <w:r w:rsidRPr="00B933D1">
        <w:rPr>
          <w:rFonts w:ascii="Times New Roman" w:hAnsi="Times New Roman" w:cs="Times New Roman"/>
        </w:rPr>
        <w:t xml:space="preserve"> Elif ’ in matematik notları </w:t>
      </w:r>
      <w:r w:rsidRPr="00B933D1">
        <w:rPr>
          <w:rFonts w:ascii="Times New Roman" w:hAnsi="Times New Roman" w:cs="Times New Roman"/>
          <w:b/>
          <w:bCs/>
        </w:rPr>
        <w:t xml:space="preserve">65, 80, 67,60’ </w:t>
      </w:r>
      <w:r w:rsidRPr="00B933D1">
        <w:rPr>
          <w:rFonts w:ascii="Times New Roman" w:hAnsi="Times New Roman" w:cs="Times New Roman"/>
        </w:rPr>
        <w:t xml:space="preserve">tır. Buna göre Elif’in matematik dersinin </w:t>
      </w:r>
      <w:r w:rsidRPr="00D948C0">
        <w:rPr>
          <w:rFonts w:ascii="Times New Roman" w:hAnsi="Times New Roman" w:cs="Times New Roman"/>
          <w:b/>
          <w:bCs/>
          <w:u w:val="single"/>
        </w:rPr>
        <w:t>not ortalamasını ve açıklığını bulunuz</w:t>
      </w:r>
    </w:p>
    <w:p w:rsidR="0092601F" w:rsidRPr="00B933D1" w:rsidRDefault="0092601F" w:rsidP="00F822A0">
      <w:pPr>
        <w:spacing w:after="120"/>
        <w:jc w:val="both"/>
        <w:rPr>
          <w:rFonts w:ascii="Times New Roman" w:hAnsi="Times New Roman" w:cs="Times New Roman"/>
        </w:rPr>
      </w:pPr>
    </w:p>
    <w:p w:rsidR="0092601F" w:rsidRPr="00B933D1" w:rsidRDefault="0092601F" w:rsidP="00F822A0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:rsidR="0092601F" w:rsidRPr="00D948C0" w:rsidRDefault="0092601F" w:rsidP="00F822A0">
      <w:pPr>
        <w:spacing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18)</w:t>
      </w:r>
    </w:p>
    <w:p w:rsidR="0092601F" w:rsidRPr="00B933D1" w:rsidRDefault="0092601F" w:rsidP="00650506">
      <w:pPr>
        <w:jc w:val="both"/>
        <w:rPr>
          <w:rFonts w:ascii="Times New Roman" w:hAnsi="Times New Roman" w:cs="Times New Roman"/>
        </w:rPr>
      </w:pPr>
      <w:r w:rsidRPr="00DB7A7E">
        <w:rPr>
          <w:rFonts w:ascii="Times New Roman" w:hAnsi="Times New Roman" w:cs="Times New Roman"/>
          <w:b/>
          <w:bCs/>
          <w:noProof/>
          <w:lang w:eastAsia="tr-TR"/>
        </w:rPr>
        <w:pict>
          <v:shape id="Resim 52" o:spid="_x0000_i1064" type="#_x0000_t75" style="width:244.5pt;height:114pt;visibility:visible">
            <v:imagedata r:id="rId16" o:title="" cropbottom="-115f"/>
            <o:lock v:ext="edit" aspectratio="f"/>
          </v:shape>
        </w:pict>
      </w:r>
    </w:p>
    <w:p w:rsidR="0092601F" w:rsidRDefault="0092601F" w:rsidP="00C15BDB">
      <w:pPr>
        <w:pStyle w:val="Pa261"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601F" w:rsidRDefault="0092601F" w:rsidP="00C15BDB">
      <w:pPr>
        <w:pStyle w:val="Pa261"/>
        <w:spacing w:before="120"/>
        <w:jc w:val="both"/>
        <w:rPr>
          <w:rStyle w:val="A12"/>
        </w:rPr>
      </w:pPr>
      <w:r w:rsidRPr="00D948C0">
        <w:rPr>
          <w:rFonts w:ascii="Times New Roman" w:hAnsi="Times New Roman" w:cs="Times New Roman"/>
          <w:b/>
          <w:bCs/>
          <w:sz w:val="28"/>
          <w:szCs w:val="28"/>
        </w:rPr>
        <w:t>19)</w:t>
      </w:r>
      <w:r>
        <w:rPr>
          <w:rStyle w:val="A12"/>
          <w:rFonts w:ascii="HelveticaRegular Tur" w:hAnsi="HelveticaRegular Tur" w:cs="HelveticaRegular Tur"/>
        </w:rPr>
        <w:t>Çözümlenmiş</w:t>
      </w:r>
      <w:r>
        <w:rPr>
          <w:rStyle w:val="A12"/>
        </w:rPr>
        <w:t xml:space="preserve"> biçimi;</w:t>
      </w:r>
    </w:p>
    <w:p w:rsidR="0092601F" w:rsidRDefault="0092601F" w:rsidP="00F52EEB">
      <w:pPr>
        <w:pStyle w:val="Pa261"/>
        <w:spacing w:before="120"/>
        <w:ind w:firstLine="280"/>
        <w:jc w:val="both"/>
        <w:rPr>
          <w:color w:val="000000"/>
          <w:sz w:val="20"/>
          <w:szCs w:val="20"/>
        </w:rPr>
      </w:pPr>
      <w:r w:rsidRPr="00F52EEB">
        <w:rPr>
          <w:rStyle w:val="A12"/>
          <w:b/>
          <w:bCs/>
        </w:rPr>
        <w:t>3 . 100 + 2 . 10 + 7 . 0,1 + 9 . 0,01</w:t>
      </w:r>
      <w:r>
        <w:rPr>
          <w:rStyle w:val="A12"/>
          <w:rFonts w:ascii="HelveticaRegular Tur" w:hAnsi="HelveticaRegular Tur" w:cs="HelveticaRegular Tur"/>
        </w:rPr>
        <w:t xml:space="preserve"> olan ondalık gösterim aşağıdakilerden hangisidir? </w:t>
      </w:r>
    </w:p>
    <w:p w:rsidR="0092601F" w:rsidRDefault="0092601F" w:rsidP="00F52EEB">
      <w:pPr>
        <w:spacing w:after="0"/>
        <w:jc w:val="both"/>
        <w:rPr>
          <w:rStyle w:val="A12"/>
          <w:b/>
          <w:bCs/>
        </w:rPr>
      </w:pPr>
    </w:p>
    <w:p w:rsidR="0092601F" w:rsidRPr="00D948C0" w:rsidRDefault="0092601F" w:rsidP="00C15BDB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Style w:val="A12"/>
          <w:b/>
          <w:bCs/>
        </w:rPr>
        <w:t>A)</w:t>
      </w:r>
      <w:r>
        <w:rPr>
          <w:rStyle w:val="A12"/>
        </w:rPr>
        <w:t>32,97</w:t>
      </w:r>
      <w:r>
        <w:rPr>
          <w:rStyle w:val="A12"/>
        </w:rPr>
        <w:tab/>
      </w:r>
      <w:r>
        <w:rPr>
          <w:rStyle w:val="A12"/>
        </w:rPr>
        <w:tab/>
      </w:r>
      <w:r>
        <w:rPr>
          <w:rStyle w:val="A12"/>
          <w:b/>
          <w:bCs/>
        </w:rPr>
        <w:t>B)</w:t>
      </w:r>
      <w:r>
        <w:rPr>
          <w:rStyle w:val="A12"/>
        </w:rPr>
        <w:t xml:space="preserve">320,79 </w:t>
      </w:r>
      <w:r>
        <w:rPr>
          <w:rStyle w:val="A12"/>
        </w:rPr>
        <w:tab/>
      </w:r>
      <w:r>
        <w:rPr>
          <w:rStyle w:val="A12"/>
          <w:b/>
          <w:bCs/>
        </w:rPr>
        <w:t>C)</w:t>
      </w:r>
      <w:r>
        <w:rPr>
          <w:rStyle w:val="A12"/>
        </w:rPr>
        <w:t xml:space="preserve">203,79 </w:t>
      </w:r>
      <w:r>
        <w:rPr>
          <w:rStyle w:val="A12"/>
        </w:rPr>
        <w:tab/>
      </w:r>
      <w:r>
        <w:rPr>
          <w:rStyle w:val="A12"/>
          <w:b/>
          <w:bCs/>
        </w:rPr>
        <w:t>D)</w:t>
      </w:r>
      <w:r>
        <w:rPr>
          <w:rStyle w:val="A12"/>
        </w:rPr>
        <w:t>3,279</w:t>
      </w:r>
    </w:p>
    <w:p w:rsidR="0092601F" w:rsidRPr="00D948C0" w:rsidRDefault="0092601F" w:rsidP="00F822A0">
      <w:pPr>
        <w:spacing w:after="0"/>
        <w:ind w:left="-540" w:right="-319"/>
        <w:rPr>
          <w:rFonts w:ascii="Times New Roman" w:hAnsi="Times New Roman" w:cs="Times New Roman"/>
        </w:rPr>
      </w:pPr>
    </w:p>
    <w:p w:rsidR="0092601F" w:rsidRPr="00C15BDB" w:rsidRDefault="0092601F" w:rsidP="00F822A0">
      <w:pPr>
        <w:autoSpaceDE w:val="0"/>
        <w:autoSpaceDN w:val="0"/>
        <w:adjustRightInd w:val="0"/>
        <w:ind w:left="142"/>
        <w:rPr>
          <w:rFonts w:ascii="Times New Roman" w:hAnsi="Times New Roman" w:cs="Times New Roman"/>
        </w:rPr>
      </w:pPr>
    </w:p>
    <w:p w:rsidR="0092601F" w:rsidRPr="00B933D1" w:rsidRDefault="0092601F" w:rsidP="00F822A0">
      <w:pPr>
        <w:autoSpaceDE w:val="0"/>
        <w:autoSpaceDN w:val="0"/>
        <w:adjustRightInd w:val="0"/>
        <w:ind w:left="142"/>
        <w:rPr>
          <w:rFonts w:ascii="Times New Roman" w:hAnsi="Times New Roman" w:cs="Times New Roman"/>
        </w:rPr>
      </w:pPr>
      <w:r w:rsidRPr="00B933D1">
        <w:rPr>
          <w:rFonts w:ascii="Times New Roman" w:hAnsi="Times New Roman" w:cs="Times New Roman"/>
          <w:b/>
          <w:bCs/>
        </w:rPr>
        <w:t xml:space="preserve">20) Tablo : </w:t>
      </w:r>
      <w:r w:rsidRPr="00B933D1">
        <w:rPr>
          <w:rFonts w:ascii="Times New Roman" w:hAnsi="Times New Roman" w:cs="Times New Roman"/>
        </w:rPr>
        <w:t>En Sevilen Müzik Türleri</w:t>
      </w:r>
      <w:r w:rsidRPr="00DB7A7E">
        <w:rPr>
          <w:rFonts w:ascii="Times New Roman" w:hAnsi="Times New Roman" w:cs="Times New Roman"/>
          <w:b/>
          <w:bCs/>
          <w:noProof/>
          <w:lang w:eastAsia="tr-TR"/>
        </w:rPr>
        <w:pict>
          <v:shape id="Resim 45" o:spid="_x0000_i1065" type="#_x0000_t75" alt="sıklık tablosu müzikler" style="width:236.25pt;height:81.75pt;visibility:visible">
            <v:imagedata r:id="rId17" o:title=""/>
          </v:shape>
        </w:pict>
      </w:r>
    </w:p>
    <w:p w:rsidR="0092601F" w:rsidRPr="00A41660" w:rsidRDefault="0092601F" w:rsidP="00A4166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A41660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Pr="00A41660">
        <w:rPr>
          <w:rFonts w:ascii="Times New Roman" w:hAnsi="Times New Roman" w:cs="Times New Roman"/>
          <w:sz w:val="20"/>
          <w:szCs w:val="20"/>
        </w:rPr>
        <w:t>Erkek öğrencilerin en çok sevdiği müzik türü hangisidir?</w:t>
      </w:r>
    </w:p>
    <w:p w:rsidR="0092601F" w:rsidRPr="00A41660" w:rsidRDefault="0092601F" w:rsidP="00A4166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A41660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……………………………………………………..</w:t>
      </w:r>
    </w:p>
    <w:p w:rsidR="0092601F" w:rsidRPr="00A41660" w:rsidRDefault="0092601F" w:rsidP="00A4166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A41660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Pr="00A41660">
        <w:rPr>
          <w:rFonts w:ascii="Times New Roman" w:hAnsi="Times New Roman" w:cs="Times New Roman"/>
          <w:sz w:val="20"/>
          <w:szCs w:val="20"/>
        </w:rPr>
        <w:t>Ankete katılan kız öğrencilerin toplam sayısı kaçtır?</w:t>
      </w:r>
    </w:p>
    <w:p w:rsidR="0092601F" w:rsidRPr="00A41660" w:rsidRDefault="0092601F" w:rsidP="00A41660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 w:rsidRPr="00A41660">
        <w:rPr>
          <w:rFonts w:ascii="Times New Roman" w:hAnsi="Times New Roman" w:cs="Times New Roman"/>
          <w:sz w:val="20"/>
          <w:szCs w:val="20"/>
        </w:rPr>
        <w:t>……………………………………………………..</w:t>
      </w:r>
    </w:p>
    <w:p w:rsidR="0092601F" w:rsidRPr="00A41660" w:rsidRDefault="0092601F" w:rsidP="00A4166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41660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A41660">
        <w:rPr>
          <w:rFonts w:ascii="Times New Roman" w:hAnsi="Times New Roman" w:cs="Times New Roman"/>
          <w:sz w:val="20"/>
          <w:szCs w:val="20"/>
        </w:rPr>
        <w:t xml:space="preserve"> Ankete katılan toplam öğrenci sayısı kaçtır?</w:t>
      </w:r>
    </w:p>
    <w:p w:rsidR="0092601F" w:rsidRPr="00A41660" w:rsidRDefault="0092601F" w:rsidP="00A41660">
      <w:pPr>
        <w:spacing w:after="0" w:line="360" w:lineRule="auto"/>
        <w:ind w:left="142"/>
        <w:rPr>
          <w:rFonts w:ascii="Times New Roman" w:hAnsi="Times New Roman" w:cs="Times New Roman"/>
          <w:b/>
          <w:bCs/>
          <w:sz w:val="20"/>
          <w:szCs w:val="20"/>
        </w:rPr>
      </w:pPr>
      <w:r w:rsidRPr="00A41660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</w:t>
      </w:r>
    </w:p>
    <w:p w:rsidR="0092601F" w:rsidRPr="00A41660" w:rsidRDefault="0092601F" w:rsidP="00A4166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Pr="00A41660">
        <w:rPr>
          <w:rFonts w:ascii="Times New Roman" w:hAnsi="Times New Roman" w:cs="Times New Roman"/>
          <w:sz w:val="20"/>
          <w:szCs w:val="20"/>
        </w:rPr>
        <w:t>Ankete katılan kızların sayısı erkeklerden kaç fazladır?</w:t>
      </w:r>
    </w:p>
    <w:p w:rsidR="0092601F" w:rsidRPr="00A41660" w:rsidRDefault="0092601F" w:rsidP="00A4166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……………………………………………………………..</w:t>
      </w:r>
    </w:p>
    <w:p w:rsidR="0092601F" w:rsidRDefault="0092601F" w:rsidP="00A41660">
      <w:pPr>
        <w:ind w:firstLine="708"/>
        <w:jc w:val="both"/>
        <w:rPr>
          <w:rFonts w:ascii="Times New Roman" w:hAnsi="Times New Roman" w:cs="Times New Roman"/>
        </w:rPr>
      </w:pPr>
      <w:r w:rsidRPr="00B933D1">
        <w:rPr>
          <w:rFonts w:ascii="Times New Roman" w:hAnsi="Times New Roman" w:cs="Times New Roman"/>
          <w:b/>
          <w:bCs/>
        </w:rPr>
        <w:t>Not:</w:t>
      </w:r>
      <w:r w:rsidRPr="00B933D1">
        <w:rPr>
          <w:rFonts w:ascii="Times New Roman" w:hAnsi="Times New Roman" w:cs="Times New Roman"/>
        </w:rPr>
        <w:t xml:space="preserve"> Her soru</w:t>
      </w:r>
      <w:r w:rsidRPr="00B933D1">
        <w:rPr>
          <w:rFonts w:ascii="Times New Roman" w:hAnsi="Times New Roman" w:cs="Times New Roman"/>
          <w:b/>
          <w:bCs/>
        </w:rPr>
        <w:t xml:space="preserve"> 5</w:t>
      </w:r>
      <w:r w:rsidRPr="00B933D1">
        <w:rPr>
          <w:rFonts w:ascii="Times New Roman" w:hAnsi="Times New Roman" w:cs="Times New Roman"/>
        </w:rPr>
        <w:t xml:space="preserve"> puandır</w:t>
      </w:r>
      <w:r>
        <w:rPr>
          <w:rFonts w:ascii="Times New Roman" w:hAnsi="Times New Roman" w:cs="Times New Roman"/>
        </w:rPr>
        <w:t>.</w:t>
      </w:r>
    </w:p>
    <w:p w:rsidR="0092601F" w:rsidRPr="009839FD" w:rsidRDefault="0092601F" w:rsidP="009839FD">
      <w:pPr>
        <w:spacing w:after="0"/>
        <w:ind w:left="708" w:firstLine="708"/>
        <w:jc w:val="both"/>
        <w:rPr>
          <w:rFonts w:ascii="Algerian" w:hAnsi="Algerian" w:cs="Algerian"/>
        </w:rPr>
      </w:pPr>
      <w:r w:rsidRPr="009839FD">
        <w:rPr>
          <w:rFonts w:ascii="Algerian" w:hAnsi="Algerian" w:cs="Algerian"/>
        </w:rPr>
        <w:t>RAMAZAN CENG</w:t>
      </w:r>
      <w:r w:rsidRPr="009839FD">
        <w:rPr>
          <w:rFonts w:ascii="Times New Roman" w:hAnsi="Times New Roman" w:cs="Times New Roman"/>
        </w:rPr>
        <w:t>İ</w:t>
      </w:r>
      <w:r w:rsidRPr="009839FD">
        <w:rPr>
          <w:rFonts w:ascii="Algerian" w:hAnsi="Algerian" w:cs="Algerian"/>
        </w:rPr>
        <w:t>Z</w:t>
      </w:r>
    </w:p>
    <w:p w:rsidR="0092601F" w:rsidRPr="00B933D1" w:rsidRDefault="0092601F" w:rsidP="009839FD">
      <w:pPr>
        <w:spacing w:after="0"/>
        <w:jc w:val="both"/>
        <w:rPr>
          <w:rFonts w:ascii="Times New Roman" w:hAnsi="Times New Roman" w:cs="Times New Roman"/>
        </w:rPr>
      </w:pPr>
      <w:r w:rsidRPr="009839FD">
        <w:rPr>
          <w:rFonts w:ascii="Algerian" w:hAnsi="Algerian" w:cs="Algerian"/>
        </w:rPr>
        <w:tab/>
      </w:r>
      <w:bookmarkStart w:id="0" w:name="_GoBack"/>
      <w:bookmarkEnd w:id="0"/>
      <w:r w:rsidRPr="009839FD">
        <w:rPr>
          <w:rFonts w:ascii="Algerian" w:hAnsi="Algerian" w:cs="Algerian"/>
        </w:rPr>
        <w:t>Ba</w:t>
      </w:r>
      <w:r w:rsidRPr="009839FD">
        <w:rPr>
          <w:rFonts w:ascii="Times New Roman" w:hAnsi="Times New Roman" w:cs="Times New Roman"/>
        </w:rPr>
        <w:t>ş</w:t>
      </w:r>
      <w:r w:rsidRPr="009839FD">
        <w:rPr>
          <w:rFonts w:ascii="Algerian" w:hAnsi="Algerian" w:cs="Algerian"/>
        </w:rPr>
        <w:t>ar</w:t>
      </w:r>
      <w:r w:rsidRPr="009839FD">
        <w:rPr>
          <w:rFonts w:ascii="Times New Roman" w:hAnsi="Times New Roman" w:cs="Times New Roman"/>
        </w:rPr>
        <w:t>ı</w:t>
      </w:r>
      <w:r w:rsidRPr="009839FD">
        <w:rPr>
          <w:rFonts w:ascii="Algerian" w:hAnsi="Algerian" w:cs="Algerian"/>
        </w:rPr>
        <w:t>lar dilerim</w:t>
      </w:r>
      <w:r w:rsidRPr="00B933D1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 </w:t>
      </w:r>
      <w:hyperlink r:id="rId18" w:history="1">
        <w:r w:rsidRPr="00435096"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92601F" w:rsidRPr="00B933D1" w:rsidSect="00F822A0">
      <w:type w:val="continuous"/>
      <w:pgSz w:w="11906" w:h="16838"/>
      <w:pgMar w:top="142" w:right="566" w:bottom="0" w:left="851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 Dingbats IT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Regular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EA0"/>
    <w:multiLevelType w:val="hybridMultilevel"/>
    <w:tmpl w:val="17AA2AEE"/>
    <w:lvl w:ilvl="0" w:tplc="D3FE6D9A">
      <w:start w:val="1"/>
      <w:numFmt w:val="lowerLetter"/>
      <w:lvlText w:val="%1)"/>
      <w:lvlJc w:val="left"/>
      <w:pPr>
        <w:ind w:left="4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52915983"/>
    <w:multiLevelType w:val="hybridMultilevel"/>
    <w:tmpl w:val="F7B0D7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911"/>
    <w:rsid w:val="0010187A"/>
    <w:rsid w:val="00215959"/>
    <w:rsid w:val="002F4DE7"/>
    <w:rsid w:val="00435096"/>
    <w:rsid w:val="004B558E"/>
    <w:rsid w:val="004F1911"/>
    <w:rsid w:val="005A34B5"/>
    <w:rsid w:val="006147DD"/>
    <w:rsid w:val="00650506"/>
    <w:rsid w:val="0072302F"/>
    <w:rsid w:val="00767D1E"/>
    <w:rsid w:val="00826156"/>
    <w:rsid w:val="008B368E"/>
    <w:rsid w:val="00914063"/>
    <w:rsid w:val="0092601F"/>
    <w:rsid w:val="009839FD"/>
    <w:rsid w:val="00A05084"/>
    <w:rsid w:val="00A05B53"/>
    <w:rsid w:val="00A142D5"/>
    <w:rsid w:val="00A41660"/>
    <w:rsid w:val="00AE1778"/>
    <w:rsid w:val="00B37C6A"/>
    <w:rsid w:val="00B933D1"/>
    <w:rsid w:val="00BE32D5"/>
    <w:rsid w:val="00C11282"/>
    <w:rsid w:val="00C15BDB"/>
    <w:rsid w:val="00C30097"/>
    <w:rsid w:val="00C6328C"/>
    <w:rsid w:val="00C73F9A"/>
    <w:rsid w:val="00CA6203"/>
    <w:rsid w:val="00CB3B3F"/>
    <w:rsid w:val="00D948C0"/>
    <w:rsid w:val="00DB7A7E"/>
    <w:rsid w:val="00DF1C49"/>
    <w:rsid w:val="00E2672D"/>
    <w:rsid w:val="00F42EE7"/>
    <w:rsid w:val="00F52EEB"/>
    <w:rsid w:val="00F82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2D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67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7D1E"/>
    <w:rPr>
      <w:rFonts w:ascii="Tahoma" w:hAnsi="Tahoma" w:cs="Tahoma"/>
      <w:sz w:val="16"/>
      <w:szCs w:val="16"/>
    </w:rPr>
  </w:style>
  <w:style w:type="character" w:customStyle="1" w:styleId="sorud40">
    <w:name w:val="sorud40"/>
    <w:basedOn w:val="DefaultParagraphFont"/>
    <w:uiPriority w:val="99"/>
    <w:rsid w:val="00767D1E"/>
  </w:style>
  <w:style w:type="character" w:customStyle="1" w:styleId="sr30">
    <w:name w:val="sr30"/>
    <w:basedOn w:val="DefaultParagraphFont"/>
    <w:uiPriority w:val="99"/>
    <w:rsid w:val="00826156"/>
  </w:style>
  <w:style w:type="character" w:customStyle="1" w:styleId="sr34">
    <w:name w:val="sr34"/>
    <w:basedOn w:val="DefaultParagraphFont"/>
    <w:uiPriority w:val="99"/>
    <w:rsid w:val="00826156"/>
  </w:style>
  <w:style w:type="paragraph" w:styleId="ListParagraph">
    <w:name w:val="List Paragraph"/>
    <w:basedOn w:val="Normal"/>
    <w:uiPriority w:val="99"/>
    <w:qFormat/>
    <w:rsid w:val="00F822A0"/>
    <w:pPr>
      <w:ind w:left="720"/>
    </w:pPr>
  </w:style>
  <w:style w:type="character" w:customStyle="1" w:styleId="A14">
    <w:name w:val="A1+4"/>
    <w:uiPriority w:val="99"/>
    <w:rsid w:val="00215959"/>
    <w:rPr>
      <w:color w:val="000000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CA6203"/>
  </w:style>
  <w:style w:type="paragraph" w:customStyle="1" w:styleId="Pa62">
    <w:name w:val="Pa6+2"/>
    <w:basedOn w:val="Normal"/>
    <w:next w:val="Normal"/>
    <w:uiPriority w:val="99"/>
    <w:rsid w:val="00A05084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customStyle="1" w:styleId="A12">
    <w:name w:val="A1+2"/>
    <w:uiPriority w:val="99"/>
    <w:rsid w:val="00A05084"/>
    <w:rPr>
      <w:color w:val="000000"/>
      <w:sz w:val="20"/>
      <w:szCs w:val="20"/>
    </w:rPr>
  </w:style>
  <w:style w:type="paragraph" w:customStyle="1" w:styleId="Pa261">
    <w:name w:val="Pa26+1"/>
    <w:basedOn w:val="Normal"/>
    <w:next w:val="Normal"/>
    <w:uiPriority w:val="99"/>
    <w:rsid w:val="00F42EE7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A34B5"/>
    <w:rPr>
      <w:color w:val="808080"/>
    </w:rPr>
  </w:style>
  <w:style w:type="character" w:styleId="Hyperlink">
    <w:name w:val="Hyperlink"/>
    <w:basedOn w:val="DefaultParagraphFont"/>
    <w:uiPriority w:val="99"/>
    <w:rsid w:val="00DF1C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725</TotalTime>
  <Pages>3</Pages>
  <Words>560</Words>
  <Characters>3194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</dc:creator>
  <cp:keywords/>
  <dc:description/>
  <cp:lastModifiedBy>edanur</cp:lastModifiedBy>
  <cp:revision>17</cp:revision>
  <cp:lastPrinted>2017-03-19T17:43:00Z</cp:lastPrinted>
  <dcterms:created xsi:type="dcterms:W3CDTF">2015-03-24T19:31:00Z</dcterms:created>
  <dcterms:modified xsi:type="dcterms:W3CDTF">2017-03-20T21:12:00Z</dcterms:modified>
</cp:coreProperties>
</file>