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9"/>
        <w:gridCol w:w="5103"/>
      </w:tblGrid>
      <w:tr w:rsidR="00D217A7" w:rsidRPr="005356DC">
        <w:trPr>
          <w:trHeight w:val="1984"/>
        </w:trPr>
        <w:tc>
          <w:tcPr>
            <w:tcW w:w="5529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14.85pt;margin-top:-94.5pt;width:570.6pt;height:94.5pt;z-index:251657216" filled="f" stroked="f">
                  <v:textbox style="mso-next-textbox:#_x0000_s1026">
                    <w:txbxContent>
                      <w:p w:rsidR="00D217A7" w:rsidRPr="005356DC" w:rsidRDefault="00D217A7" w:rsidP="000B6437">
                        <w:pPr>
                          <w:pStyle w:val="Header"/>
                          <w:jc w:val="center"/>
                        </w:pPr>
                        <w:r w:rsidRPr="005356DC">
                          <w:t>2017-2018 EĞİTİM ÖĞRETİM YILI ÇATALCA İTO ORTAOKULU</w:t>
                        </w:r>
                      </w:p>
                      <w:p w:rsidR="00D217A7" w:rsidRPr="005356DC" w:rsidRDefault="00D217A7" w:rsidP="000B64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5356DC">
                          <w:rPr>
                            <w:sz w:val="24"/>
                            <w:szCs w:val="24"/>
                          </w:rPr>
                          <w:t>6/B SINIFI I. DÖNEM I. MATEMATİK KAZANIM DEĞERLENDİRME SINAVI</w:t>
                        </w:r>
                      </w:p>
                      <w:tbl>
                        <w:tblPr>
                          <w:tblW w:w="11165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3652"/>
                          <w:gridCol w:w="992"/>
                          <w:gridCol w:w="993"/>
                          <w:gridCol w:w="1559"/>
                          <w:gridCol w:w="1276"/>
                          <w:gridCol w:w="2693"/>
                        </w:tblGrid>
                        <w:tr w:rsidR="00D217A7" w:rsidRPr="005356DC">
                          <w:tc>
                            <w:tcPr>
                              <w:tcW w:w="3652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ADI &amp; SOYADI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NO</w:t>
                              </w:r>
                            </w:p>
                          </w:tc>
                          <w:tc>
                            <w:tcPr>
                              <w:tcW w:w="993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SINIF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TARİH</w:t>
                              </w: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SÜRE</w:t>
                              </w:r>
                            </w:p>
                          </w:tc>
                          <w:tc>
                            <w:tcPr>
                              <w:tcW w:w="2693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PUANI</w:t>
                              </w:r>
                            </w:p>
                          </w:tc>
                        </w:tr>
                        <w:tr w:rsidR="00D217A7" w:rsidRPr="005356DC">
                          <w:trPr>
                            <w:trHeight w:val="617"/>
                          </w:trPr>
                          <w:tc>
                            <w:tcPr>
                              <w:tcW w:w="3652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rPr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rPr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993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rPr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D217A7" w:rsidRPr="005356DC" w:rsidRDefault="00D217A7" w:rsidP="009A4BC8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27/10/2017</w:t>
                              </w: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217A7" w:rsidRPr="005356DC" w:rsidRDefault="00D217A7" w:rsidP="009A4BC8">
                              <w:pPr>
                                <w:spacing w:after="0" w:line="240" w:lineRule="auto"/>
                                <w:jc w:val="center"/>
                                <w:rPr>
                                  <w:lang w:eastAsia="tr-TR"/>
                                </w:rPr>
                              </w:pPr>
                              <w:r w:rsidRPr="005356DC">
                                <w:rPr>
                                  <w:lang w:eastAsia="tr-TR"/>
                                </w:rPr>
                                <w:t>40 dk.</w:t>
                              </w:r>
                            </w:p>
                          </w:tc>
                          <w:tc>
                            <w:tcPr>
                              <w:tcW w:w="2693" w:type="dxa"/>
                            </w:tcPr>
                            <w:p w:rsidR="00D217A7" w:rsidRPr="005356DC" w:rsidRDefault="00D217A7" w:rsidP="00614B36">
                              <w:pPr>
                                <w:spacing w:after="0" w:line="240" w:lineRule="auto"/>
                                <w:rPr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D217A7" w:rsidRPr="005356DC" w:rsidRDefault="00D217A7" w:rsidP="000B643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Aşağıdaki işlemleri 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üslü olarak yazınız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(5x2P)</w:t>
            </w: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9.9.9.9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8.8=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5.5.5.5.5.5.5.5=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3.3.3.3=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16.16 = </w:t>
            </w:r>
          </w:p>
        </w:tc>
        <w:tc>
          <w:tcPr>
            <w:tcW w:w="5103" w:type="dxa"/>
          </w:tcPr>
          <w:p w:rsidR="00D217A7" w:rsidRPr="005356DC" w:rsidRDefault="00D217A7" w:rsidP="005356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4)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12 ve 18 sayılarının bölenlerini bulunuz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.(3P)</w:t>
            </w: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12:                                    18:</w:t>
            </w: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7A7" w:rsidRPr="005356DC">
        <w:trPr>
          <w:trHeight w:val="2111"/>
        </w:trPr>
        <w:tc>
          <w:tcPr>
            <w:tcW w:w="5529" w:type="dxa"/>
          </w:tcPr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2)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Aşağıdaki ifadelerin değerlerini bulunuz.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(5x2P)</w:t>
            </w: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1990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1923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5) 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10 ve 15 sayılarının 50’ye kadar olan katlarını bulunuz.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(3P)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15: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10: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7A7" w:rsidRPr="005356DC">
        <w:trPr>
          <w:trHeight w:val="1694"/>
        </w:trPr>
        <w:tc>
          <w:tcPr>
            <w:tcW w:w="5529" w:type="dxa"/>
          </w:tcPr>
          <w:p w:rsidR="00D217A7" w:rsidRPr="005356DC" w:rsidRDefault="00D217A7" w:rsidP="005356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3) 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Aşağıda verilen ifadeler doğruysa (D) yanlış ise             (Y)  yazınız.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(5x1P)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    ) 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En küçük asal sayı 1’dir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    ) 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1’ in bütün kuvvetleri 1’dir.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   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)  Çift sayılar 2 ile tam bölünür.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(     )  15 bir asal sayıdır.</w:t>
            </w: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(     ) İşlem önceliğine göre toplama-çıkarma yapılır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217A7" w:rsidRPr="005356DC" w:rsidRDefault="00D217A7" w:rsidP="005356DC">
            <w:pPr>
              <w:pStyle w:val="ListParagraph"/>
              <w:tabs>
                <w:tab w:val="left" w:pos="0"/>
              </w:tabs>
              <w:spacing w:before="220" w:after="0" w:line="240" w:lineRule="auto"/>
              <w:ind w:left="0" w:right="-7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356DC">
              <w:rPr>
                <w:rStyle w:val="A2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6) </w:t>
            </w:r>
            <w:r w:rsidRPr="005356DC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Aşağıdaki işlemlerde verilmeyenleri bulunuz. </w:t>
            </w:r>
            <w:r w:rsidRPr="005356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(4P)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+ A = 10 + 7 ise      A = ………..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x (8+ 9) = (7 x B) + (7 x 9) ise  B = ……..…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7A7" w:rsidRPr="005356DC">
        <w:trPr>
          <w:trHeight w:val="2293"/>
        </w:trPr>
        <w:tc>
          <w:tcPr>
            <w:tcW w:w="10632" w:type="dxa"/>
            <w:gridSpan w:val="2"/>
          </w:tcPr>
          <w:p w:rsidR="00D217A7" w:rsidRPr="005356DC" w:rsidRDefault="00D217A7" w:rsidP="005356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-7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7) 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işlemleri, </w:t>
            </w:r>
            <w:r w:rsidRPr="005356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işlem önceliğine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dikkat ederek yapınız.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(8P)</w:t>
            </w: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-7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7" type="#_x0000_t202" style="position:absolute;left:0;text-align:left;margin-left:10.5pt;margin-top:7pt;width:202.15pt;height:141.4pt;z-index:251659264" filled="f" stroked="f">
                  <v:textbox style="mso-fit-shape-to-text:t">
                    <w:txbxContent>
                      <w:p w:rsidR="00D217A7" w:rsidRPr="00B67B35" w:rsidRDefault="00D217A7" w:rsidP="00B67B35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ind w:right="-780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67B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30 + 30 : 30 - 30=                                                              </w:t>
                        </w:r>
                      </w:p>
                      <w:p w:rsidR="00D217A7" w:rsidRDefault="00D217A7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202" style="position:absolute;left:0;text-align:left;margin-left:274.35pt;margin-top:3.1pt;width:181.4pt;height:76.5pt;z-index:251658240" filled="f" stroked="f">
                  <v:textbox>
                    <w:txbxContent>
                      <w:p w:rsidR="00D217A7" w:rsidRDefault="00D217A7" w:rsidP="00B67B35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</w:pPr>
                        <w:r w:rsidRPr="00B67B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8 . (7 - 5) + 4=                                                                   </w:t>
                        </w:r>
                      </w:p>
                    </w:txbxContent>
                  </v:textbox>
                </v:shape>
              </w:pic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spacing w:after="0" w:line="240" w:lineRule="auto"/>
              <w:ind w:left="0"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D217A7" w:rsidRPr="005356DC">
        <w:trPr>
          <w:trHeight w:val="2824"/>
        </w:trPr>
        <w:tc>
          <w:tcPr>
            <w:tcW w:w="10632" w:type="dxa"/>
            <w:gridSpan w:val="2"/>
          </w:tcPr>
          <w:p w:rsidR="00D217A7" w:rsidRPr="005356DC" w:rsidRDefault="00D217A7" w:rsidP="005356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-7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8)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Aşağıdaki boşlukları “bölünür” ya da “bölünmez” şeklinde doldurunuz.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(7x1P)</w:t>
            </w: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1800 sayısı 4 ile …………………                                         5764 sayısı 3 ile …………………..</w:t>
            </w: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2502 sayısı 3 ile …………………                                         3333 sayısı 9 ile ………………….</w:t>
            </w: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9717 sayısı 5 ile …………………...                                      7146 sayısı 6 ile …………………….</w:t>
            </w: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7104 sayısı 2 ile ……………………</w:t>
            </w:r>
          </w:p>
        </w:tc>
      </w:tr>
    </w:tbl>
    <w:tbl>
      <w:tblPr>
        <w:tblpPr w:leftFromText="141" w:rightFromText="141" w:vertAnchor="text" w:horzAnchor="margin" w:tblpXSpec="center" w:tblpY="-1000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4995"/>
      </w:tblGrid>
      <w:tr w:rsidR="00D217A7" w:rsidRPr="005356DC">
        <w:trPr>
          <w:trHeight w:val="2542"/>
        </w:trPr>
        <w:tc>
          <w:tcPr>
            <w:tcW w:w="54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D217A7" w:rsidRPr="005356DC" w:rsidRDefault="00D217A7" w:rsidP="005356D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9) 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20 sayısının 2 katının 10 eksiği kaçtır?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50        </w:t>
            </w: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B) 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40         </w:t>
            </w: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C) 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30         </w:t>
            </w: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D) 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49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Metehan, kırtasiyeden tanesi 9 TL olan kalemlerden 7 tane ve tanesi 4 TL olan silgilerden bir miktar alıyor. Kırtasiyeciye 100 TL verip 13 TL para üstü aldığına göre kaç tane silgi almıştır?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</w:pPr>
            <w:r w:rsidRPr="005356DC">
              <w:t xml:space="preserve">    A) 3           B) 5           C) 6           D) 8</w:t>
            </w:r>
          </w:p>
        </w:tc>
      </w:tr>
      <w:tr w:rsidR="00D217A7" w:rsidRPr="005356DC">
        <w:trPr>
          <w:trHeight w:val="2667"/>
        </w:trPr>
        <w:tc>
          <w:tcPr>
            <w:tcW w:w="54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9" type="#_x0000_t202" style="position:absolute;margin-left:29.75pt;margin-top:62pt;width:37.45pt;height:31.4pt;z-index:251660288" stroked="f">
                  <v:textbox>
                    <w:txbxContent>
                      <w:p w:rsidR="00D217A7" w:rsidRDefault="00D217A7">
                        <w: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C6B5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4" o:spid="_x0000_i1025" type="#_x0000_t75" style="width:240.75pt;height:144.75pt;visibility:visible">
                  <v:imagedata r:id="rId7" o:title=""/>
                </v:shape>
              </w:pict>
            </w:r>
          </w:p>
        </w:tc>
        <w:tc>
          <w:tcPr>
            <w:tcW w:w="49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15)        A 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=  20 + 10 : 2 +5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        B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= (20+10) : 2 + 5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Buna göre </w:t>
            </w: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A-B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kaçtır?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A)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5         </w:t>
            </w: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B)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10         </w:t>
            </w: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C)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15         </w:t>
            </w:r>
            <w:r w:rsidRPr="00535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D)</w:t>
            </w:r>
            <w:r w:rsidRPr="005356D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20</w:t>
            </w:r>
          </w:p>
        </w:tc>
      </w:tr>
      <w:tr w:rsidR="00D217A7" w:rsidRPr="005356DC">
        <w:trPr>
          <w:trHeight w:val="2531"/>
        </w:trPr>
        <w:tc>
          <w:tcPr>
            <w:tcW w:w="54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11)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Dört basamaklı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12ab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sayısı; 10 ile ve 3 ile tam bölünebildiğine göre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‘nın alabileceği değerler toplamı kaçtır?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12        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 13        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15        </w:t>
            </w: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 18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16)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 90 sayısının asal çarpanları hangi şıkta doğru verilmiştir?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4"/>
              </w:numPr>
              <w:spacing w:after="0"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1, 2, 3, 4, 5</w:t>
            </w:r>
          </w:p>
          <w:p w:rsidR="00D217A7" w:rsidRPr="005356DC" w:rsidRDefault="00D217A7" w:rsidP="005356DC">
            <w:pPr>
              <w:pStyle w:val="ListParagraph"/>
              <w:spacing w:after="0" w:line="220" w:lineRule="exact"/>
              <w:ind w:left="424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4"/>
              </w:numPr>
              <w:spacing w:after="0"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2, 3, 5, 7</w:t>
            </w:r>
          </w:p>
          <w:p w:rsidR="00D217A7" w:rsidRPr="005356DC" w:rsidRDefault="00D217A7" w:rsidP="005356DC">
            <w:pPr>
              <w:pStyle w:val="ListParagraph"/>
              <w:spacing w:after="0" w:line="220" w:lineRule="exact"/>
              <w:ind w:left="424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4"/>
              </w:numPr>
              <w:spacing w:after="0"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2, 3, 5</w:t>
            </w:r>
          </w:p>
          <w:p w:rsidR="00D217A7" w:rsidRPr="005356DC" w:rsidRDefault="00D217A7" w:rsidP="005356DC">
            <w:pPr>
              <w:spacing w:after="0" w:line="220" w:lineRule="exact"/>
              <w:ind w:left="424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pStyle w:val="ListParagraph"/>
              <w:numPr>
                <w:ilvl w:val="0"/>
                <w:numId w:val="4"/>
              </w:numPr>
              <w:spacing w:after="0"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3, 5, 10, 30 , 90</w:t>
            </w:r>
          </w:p>
        </w:tc>
      </w:tr>
      <w:tr w:rsidR="00D217A7" w:rsidRPr="005356DC">
        <w:trPr>
          <w:trHeight w:val="2525"/>
        </w:trPr>
        <w:tc>
          <w:tcPr>
            <w:tcW w:w="54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12) </w:t>
            </w: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>Aşağıdakilerden hangisi bir asal sayıdır?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     A) 51          B) 79          C) 87          D) 91</w:t>
            </w:r>
          </w:p>
        </w:tc>
        <w:tc>
          <w:tcPr>
            <w:tcW w:w="49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17)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C6B5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Resim 20" o:spid="_x0000_i1026" type="#_x0000_t75" style="width:217.5pt;height:108.75pt;visibility:visible">
                  <v:imagedata r:id="rId8" o:title=""/>
                </v:shape>
              </w:pict>
            </w:r>
          </w:p>
        </w:tc>
      </w:tr>
      <w:tr w:rsidR="00D217A7" w:rsidRPr="005356DC">
        <w:trPr>
          <w:trHeight w:val="2263"/>
        </w:trPr>
        <w:tc>
          <w:tcPr>
            <w:tcW w:w="54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13) </w:t>
            </w:r>
            <w:r w:rsidRPr="006C6B57">
              <w:rPr>
                <w:rFonts w:ascii="Verdana" w:hAnsi="Verdana" w:cs="Verdana"/>
                <w:b/>
                <w:bCs/>
                <w:noProof/>
                <w:sz w:val="16"/>
                <w:szCs w:val="16"/>
                <w:lang w:eastAsia="tr-TR"/>
              </w:rPr>
              <w:pict>
                <v:shape id="Resim 4" o:spid="_x0000_i1027" type="#_x0000_t75" style="width:260.25pt;height:110.25pt;visibility:visible">
                  <v:imagedata r:id="rId9" o:title=""/>
                </v:shape>
              </w:pict>
            </w:r>
          </w:p>
        </w:tc>
        <w:tc>
          <w:tcPr>
            <w:tcW w:w="4995" w:type="dxa"/>
          </w:tcPr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18)</w:t>
            </w:r>
          </w:p>
          <w:p w:rsidR="00D217A7" w:rsidRPr="005356DC" w:rsidRDefault="00D217A7" w:rsidP="0053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1" o:spid="_x0000_i1028" type="#_x0000_t75" style="width:207pt;height:76.5pt;visibility:visible">
                  <v:imagedata r:id="rId10" o:title=""/>
                </v:shape>
              </w:pict>
            </w:r>
          </w:p>
        </w:tc>
      </w:tr>
    </w:tbl>
    <w:p w:rsidR="00D217A7" w:rsidRPr="000B6437" w:rsidRDefault="00D217A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0" type="#_x0000_t202" style="position:absolute;margin-left:-4.15pt;margin-top:-90.6pt;width:446.25pt;height:40.5pt;z-index:251656192;visibility:visible;mso-position-horizontal-relative:text;mso-position-vertical-relative:text" stroked="f">
            <v:textbox style="mso-next-textbox:#_x0000_s1030">
              <w:txbxContent>
                <w:p w:rsidR="00D217A7" w:rsidRPr="008E1E51" w:rsidRDefault="00D217A7" w:rsidP="008E1E51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8E1E51">
                    <w:rPr>
                      <w:b/>
                      <w:bCs/>
                      <w:sz w:val="40"/>
                      <w:szCs w:val="40"/>
                    </w:rPr>
                    <w:t>TEST BÖLÜMÜ</w:t>
                  </w:r>
                </w:p>
              </w:txbxContent>
            </v:textbox>
          </v:shape>
        </w:pict>
      </w:r>
    </w:p>
    <w:p w:rsidR="00D217A7" w:rsidRPr="000B6437" w:rsidRDefault="00D217A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1" type="#_x0000_t202" style="position:absolute;margin-left:-34.9pt;margin-top:5.95pt;width:540pt;height:91.5pt;z-index:251655168;visibility:visible" stroked="f">
            <v:textbox style="mso-next-textbox:#_x0000_s1031">
              <w:txbxContent>
                <w:p w:rsidR="00D217A7" w:rsidRDefault="00D217A7">
                  <w:pPr>
                    <w:rPr>
                      <w:b/>
                      <w:bCs/>
                    </w:rPr>
                  </w:pPr>
                  <w:bookmarkStart w:id="0" w:name="_GoBack"/>
                  <w:bookmarkEnd w:id="0"/>
                  <w:r w:rsidRPr="008E1E51">
                    <w:rPr>
                      <w:b/>
                      <w:bCs/>
                    </w:rPr>
                    <w:t>Test sorularının doğru cevabı 5 puan</w:t>
                  </w:r>
                  <w:r>
                    <w:rPr>
                      <w:b/>
                      <w:bCs/>
                    </w:rPr>
                    <w:t>dır. Diğer soruların puanları sorularda belirtilmiştir.   -BAŞARILAR-</w:t>
                  </w:r>
                </w:p>
                <w:p w:rsidR="00D217A7" w:rsidRPr="005010B3" w:rsidRDefault="00D217A7" w:rsidP="004E103E">
                  <w:pPr>
                    <w:jc w:val="right"/>
                    <w:rPr>
                      <w:rFonts w:ascii="Segoe Print" w:hAnsi="Segoe Print" w:cs="Segoe Print"/>
                      <w:i/>
                      <w:iCs/>
                    </w:rPr>
                  </w:pPr>
                  <w:r w:rsidRPr="005010B3">
                    <w:rPr>
                      <w:rFonts w:ascii="Segoe Print" w:hAnsi="Segoe Print" w:cs="Segoe Print"/>
                      <w:i/>
                      <w:iCs/>
                    </w:rPr>
                    <w:t>CEYDA KUŞCU</w:t>
                  </w:r>
                </w:p>
                <w:p w:rsidR="00D217A7" w:rsidRPr="005010B3" w:rsidRDefault="00D217A7" w:rsidP="004E103E">
                  <w:pPr>
                    <w:jc w:val="right"/>
                    <w:rPr>
                      <w:rFonts w:ascii="Segoe Print" w:hAnsi="Segoe Print" w:cs="Segoe Print"/>
                      <w:i/>
                      <w:iCs/>
                    </w:rPr>
                  </w:pPr>
                  <w:r w:rsidRPr="005010B3">
                    <w:rPr>
                      <w:rFonts w:ascii="Segoe Print" w:hAnsi="Segoe Print" w:cs="Segoe Print"/>
                      <w:i/>
                      <w:iCs/>
                    </w:rPr>
                    <w:t>MATEMATİK ÖĞRETMENİ</w:t>
                  </w:r>
                </w:p>
                <w:p w:rsidR="00D217A7" w:rsidRPr="00C37C7F" w:rsidRDefault="00D217A7" w:rsidP="004E103E">
                  <w:pPr>
                    <w:jc w:val="right"/>
                    <w:rPr>
                      <w:rFonts w:ascii="AR BLANCA" w:hAnsi="AR BLANCA" w:cs="AR BLANCA"/>
                    </w:rPr>
                  </w:pPr>
                </w:p>
              </w:txbxContent>
            </v:textbox>
          </v:shape>
        </w:pict>
      </w:r>
    </w:p>
    <w:sectPr w:rsidR="00D217A7" w:rsidRPr="000B6437" w:rsidSect="00F2248A">
      <w:pgSz w:w="11906" w:h="16838"/>
      <w:pgMar w:top="2127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7A7" w:rsidRDefault="00D217A7" w:rsidP="00043A13">
      <w:pPr>
        <w:spacing w:after="0" w:line="240" w:lineRule="auto"/>
      </w:pPr>
      <w:r>
        <w:separator/>
      </w:r>
    </w:p>
  </w:endnote>
  <w:endnote w:type="continuationSeparator" w:id="0">
    <w:p w:rsidR="00D217A7" w:rsidRDefault="00D217A7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 BLAN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7A7" w:rsidRDefault="00D217A7" w:rsidP="00043A13">
      <w:pPr>
        <w:spacing w:after="0" w:line="240" w:lineRule="auto"/>
      </w:pPr>
      <w:r>
        <w:separator/>
      </w:r>
    </w:p>
  </w:footnote>
  <w:footnote w:type="continuationSeparator" w:id="0">
    <w:p w:rsidR="00D217A7" w:rsidRDefault="00D217A7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A86AB4"/>
    <w:multiLevelType w:val="hybridMultilevel"/>
    <w:tmpl w:val="77A69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C21071"/>
    <w:multiLevelType w:val="hybridMultilevel"/>
    <w:tmpl w:val="62361D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2C93467"/>
    <w:multiLevelType w:val="hybridMultilevel"/>
    <w:tmpl w:val="18863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052E6"/>
    <w:multiLevelType w:val="hybridMultilevel"/>
    <w:tmpl w:val="7F2E70BC"/>
    <w:lvl w:ilvl="0" w:tplc="8A4E69FC">
      <w:start w:val="1"/>
      <w:numFmt w:val="upperLetter"/>
      <w:lvlText w:val="%1)"/>
      <w:lvlJc w:val="left"/>
      <w:pPr>
        <w:ind w:left="51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49A5033E"/>
    <w:multiLevelType w:val="hybridMultilevel"/>
    <w:tmpl w:val="FDF89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F400682"/>
    <w:multiLevelType w:val="hybridMultilevel"/>
    <w:tmpl w:val="AED6E4E6"/>
    <w:lvl w:ilvl="0" w:tplc="92986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45519"/>
    <w:multiLevelType w:val="hybridMultilevel"/>
    <w:tmpl w:val="A46A102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="Times New Roman" w:hAnsi="HelveticaRegular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B0883"/>
    <w:multiLevelType w:val="hybridMultilevel"/>
    <w:tmpl w:val="DE1ECAB2"/>
    <w:lvl w:ilvl="0" w:tplc="A002165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10"/>
  </w:num>
  <w:num w:numId="9">
    <w:abstractNumId w:val="6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504"/>
    <w:rsid w:val="00043A13"/>
    <w:rsid w:val="00067DD6"/>
    <w:rsid w:val="000B6437"/>
    <w:rsid w:val="000B699C"/>
    <w:rsid w:val="000F6504"/>
    <w:rsid w:val="00122EB0"/>
    <w:rsid w:val="00150203"/>
    <w:rsid w:val="00157235"/>
    <w:rsid w:val="00180C2F"/>
    <w:rsid w:val="00187749"/>
    <w:rsid w:val="00257E84"/>
    <w:rsid w:val="002B3E70"/>
    <w:rsid w:val="002B710B"/>
    <w:rsid w:val="002C0D38"/>
    <w:rsid w:val="002E3EED"/>
    <w:rsid w:val="00313C27"/>
    <w:rsid w:val="004724D8"/>
    <w:rsid w:val="00490D72"/>
    <w:rsid w:val="004E103E"/>
    <w:rsid w:val="005010B3"/>
    <w:rsid w:val="005356DC"/>
    <w:rsid w:val="0054505E"/>
    <w:rsid w:val="00550E4E"/>
    <w:rsid w:val="00614B36"/>
    <w:rsid w:val="0069295A"/>
    <w:rsid w:val="006C6B57"/>
    <w:rsid w:val="00717521"/>
    <w:rsid w:val="0072108E"/>
    <w:rsid w:val="00740B22"/>
    <w:rsid w:val="00753965"/>
    <w:rsid w:val="007A772B"/>
    <w:rsid w:val="008221F4"/>
    <w:rsid w:val="00884918"/>
    <w:rsid w:val="008E1E51"/>
    <w:rsid w:val="00904BE1"/>
    <w:rsid w:val="009659C4"/>
    <w:rsid w:val="00992854"/>
    <w:rsid w:val="009A4BC8"/>
    <w:rsid w:val="009C5F1C"/>
    <w:rsid w:val="009F239C"/>
    <w:rsid w:val="009F486F"/>
    <w:rsid w:val="00A13FE2"/>
    <w:rsid w:val="00A277D0"/>
    <w:rsid w:val="00B67B35"/>
    <w:rsid w:val="00B877A0"/>
    <w:rsid w:val="00C37C7F"/>
    <w:rsid w:val="00CA19B5"/>
    <w:rsid w:val="00CC79FF"/>
    <w:rsid w:val="00CE4B96"/>
    <w:rsid w:val="00D217A7"/>
    <w:rsid w:val="00E55326"/>
    <w:rsid w:val="00ED4C94"/>
    <w:rsid w:val="00F2248A"/>
    <w:rsid w:val="00F96309"/>
    <w:rsid w:val="00FB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C2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43A1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43A13"/>
    <w:pPr>
      <w:ind w:left="720"/>
    </w:pPr>
  </w:style>
  <w:style w:type="character" w:customStyle="1" w:styleId="A2">
    <w:name w:val="A2"/>
    <w:uiPriority w:val="99"/>
    <w:rsid w:val="00043A13"/>
    <w:rPr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3A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A13"/>
  </w:style>
  <w:style w:type="paragraph" w:styleId="Footer">
    <w:name w:val="footer"/>
    <w:basedOn w:val="Normal"/>
    <w:link w:val="FooterChar"/>
    <w:uiPriority w:val="99"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A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329</Words>
  <Characters>1877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Aşağıdaki işlemleri üslü olarak yazınız</dc:title>
  <dc:subject/>
  <dc:creator>ASUS</dc:creator>
  <cp:keywords/>
  <dc:description/>
  <cp:lastModifiedBy>Edanur</cp:lastModifiedBy>
  <cp:revision>3</cp:revision>
  <dcterms:created xsi:type="dcterms:W3CDTF">2017-11-04T15:58:00Z</dcterms:created>
  <dcterms:modified xsi:type="dcterms:W3CDTF">2017-11-04T16:21:00Z</dcterms:modified>
</cp:coreProperties>
</file>