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C2" w:rsidRDefault="00430CC2" w:rsidP="00CF716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2017-2018 ................. SECONDARY SCHOOL 6</w:t>
      </w:r>
      <w:r w:rsidRPr="00B6098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GRADE 1</w:t>
      </w:r>
      <w:r w:rsidRPr="00B6098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TERM FINAL EXAM</w:t>
      </w:r>
    </w:p>
    <w:p w:rsidR="00430CC2" w:rsidRPr="00B60981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Name/Surname:                                             Number:                             Score: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1.How many months  are there in a year?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a.There are four months in a year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Pr="003679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 are twelve months in a year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 w:rsidRPr="003679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 are four seasons in a year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d.I feel happy and energetic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What do you need in winter?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a.I need gloves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I need sunglasses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c.I need raincoat</w:t>
      </w:r>
    </w:p>
    <w:p w:rsidR="00430CC2" w:rsidRPr="00367914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d.I need flip flops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How do you feel today? Sorusunun cevabı hangisi olamaz?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a.Fabulous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b.Excited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c.Bored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d.Affect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4.Ege:Does the weather .............. your emotions?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Süleyman: Of course. I feel moody when it is rainy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a.feel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b.affect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c.affects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d.feel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</w:p>
    <w:p w:rsidR="00430CC2" w:rsidRDefault="00430CC2" w:rsidP="00CF7160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/>
        </w:rPr>
      </w:pPr>
      <w:r w:rsidRPr="008A2EE5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4B50E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98pt;height:78pt;visibility:visible">
            <v:imagedata r:id="rId5" o:title=""/>
          </v:shape>
        </w:pic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sister lives in the .............. It’s a crowded and noisy place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a.country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b.kiosk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c.skyscraper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d.mall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</w:p>
    <w:p w:rsidR="00430CC2" w:rsidRPr="008A2EE5" w:rsidRDefault="00430CC2" w:rsidP="00CF7160">
      <w:pPr>
        <w:rPr>
          <w:rFonts w:ascii="Times New Roman" w:hAnsi="Times New Roman" w:cs="Times New Roman"/>
          <w:sz w:val="24"/>
          <w:szCs w:val="24"/>
        </w:rPr>
      </w:pPr>
      <w:r w:rsidRPr="004B50E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" o:spid="_x0000_i1026" type="#_x0000_t75" style="width:148.5pt;height:98.25pt;visibility:visible">
            <v:imagedata r:id="rId6" o:title=""/>
          </v:shape>
        </w:pic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don’t like waiting in the ...............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a.queue       b.pessanger        c.quiet             d.lovely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7.Yanlış eşleştirilmiş kelime grubunu işaretleyiniz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a.Post Office: Stamp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b.Toy shop: Doll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c.Boutique: Rice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d.Mall:Boot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 w:rsidRPr="004B50E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" o:spid="_x0000_i1027" type="#_x0000_t75" style="width:3in;height:80.25pt;visibility:visible">
            <v:imagedata r:id="rId7" o:title=""/>
          </v:shape>
        </w:pic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A:What ........... your sister doing at the moment?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B:She ............. fruits and vegetables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a.are/selling                               b.is/buying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c.is/is selling                              d.is/is buying</w:t>
      </w:r>
    </w:p>
    <w:p w:rsidR="00430CC2" w:rsidRPr="00CC360A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</w:p>
    <w:p w:rsidR="00430CC2" w:rsidRPr="00CC360A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CC360A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4B50E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4" o:spid="_x0000_i1028" type="#_x0000_t75" style="width:211.5pt;height:83.25pt;visibility:visible">
            <v:imagedata r:id="rId8" o:title=""/>
          </v:shape>
        </w:pic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A: ............... you ............. mall now?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B:Yes, I am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a.Do/ buy                          b.Are/buying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C.Is/  buy                         d.Are/buy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An apartment building is ................ than a skyscraper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a.shorter            b.taller       c.more short   d.shortier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What is the time?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 w:rsidRPr="004B50E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5" o:spid="_x0000_i1029" type="#_x0000_t75" style="width:107.25pt;height:102.75pt;visibility:visible">
            <v:imagedata r:id="rId9" o:title=""/>
          </v:shape>
        </w:pict>
      </w:r>
    </w:p>
    <w:p w:rsidR="00430CC2" w:rsidRDefault="00430CC2" w:rsidP="00CF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It’s twenty past eight a.m</w:t>
      </w:r>
    </w:p>
    <w:p w:rsidR="00430CC2" w:rsidRDefault="00430CC2" w:rsidP="00CF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It’s twenty to eight p.m</w:t>
      </w:r>
    </w:p>
    <w:p w:rsidR="00430CC2" w:rsidRDefault="00430CC2" w:rsidP="00CF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twenty past eight p.m</w:t>
      </w:r>
    </w:p>
    <w:p w:rsidR="00430CC2" w:rsidRDefault="00430CC2" w:rsidP="00CF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It’s twenty to eight a.m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12........... is the day after Saturday. I go to beach ......... that days and .......10.00 a.m. in summer</w:t>
      </w:r>
    </w:p>
    <w:p w:rsidR="00430CC2" w:rsidRPr="0037753A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a.Sunday/ on  /at    b.Sunday/at/on      c.Friday/in /on  d.Friday/of /at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 w:rsidRPr="004B50E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6" o:spid="_x0000_i1030" type="#_x0000_t75" style="width:162pt;height:86.25pt;visibility:visible">
            <v:imagedata r:id="rId10" o:title=""/>
          </v:shape>
        </w:pic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 aunt sometimes ............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a.is running errands           b.runs  errands     c.run errands   d.are run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14.A:How often  .............. Yiğit ...................... a nap?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 Five times a week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a.do/take        b.do/takes      c.is/taking     d.does/take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Read the dates: 09. 09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a.the nineth of September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b.the ninth of September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c.the nineteenth of September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d.the twentyninth of September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 w:rsidRPr="004B50E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7" o:spid="_x0000_i1031" type="#_x0000_t75" style="width:179.25pt;height:69pt;visibility:visible">
            <v:imagedata r:id="rId11" o:title=""/>
          </v:shape>
        </w:pic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hate ................... because it is dangerous for my life.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a.nutritious           b.junk food           c.yummy food         d.enjoy your meal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Muhammed: Can I have ........... fruits?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Yiğit: No, I don’t want to have ......... fruits. I want to have .......... vegetables.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a.some/ any/some                                      b.any/some/some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c.some/ some/any                                      d.any/any/some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I eat .................... jam once a week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a.a bag of        b.a jar of      c.a bar of            d.a cup of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19.A:................. milk do you need for cake?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 I have ........... milk for cake.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a.How many/some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b.How many/any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c.How much/some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d.How much/any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20.I would like ............... some orange juice.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a.to drink               b. drinking         c.drink            d.to drinking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21.What’s the weather like in Trabzon?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 w:rsidRPr="004B50E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8" o:spid="_x0000_i1032" type="#_x0000_t75" style="width:210pt;height:85.5pt;visibility:visible">
            <v:imagedata r:id="rId12" o:title=""/>
          </v:shape>
        </w:pic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a.It is windy and cold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b.It’s sunny and warm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c.It’s snowy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It’s rainy and lightning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A train is .............. than a plane</w:t>
      </w:r>
    </w:p>
    <w:p w:rsidR="00430CC2" w:rsidRDefault="00430CC2" w:rsidP="00CF71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a.fast             b.faster                  c.slow                d.slower</w:t>
      </w:r>
    </w:p>
    <w:p w:rsidR="00430CC2" w:rsidRDefault="00430CC2" w:rsidP="00452F10">
      <w:pPr>
        <w:pStyle w:val="msobodytextindent20"/>
        <w:tabs>
          <w:tab w:val="left" w:pos="7797"/>
          <w:tab w:val="left" w:pos="8080"/>
        </w:tabs>
        <w:rPr>
          <w:rFonts w:ascii="Arial" w:hAnsi="Arial" w:cs="Arial"/>
          <w:b/>
          <w:bCs/>
          <w:color w:val="FFFF00"/>
          <w:sz w:val="20"/>
          <w:szCs w:val="20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</w:p>
    <w:p w:rsidR="00430CC2" w:rsidRPr="00F94DCC" w:rsidRDefault="00430CC2" w:rsidP="00CF7160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430CC2" w:rsidRDefault="00430CC2" w:rsidP="002733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Cevap Anahtarı: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                  19.C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                  20.A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                  21.D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                  22.D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430CC2" w:rsidRDefault="00430CC2" w:rsidP="00273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430CC2" w:rsidRPr="00B01645" w:rsidRDefault="00430CC2" w:rsidP="00B0164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30CC2" w:rsidRPr="00273386" w:rsidRDefault="00430CC2" w:rsidP="00B016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30CC2" w:rsidRPr="00CC360A" w:rsidRDefault="00430CC2" w:rsidP="00CF7160">
      <w:pPr>
        <w:rPr>
          <w:rFonts w:ascii="Times New Roman" w:hAnsi="Times New Roman" w:cs="Times New Roman"/>
          <w:sz w:val="24"/>
          <w:szCs w:val="24"/>
        </w:rPr>
      </w:pPr>
    </w:p>
    <w:p w:rsidR="00430CC2" w:rsidRDefault="00430CC2"/>
    <w:sectPr w:rsidR="00430CC2" w:rsidSect="00FA23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C05D1"/>
    <w:multiLevelType w:val="hybridMultilevel"/>
    <w:tmpl w:val="B2C00A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67F90"/>
    <w:multiLevelType w:val="hybridMultilevel"/>
    <w:tmpl w:val="3C8E7D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2004"/>
    <w:rsid w:val="000F2052"/>
    <w:rsid w:val="00273386"/>
    <w:rsid w:val="003531F3"/>
    <w:rsid w:val="00367914"/>
    <w:rsid w:val="0037753A"/>
    <w:rsid w:val="00412004"/>
    <w:rsid w:val="00430CC2"/>
    <w:rsid w:val="0045082D"/>
    <w:rsid w:val="00452F10"/>
    <w:rsid w:val="004B50E3"/>
    <w:rsid w:val="008A2EE5"/>
    <w:rsid w:val="008E14FC"/>
    <w:rsid w:val="00B01645"/>
    <w:rsid w:val="00B60981"/>
    <w:rsid w:val="00BC4B5E"/>
    <w:rsid w:val="00CC360A"/>
    <w:rsid w:val="00CF7160"/>
    <w:rsid w:val="00D85826"/>
    <w:rsid w:val="00F8693E"/>
    <w:rsid w:val="00F94DCC"/>
    <w:rsid w:val="00FA2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16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16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F7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7160"/>
    <w:rPr>
      <w:rFonts w:ascii="Tahoma" w:hAnsi="Tahoma" w:cs="Tahoma"/>
      <w:sz w:val="16"/>
      <w:szCs w:val="16"/>
    </w:rPr>
  </w:style>
  <w:style w:type="paragraph" w:customStyle="1" w:styleId="msobodytextindent20">
    <w:name w:val="msobodytextindent2"/>
    <w:basedOn w:val="Normal"/>
    <w:uiPriority w:val="99"/>
    <w:rsid w:val="00452F10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0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6</Pages>
  <Words>530</Words>
  <Characters>3023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</dc:title>
  <dc:subject/>
  <dc:creator>win7</dc:creator>
  <cp:keywords/>
  <dc:description/>
  <cp:lastModifiedBy>Edanur</cp:lastModifiedBy>
  <cp:revision>2</cp:revision>
  <dcterms:created xsi:type="dcterms:W3CDTF">2017-12-29T19:46:00Z</dcterms:created>
  <dcterms:modified xsi:type="dcterms:W3CDTF">2017-12-29T19:46:00Z</dcterms:modified>
</cp:coreProperties>
</file>