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6A" w:rsidRPr="00C72CD2" w:rsidRDefault="0052616A" w:rsidP="009D51F5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 am fifteen years old and Serkan is sixteen. I am _____than Serkan.</w:t>
      </w:r>
    </w:p>
    <w:p w:rsidR="0052616A" w:rsidRPr="00C72CD2" w:rsidRDefault="0052616A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</w:t>
      </w:r>
    </w:p>
    <w:p w:rsidR="0052616A" w:rsidRPr="00C72CD2" w:rsidRDefault="0052616A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younger</w:t>
      </w:r>
    </w:p>
    <w:p w:rsidR="0052616A" w:rsidRPr="00C72CD2" w:rsidRDefault="0052616A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more young</w:t>
      </w:r>
    </w:p>
    <w:p w:rsidR="0052616A" w:rsidRPr="00C72CD2" w:rsidRDefault="0052616A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youngly</w:t>
      </w:r>
    </w:p>
    <w:p w:rsidR="0052616A" w:rsidRPr="00C72CD2" w:rsidRDefault="0052616A" w:rsidP="00417CD9">
      <w:pPr>
        <w:pStyle w:val="ListParagraph"/>
        <w:ind w:left="121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9D51F5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It is cloudy and _____ here in K.Maraş. We are flying kites.</w:t>
      </w:r>
    </w:p>
    <w:p w:rsidR="0052616A" w:rsidRPr="00C72CD2" w:rsidRDefault="0052616A" w:rsidP="006E167B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warm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stormy</w:t>
      </w:r>
    </w:p>
    <w:p w:rsidR="0052616A" w:rsidRPr="00C72CD2" w:rsidRDefault="0052616A" w:rsidP="00417CD9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sunny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</w:t>
      </w:r>
      <w:r w:rsidRPr="00C72CD2">
        <w:rPr>
          <w:rFonts w:ascii="Times New Roman" w:hAnsi="Times New Roman"/>
          <w:sz w:val="20"/>
          <w:szCs w:val="20"/>
          <w:lang w:val="en-US"/>
        </w:rPr>
        <w:t>) windy</w:t>
      </w:r>
    </w:p>
    <w:p w:rsidR="0052616A" w:rsidRPr="00C72CD2" w:rsidRDefault="0052616A" w:rsidP="00417CD9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Kızılırmak is _____ than Yeşilırmak.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long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b</w:t>
      </w:r>
      <w:r w:rsidRPr="00C72CD2">
        <w:rPr>
          <w:rFonts w:ascii="Times New Roman" w:hAnsi="Times New Roman"/>
          <w:sz w:val="20"/>
          <w:szCs w:val="20"/>
          <w:lang w:val="en-US"/>
        </w:rPr>
        <w:t>) longer than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more long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longer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What is ____ name?</w:t>
      </w:r>
    </w:p>
    <w:p w:rsidR="0052616A" w:rsidRPr="00C72CD2" w:rsidRDefault="0052616A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His name is Bedrettin.</w:t>
      </w:r>
    </w:p>
    <w:p w:rsidR="0052616A" w:rsidRPr="00C72CD2" w:rsidRDefault="0052616A" w:rsidP="006E167B">
      <w:pPr>
        <w:pStyle w:val="ListParagraph"/>
        <w:ind w:left="1080" w:hanging="22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my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her</w:t>
      </w:r>
    </w:p>
    <w:p w:rsidR="0052616A" w:rsidRPr="00C72CD2" w:rsidRDefault="0052616A" w:rsidP="006E167B">
      <w:pPr>
        <w:pStyle w:val="ListParagraph"/>
        <w:ind w:left="1080" w:hanging="22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your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his</w:t>
      </w:r>
    </w:p>
    <w:p w:rsidR="0052616A" w:rsidRPr="00C72CD2" w:rsidRDefault="0052616A" w:rsidP="006E167B">
      <w:pPr>
        <w:pStyle w:val="ListParagraph"/>
        <w:ind w:left="1080" w:hanging="229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Tarkan is making a snowman. The weather is _____ today.</w:t>
      </w:r>
    </w:p>
    <w:p w:rsidR="0052616A" w:rsidRPr="00C72CD2" w:rsidRDefault="0052616A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snowy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stormy</w:t>
      </w:r>
    </w:p>
    <w:p w:rsidR="0052616A" w:rsidRPr="00C72CD2" w:rsidRDefault="0052616A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windy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sunny</w:t>
      </w:r>
    </w:p>
    <w:p w:rsidR="0052616A" w:rsidRPr="00C72CD2" w:rsidRDefault="0052616A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____ is the weather like in autumn in Denizli?</w:t>
      </w:r>
    </w:p>
    <w:p w:rsidR="0052616A" w:rsidRPr="00C72CD2" w:rsidRDefault="0052616A" w:rsidP="005149BA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How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What time</w:t>
      </w:r>
    </w:p>
    <w:p w:rsidR="0052616A" w:rsidRPr="00C72CD2" w:rsidRDefault="0052616A" w:rsidP="005149BA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What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How much</w:t>
      </w:r>
    </w:p>
    <w:p w:rsidR="0052616A" w:rsidRPr="00C72CD2" w:rsidRDefault="0052616A" w:rsidP="00E01E40">
      <w:pPr>
        <w:pStyle w:val="ListParagraph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E01E40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 temperature is around twenty degrees Celsius under zero. It is____.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snowy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windy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rainy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freezing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E01E40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There are big wheels, bumper cars, ghost trains etc. at the ____.</w:t>
      </w:r>
    </w:p>
    <w:p w:rsidR="0052616A" w:rsidRPr="00C72CD2" w:rsidRDefault="0052616A" w:rsidP="00B20509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city park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supermarket</w:t>
      </w:r>
    </w:p>
    <w:p w:rsidR="0052616A" w:rsidRPr="00C72CD2" w:rsidRDefault="0052616A" w:rsidP="00B20509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school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fun fair</w:t>
      </w:r>
    </w:p>
    <w:p w:rsidR="0052616A" w:rsidRPr="00C72CD2" w:rsidRDefault="0052616A" w:rsidP="00B20509">
      <w:pPr>
        <w:pStyle w:val="ListParagraph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B2050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Hangisi “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>fun rides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”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değildir</w:t>
      </w:r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ghost train</w:t>
      </w:r>
      <w:r w:rsidRPr="00C72CD2">
        <w:rPr>
          <w:rFonts w:ascii="Times New Roman" w:hAnsi="Times New Roman"/>
          <w:sz w:val="20"/>
          <w:szCs w:val="20"/>
          <w:lang w:val="en-US"/>
        </w:rPr>
        <w:tab/>
        <w:t xml:space="preserve">  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wave swinger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ab/>
        <w:t xml:space="preserve">  d) </w:t>
      </w:r>
      <w:r w:rsidRPr="00C72CD2">
        <w:rPr>
          <w:rFonts w:ascii="Times New Roman" w:hAnsi="Times New Roman"/>
          <w:sz w:val="20"/>
          <w:szCs w:val="20"/>
          <w:lang w:val="en-US"/>
        </w:rPr>
        <w:t>token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B0664D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A: ____ is the weather in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20"/>
              <w:szCs w:val="20"/>
              <w:lang w:val="en-US"/>
            </w:rPr>
            <w:t>Malatya</w:t>
          </w:r>
        </w:smartTag>
      </w:smartTag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52616A" w:rsidRPr="00C72CD2" w:rsidRDefault="0052616A" w:rsidP="00B0664D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It’s sunny and warm.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What 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How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Which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The temperature</w:t>
      </w: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CA12A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How do you feel on a sunny day?</w:t>
      </w:r>
    </w:p>
    <w:p w:rsidR="0052616A" w:rsidRPr="00C72CD2" w:rsidRDefault="0052616A" w:rsidP="00B0664D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Zafer feels anxious.</w:t>
      </w:r>
    </w:p>
    <w:p w:rsidR="0052616A" w:rsidRPr="00C72CD2" w:rsidRDefault="0052616A" w:rsidP="00B0664D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She feels happy.</w:t>
      </w:r>
    </w:p>
    <w:p w:rsidR="0052616A" w:rsidRPr="00C72CD2" w:rsidRDefault="0052616A" w:rsidP="00183E0F">
      <w:pPr>
        <w:pStyle w:val="ListParagraph"/>
        <w:numPr>
          <w:ilvl w:val="0"/>
          <w:numId w:val="7"/>
        </w:numPr>
        <w:ind w:right="35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 feel fine.</w:t>
      </w:r>
    </w:p>
    <w:p w:rsidR="0052616A" w:rsidRPr="00C72CD2" w:rsidRDefault="0052616A" w:rsidP="00B0664D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 feel moody.</w:t>
      </w:r>
    </w:p>
    <w:p w:rsidR="0052616A" w:rsidRPr="00C72CD2" w:rsidRDefault="0052616A" w:rsidP="00417CD9">
      <w:pPr>
        <w:pStyle w:val="ListParagraph"/>
        <w:ind w:left="1080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5515A7">
      <w:pPr>
        <w:pStyle w:val="ListParagraph"/>
        <w:numPr>
          <w:ilvl w:val="0"/>
          <w:numId w:val="1"/>
        </w:numPr>
        <w:ind w:left="64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What does Zülgani do after school?</w:t>
      </w:r>
    </w:p>
    <w:p w:rsidR="0052616A" w:rsidRPr="00C72CD2" w:rsidRDefault="0052616A" w:rsidP="00417CD9">
      <w:pPr>
        <w:pStyle w:val="ListParagraph"/>
        <w:ind w:left="64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________________.</w:t>
      </w:r>
    </w:p>
    <w:p w:rsidR="0052616A" w:rsidRPr="00C72CD2" w:rsidRDefault="0052616A" w:rsidP="00D8701F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She is making a cake now.</w:t>
      </w:r>
    </w:p>
    <w:p w:rsidR="0052616A" w:rsidRPr="00C72CD2" w:rsidRDefault="0052616A" w:rsidP="006E167B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He does his homework after school.</w:t>
      </w:r>
    </w:p>
    <w:p w:rsidR="0052616A" w:rsidRPr="00C72CD2" w:rsidRDefault="0052616A" w:rsidP="006E167B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They have a snack.</w:t>
      </w:r>
    </w:p>
    <w:p w:rsidR="0052616A" w:rsidRPr="00C72CD2" w:rsidRDefault="0052616A" w:rsidP="006E167B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He is having a rest</w:t>
      </w:r>
    </w:p>
    <w:p w:rsidR="0052616A" w:rsidRPr="00C72CD2" w:rsidRDefault="0052616A" w:rsidP="00417CD9">
      <w:pPr>
        <w:pStyle w:val="ListParagraph"/>
        <w:ind w:left="993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FE12A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__________________?</w:t>
      </w:r>
    </w:p>
    <w:p w:rsidR="0052616A" w:rsidRPr="00C72CD2" w:rsidRDefault="0052616A" w:rsidP="00FE12A6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Each fun ride is 1 token and 1 token is 2 Turkish Liras.</w:t>
      </w:r>
    </w:p>
    <w:p w:rsidR="0052616A" w:rsidRPr="00C72CD2" w:rsidRDefault="0052616A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Where is the fun fair</w:t>
      </w:r>
    </w:p>
    <w:p w:rsidR="0052616A" w:rsidRPr="00C72CD2" w:rsidRDefault="0052616A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When is it</w:t>
      </w:r>
    </w:p>
    <w:p w:rsidR="0052616A" w:rsidRPr="00C72CD2" w:rsidRDefault="0052616A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Can you repeat, please</w:t>
      </w:r>
    </w:p>
    <w:p w:rsidR="0052616A" w:rsidRPr="00C72CD2" w:rsidRDefault="0052616A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How much is a fun ride</w:t>
      </w:r>
    </w:p>
    <w:p w:rsidR="0052616A" w:rsidRPr="00C72CD2" w:rsidRDefault="0052616A" w:rsidP="00417CD9">
      <w:pPr>
        <w:pStyle w:val="ListParagraph"/>
        <w:ind w:left="993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F0232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eastAsia="Batang" w:hAnsi="Times New Roman"/>
          <w:sz w:val="20"/>
          <w:szCs w:val="20"/>
          <w:lang w:val="en-US"/>
        </w:rPr>
        <w:t>The weather is rainy and windy in _____.</w:t>
      </w:r>
    </w:p>
    <w:p w:rsidR="0052616A" w:rsidRPr="00C72CD2" w:rsidRDefault="0052616A" w:rsidP="00F02329">
      <w:pPr>
        <w:pStyle w:val="ListParagraph"/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spring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summer 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winter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>autumn</w:t>
      </w:r>
    </w:p>
    <w:p w:rsidR="0052616A" w:rsidRPr="00C72CD2" w:rsidRDefault="0052616A" w:rsidP="00F02329">
      <w:pPr>
        <w:pStyle w:val="ListParagraph"/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</w:p>
    <w:p w:rsidR="0052616A" w:rsidRPr="00C72CD2" w:rsidRDefault="0052616A" w:rsidP="00F02329">
      <w:pPr>
        <w:pStyle w:val="ListParagraph"/>
        <w:numPr>
          <w:ilvl w:val="0"/>
          <w:numId w:val="1"/>
        </w:numPr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noProof/>
          <w:sz w:val="20"/>
          <w:szCs w:val="20"/>
          <w:lang w:val="en-US"/>
        </w:rPr>
        <w:t>Maths is _________________than English.</w:t>
      </w:r>
    </w:p>
    <w:p w:rsidR="0052616A" w:rsidRPr="00C72CD2" w:rsidRDefault="0052616A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difficult                       </w:t>
      </w:r>
      <w:r>
        <w:rPr>
          <w:rFonts w:ascii="Times New Roman" w:hAnsi="Times New Roman"/>
          <w:noProof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difficult             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difficult</w:t>
      </w:r>
      <w:r>
        <w:rPr>
          <w:rFonts w:ascii="Times New Roman" w:hAnsi="Times New Roman"/>
          <w:noProof/>
          <w:sz w:val="20"/>
          <w:szCs w:val="20"/>
          <w:lang w:val="en-US"/>
        </w:rPr>
        <w:t>i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er           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easy</w:t>
      </w:r>
    </w:p>
    <w:p w:rsidR="0052616A" w:rsidRPr="00C72CD2" w:rsidRDefault="0052616A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</w:p>
    <w:p w:rsidR="0052616A" w:rsidRPr="00C72CD2" w:rsidRDefault="0052616A" w:rsidP="00F02329">
      <w:pPr>
        <w:pStyle w:val="ListParagraph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noProof/>
              <w:sz w:val="20"/>
              <w:szCs w:val="20"/>
              <w:lang w:val="en-US"/>
            </w:rPr>
            <w:t>Ankara</w:t>
          </w:r>
        </w:smartTag>
      </w:smartTag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is ……………………. than Hatay. </w:t>
      </w:r>
    </w:p>
    <w:p w:rsidR="0052616A" w:rsidRPr="00C72CD2" w:rsidRDefault="0052616A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crowded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crowdeder</w:t>
      </w:r>
    </w:p>
    <w:p w:rsidR="0052616A" w:rsidRPr="00C72CD2" w:rsidRDefault="0052616A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crowded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crowdeder</w:t>
      </w:r>
    </w:p>
    <w:p w:rsidR="0052616A" w:rsidRPr="00C72CD2" w:rsidRDefault="0052616A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</w:p>
    <w:p w:rsidR="0052616A" w:rsidRPr="00C72CD2" w:rsidRDefault="0052616A" w:rsidP="00A665E8">
      <w:pPr>
        <w:pStyle w:val="ListParagraph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noProof/>
          <w:sz w:val="20"/>
          <w:szCs w:val="20"/>
          <w:lang w:val="en-US"/>
        </w:rPr>
        <w:t>What is the weather like today?</w:t>
      </w:r>
    </w:p>
    <w:p w:rsidR="0052616A" w:rsidRPr="00C72CD2" w:rsidRDefault="0052616A" w:rsidP="005149BA">
      <w:pPr>
        <w:pStyle w:val="ListParagraph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567" w:right="-648"/>
        <w:rPr>
          <w:rFonts w:ascii="Times New Roman" w:hAnsi="Times New Roman"/>
          <w:noProof/>
          <w:sz w:val="20"/>
          <w:szCs w:val="20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0.1pt;margin-top:.85pt;width:131.25pt;height:66.6pt;z-index:251658240">
            <v:textbox style="mso-next-textbox:#_x0000_s1026">
              <w:txbxContent>
                <w:p w:rsidR="0052616A" w:rsidRPr="005515A7" w:rsidRDefault="0052616A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sunny today.</w:t>
                  </w:r>
                </w:p>
                <w:p w:rsidR="0052616A" w:rsidRPr="005515A7" w:rsidRDefault="0052616A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rainy today.</w:t>
                  </w:r>
                </w:p>
                <w:p w:rsidR="0052616A" w:rsidRPr="005515A7" w:rsidRDefault="0052616A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windy today.</w:t>
                  </w:r>
                </w:p>
                <w:p w:rsidR="0052616A" w:rsidRPr="005515A7" w:rsidRDefault="0052616A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hot today.</w:t>
                  </w:r>
                </w:p>
                <w:p w:rsidR="0052616A" w:rsidRDefault="0052616A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720"/>
                  </w:pPr>
                </w:p>
              </w:txbxContent>
            </v:textbox>
          </v:shape>
        </w:pict>
      </w:r>
      <w:r w:rsidRPr="00EE5D76">
        <w:rPr>
          <w:rFonts w:ascii="Times New Roman" w:hAnsi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images.png" style="width:77.25pt;height:67.5pt;visibility:visible">
            <v:imagedata r:id="rId7" o:title=""/>
          </v:shape>
        </w:pict>
      </w:r>
    </w:p>
    <w:p w:rsidR="0052616A" w:rsidRPr="00C72CD2" w:rsidRDefault="0052616A" w:rsidP="00227A0E">
      <w:pPr>
        <w:pStyle w:val="ListParagraph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 days are __________ in summer.</w:t>
      </w:r>
    </w:p>
    <w:p w:rsidR="0052616A" w:rsidRPr="00C72CD2" w:rsidRDefault="0052616A" w:rsidP="00227A0E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Cümleyi tamamlayan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doğru </w:t>
      </w:r>
      <w:r w:rsidRPr="00C72CD2">
        <w:rPr>
          <w:rFonts w:ascii="Times New Roman" w:hAnsi="Times New Roman"/>
          <w:sz w:val="20"/>
          <w:szCs w:val="20"/>
          <w:lang w:val="en-US"/>
        </w:rPr>
        <w:t>seçeneği işaretleyiniz.</w:t>
      </w:r>
    </w:p>
    <w:p w:rsidR="0052616A" w:rsidRPr="00C72CD2" w:rsidRDefault="0052616A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tall and hot</w:t>
      </w:r>
    </w:p>
    <w:p w:rsidR="0052616A" w:rsidRPr="00C72CD2" w:rsidRDefault="0052616A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short and cool</w:t>
      </w:r>
    </w:p>
    <w:p w:rsidR="0052616A" w:rsidRPr="00C72CD2" w:rsidRDefault="0052616A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short and warm</w:t>
      </w:r>
    </w:p>
    <w:p w:rsidR="0052616A" w:rsidRPr="00C72CD2" w:rsidRDefault="0052616A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long and hot</w:t>
      </w:r>
    </w:p>
    <w:p w:rsidR="0052616A" w:rsidRPr="00C72CD2" w:rsidRDefault="0052616A" w:rsidP="00417CD9">
      <w:pPr>
        <w:pStyle w:val="ListParagraph"/>
        <w:ind w:left="1134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407C3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In __________ the weather is snowy and cold.</w:t>
      </w:r>
    </w:p>
    <w:p w:rsidR="0052616A" w:rsidRPr="00C72CD2" w:rsidRDefault="0052616A" w:rsidP="006E167B">
      <w:pPr>
        <w:pStyle w:val="ListParagraph"/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autumn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summer</w:t>
      </w:r>
    </w:p>
    <w:p w:rsidR="0052616A" w:rsidRPr="00C72CD2" w:rsidRDefault="0052616A" w:rsidP="006E167B">
      <w:pPr>
        <w:pStyle w:val="ListParagraph"/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November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winter</w:t>
      </w:r>
    </w:p>
    <w:p w:rsidR="0052616A" w:rsidRPr="00C72CD2" w:rsidRDefault="0052616A" w:rsidP="006E167B">
      <w:pPr>
        <w:pStyle w:val="ListParagraph"/>
        <w:ind w:left="1134" w:hanging="283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885E6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Eşleştirmelerde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 hatalı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olan seçeneği işaretleyiniz.</w:t>
      </w:r>
    </w:p>
    <w:p w:rsidR="0052616A" w:rsidRPr="00C72CD2" w:rsidRDefault="0052616A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summer – August</w:t>
      </w:r>
    </w:p>
    <w:p w:rsidR="0052616A" w:rsidRPr="00C72CD2" w:rsidRDefault="0052616A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winter – January</w:t>
      </w:r>
    </w:p>
    <w:p w:rsidR="0052616A" w:rsidRPr="00C72CD2" w:rsidRDefault="0052616A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spring – March</w:t>
      </w:r>
    </w:p>
    <w:p w:rsidR="0052616A" w:rsidRPr="00C72CD2" w:rsidRDefault="0052616A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autumn – June</w:t>
      </w:r>
    </w:p>
    <w:p w:rsidR="0052616A" w:rsidRPr="00C72CD2" w:rsidRDefault="0052616A" w:rsidP="00747921">
      <w:pPr>
        <w:pStyle w:val="ListParagraph"/>
        <w:ind w:left="1080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747921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747921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EE5D76">
        <w:rPr>
          <w:rFonts w:ascii="Times New Roman" w:hAnsi="Times New Roman"/>
          <w:noProof/>
          <w:sz w:val="20"/>
          <w:szCs w:val="20"/>
        </w:rPr>
        <w:pict>
          <v:shape id="5 Resim" o:spid="_x0000_i1026" type="#_x0000_t75" alt="images.png" style="width:105pt;height:88.5pt;visibility:visible">
            <v:imagedata r:id="rId8" o:title=""/>
          </v:shape>
        </w:pict>
      </w:r>
    </w:p>
    <w:p w:rsidR="0052616A" w:rsidRPr="00C72CD2" w:rsidRDefault="0052616A" w:rsidP="00747921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Baran  feels ____. He wants to sing songs.</w:t>
      </w:r>
      <w:r w:rsidRPr="00C72CD2">
        <w:rPr>
          <w:rFonts w:ascii="Times New Roman" w:hAnsi="Times New Roman"/>
          <w:sz w:val="20"/>
          <w:szCs w:val="20"/>
          <w:lang w:val="en-US"/>
        </w:rPr>
        <w:br/>
      </w:r>
      <w:r w:rsidRPr="00C72CD2">
        <w:rPr>
          <w:rFonts w:ascii="Times New Roman" w:hAnsi="Times New Roman"/>
          <w:sz w:val="18"/>
          <w:szCs w:val="18"/>
          <w:lang w:val="en-US"/>
        </w:rPr>
        <w:t xml:space="preserve">Görsele bakıp, cümleyi tamamlayan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doğru</w:t>
      </w:r>
      <w:r w:rsidRPr="00C72CD2">
        <w:rPr>
          <w:rFonts w:ascii="Times New Roman" w:hAnsi="Times New Roman"/>
          <w:sz w:val="20"/>
          <w:szCs w:val="20"/>
          <w:u w:val="single"/>
          <w:lang w:val="en-US"/>
        </w:rPr>
        <w:t xml:space="preserve"> </w:t>
      </w:r>
      <w:r w:rsidRPr="00C72CD2">
        <w:rPr>
          <w:rFonts w:ascii="Times New Roman" w:hAnsi="Times New Roman"/>
          <w:sz w:val="18"/>
          <w:szCs w:val="18"/>
          <w:lang w:val="en-US"/>
        </w:rPr>
        <w:t>seçeneği işaretleyiniz.</w:t>
      </w:r>
    </w:p>
    <w:p w:rsidR="0052616A" w:rsidRPr="00C72CD2" w:rsidRDefault="0052616A" w:rsidP="00752FB6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happy</w:t>
      </w:r>
    </w:p>
    <w:p w:rsidR="0052616A" w:rsidRPr="00C72CD2" w:rsidRDefault="0052616A" w:rsidP="00752FB6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moody</w:t>
      </w:r>
    </w:p>
    <w:p w:rsidR="0052616A" w:rsidRPr="00C72CD2" w:rsidRDefault="0052616A" w:rsidP="00752FB6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sleepy</w:t>
      </w:r>
    </w:p>
    <w:p w:rsidR="0052616A" w:rsidRPr="00C72CD2" w:rsidRDefault="0052616A" w:rsidP="001B2F6A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anxious</w:t>
      </w:r>
    </w:p>
    <w:p w:rsidR="0052616A" w:rsidRPr="00C72CD2" w:rsidRDefault="0052616A" w:rsidP="00EA1BE4">
      <w:pPr>
        <w:pStyle w:val="ListParagraph"/>
        <w:tabs>
          <w:tab w:val="left" w:pos="0"/>
        </w:tabs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EA1BE4">
      <w:pPr>
        <w:pStyle w:val="ListParagraph"/>
        <w:tabs>
          <w:tab w:val="left" w:pos="0"/>
        </w:tabs>
        <w:rPr>
          <w:rFonts w:ascii="Times New Roman" w:hAnsi="Times New Roman"/>
          <w:sz w:val="20"/>
          <w:szCs w:val="20"/>
          <w:lang w:val="en-US"/>
        </w:rPr>
      </w:pPr>
      <w:r w:rsidRPr="00EE5D76">
        <w:rPr>
          <w:rFonts w:ascii="Times New Roman" w:hAnsi="Times New Roman"/>
          <w:noProof/>
          <w:sz w:val="20"/>
          <w:szCs w:val="20"/>
        </w:rPr>
        <w:pict>
          <v:shape id="_x0000_i1027" type="#_x0000_t75" alt="nclock-04-30_33864_md.gif" style="width:105.75pt;height:86.25pt;visibility:visible">
            <v:imagedata r:id="rId9" o:title=""/>
          </v:shape>
        </w:pict>
      </w:r>
    </w:p>
    <w:p w:rsidR="0052616A" w:rsidRPr="00C72CD2" w:rsidRDefault="0052616A" w:rsidP="00EA1BE4">
      <w:pPr>
        <w:pStyle w:val="ListParagraph"/>
        <w:numPr>
          <w:ilvl w:val="0"/>
          <w:numId w:val="1"/>
        </w:numPr>
        <w:tabs>
          <w:tab w:val="left" w:pos="0"/>
        </w:tabs>
        <w:rPr>
          <w:rFonts w:ascii="Times New Roman" w:hAnsi="Times New Roman"/>
          <w:b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What time is it? </w:t>
      </w:r>
    </w:p>
    <w:p w:rsidR="0052616A" w:rsidRPr="00C72CD2" w:rsidRDefault="0052616A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four o’clock.</w:t>
      </w:r>
    </w:p>
    <w:p w:rsidR="0052616A" w:rsidRPr="00C72CD2" w:rsidRDefault="0052616A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i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half past five.</w:t>
      </w:r>
    </w:p>
    <w:tbl>
      <w:tblPr>
        <w:tblpPr w:leftFromText="141" w:rightFromText="141" w:vertAnchor="text" w:horzAnchor="page" w:tblpX="4925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59"/>
      </w:tblGrid>
      <w:tr w:rsidR="0052616A" w:rsidRPr="00EE5D76" w:rsidTr="005149BA">
        <w:trPr>
          <w:trHeight w:val="3253"/>
        </w:trPr>
        <w:tc>
          <w:tcPr>
            <w:tcW w:w="3659" w:type="dxa"/>
          </w:tcPr>
          <w:p w:rsidR="0052616A" w:rsidRPr="00EE5D76" w:rsidRDefault="0052616A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5D76">
              <w:rPr>
                <w:rFonts w:ascii="Times New Roman" w:hAnsi="Times New Roman"/>
                <w:sz w:val="18"/>
                <w:szCs w:val="18"/>
                <w:lang w:val="en-US"/>
              </w:rPr>
              <w:t>Name:</w:t>
            </w:r>
          </w:p>
          <w:p w:rsidR="0052616A" w:rsidRPr="00EE5D76" w:rsidRDefault="0052616A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52616A" w:rsidRPr="00EE5D76" w:rsidRDefault="0052616A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5D76">
              <w:rPr>
                <w:rFonts w:ascii="Times New Roman" w:hAnsi="Times New Roman"/>
                <w:sz w:val="18"/>
                <w:szCs w:val="18"/>
                <w:lang w:val="en-US"/>
              </w:rPr>
              <w:t>Surname:</w:t>
            </w:r>
          </w:p>
          <w:p w:rsidR="0052616A" w:rsidRPr="00EE5D76" w:rsidRDefault="0052616A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52616A" w:rsidRPr="00EE5D76" w:rsidRDefault="0052616A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5D76">
              <w:rPr>
                <w:rFonts w:ascii="Times New Roman" w:hAnsi="Times New Roman"/>
                <w:sz w:val="18"/>
                <w:szCs w:val="18"/>
                <w:lang w:val="en-US"/>
              </w:rPr>
              <w:t>Number:</w:t>
            </w:r>
          </w:p>
          <w:p w:rsidR="0052616A" w:rsidRPr="00EE5D76" w:rsidRDefault="0052616A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52616A" w:rsidRPr="00EE5D76" w:rsidRDefault="0052616A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5D76">
              <w:rPr>
                <w:rFonts w:ascii="Times New Roman" w:hAnsi="Times New Roman"/>
                <w:sz w:val="18"/>
                <w:szCs w:val="18"/>
                <w:lang w:val="en-US"/>
              </w:rPr>
              <w:t>Class:</w:t>
            </w:r>
          </w:p>
          <w:p w:rsidR="0052616A" w:rsidRPr="00EE5D76" w:rsidRDefault="0052616A" w:rsidP="005515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52616A" w:rsidRPr="00C72CD2" w:rsidRDefault="0052616A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a quarter past four.</w:t>
      </w:r>
    </w:p>
    <w:p w:rsidR="0052616A" w:rsidRPr="00C72CD2" w:rsidRDefault="0052616A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half past four.  </w:t>
      </w:r>
    </w:p>
    <w:p w:rsidR="0052616A" w:rsidRPr="00C72CD2" w:rsidRDefault="0052616A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7D1BF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EE5D76">
        <w:rPr>
          <w:rFonts w:ascii="Times New Roman" w:hAnsi="Times New Roman"/>
          <w:noProof/>
          <w:sz w:val="20"/>
          <w:szCs w:val="20"/>
        </w:rPr>
        <w:pict>
          <v:shape id="4 Resim" o:spid="_x0000_i1028" type="#_x0000_t75" alt="artfavor_skyscraper_black_coloring_book-555px.png" style="width:121.5pt;height:127.5pt;visibility:visible">
            <v:imagedata r:id="rId10" o:title=""/>
          </v:shape>
        </w:pict>
      </w:r>
    </w:p>
    <w:p w:rsidR="0052616A" w:rsidRPr="00C72CD2" w:rsidRDefault="0052616A" w:rsidP="006C7379">
      <w:pPr>
        <w:pStyle w:val="ListParagraph"/>
        <w:rPr>
          <w:rFonts w:ascii="Times New Roman" w:hAnsi="Times New Roman"/>
          <w:sz w:val="18"/>
          <w:szCs w:val="18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 xml:space="preserve">Görseli ifade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18"/>
              <w:szCs w:val="18"/>
              <w:lang w:val="en-US"/>
            </w:rPr>
            <w:t>eden</w:t>
          </w:r>
        </w:smartTag>
      </w:smartTag>
      <w:r w:rsidRPr="00C72CD2">
        <w:rPr>
          <w:rFonts w:ascii="Times New Roman" w:hAnsi="Times New Roman"/>
          <w:sz w:val="18"/>
          <w:szCs w:val="18"/>
          <w:lang w:val="en-US"/>
        </w:rPr>
        <w:t xml:space="preserve"> seçenek hangisidir?</w:t>
      </w:r>
    </w:p>
    <w:p w:rsidR="0052616A" w:rsidRPr="00C72CD2" w:rsidRDefault="0052616A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Traffic jam</w:t>
      </w:r>
    </w:p>
    <w:p w:rsidR="0052616A" w:rsidRPr="00C72CD2" w:rsidRDefault="0052616A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City park</w:t>
      </w:r>
    </w:p>
    <w:p w:rsidR="0052616A" w:rsidRPr="00C72CD2" w:rsidRDefault="0052616A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>
        <w:rPr>
          <w:noProof/>
        </w:rPr>
        <w:pict>
          <v:shape id="_x0000_s1027" type="#_x0000_t202" style="position:absolute;left:0;text-align:left;margin-left:170.9pt;margin-top:6.45pt;width:85.6pt;height:46.85pt;z-index:251659264">
            <v:textbox>
              <w:txbxContent>
                <w:p w:rsidR="0052616A" w:rsidRDefault="0052616A"/>
              </w:txbxContent>
            </v:textbox>
          </v:shape>
        </w:pict>
      </w:r>
      <w:r w:rsidRPr="00C72CD2">
        <w:rPr>
          <w:rFonts w:ascii="Times New Roman" w:hAnsi="Times New Roman"/>
          <w:sz w:val="20"/>
          <w:szCs w:val="20"/>
          <w:lang w:val="en-US"/>
        </w:rPr>
        <w:t>Skyscrapers</w:t>
      </w:r>
    </w:p>
    <w:p w:rsidR="0052616A" w:rsidRPr="00C72CD2" w:rsidRDefault="0052616A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Street</w:t>
      </w:r>
    </w:p>
    <w:p w:rsidR="0052616A" w:rsidRPr="00C72CD2" w:rsidRDefault="0052616A" w:rsidP="006C737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EE5D76">
        <w:rPr>
          <w:rFonts w:ascii="Times New Roman" w:hAnsi="Times New Roman"/>
          <w:noProof/>
          <w:sz w:val="20"/>
          <w:szCs w:val="20"/>
        </w:rPr>
        <w:pict>
          <v:shape id="6 Resim" o:spid="_x0000_i1029" type="#_x0000_t75" alt="Rollercoaster_5.jpg" style="width:194.25pt;height:100.5pt;visibility:visible">
            <v:imagedata r:id="rId11" o:title=""/>
          </v:shape>
        </w:pict>
      </w:r>
    </w:p>
    <w:p w:rsidR="0052616A" w:rsidRPr="00C72CD2" w:rsidRDefault="0052616A" w:rsidP="006C7379">
      <w:pPr>
        <w:pStyle w:val="ListParagraph"/>
        <w:rPr>
          <w:rFonts w:ascii="Times New Roman" w:hAnsi="Times New Roman"/>
          <w:sz w:val="18"/>
          <w:szCs w:val="18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 xml:space="preserve">Görseli ifade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18"/>
              <w:szCs w:val="18"/>
              <w:lang w:val="en-US"/>
            </w:rPr>
            <w:t>eden</w:t>
          </w:r>
        </w:smartTag>
      </w:smartTag>
      <w:r w:rsidRPr="00C72CD2">
        <w:rPr>
          <w:rFonts w:ascii="Times New Roman" w:hAnsi="Times New Roman"/>
          <w:sz w:val="18"/>
          <w:szCs w:val="18"/>
          <w:lang w:val="en-US"/>
        </w:rPr>
        <w:t xml:space="preserve"> seçenek hangisidir?</w:t>
      </w:r>
    </w:p>
    <w:p w:rsidR="0052616A" w:rsidRPr="00C72CD2" w:rsidRDefault="0052616A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Wave swinger</w:t>
      </w:r>
    </w:p>
    <w:p w:rsidR="0052616A" w:rsidRPr="00C72CD2" w:rsidRDefault="0052616A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Bumper cars</w:t>
      </w:r>
    </w:p>
    <w:p w:rsidR="0052616A" w:rsidRPr="00C72CD2" w:rsidRDefault="0052616A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carousel</w:t>
      </w:r>
    </w:p>
    <w:p w:rsidR="0052616A" w:rsidRPr="00C72CD2" w:rsidRDefault="0052616A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</w:p>
    <w:p w:rsidR="0052616A" w:rsidRPr="00C72CD2" w:rsidRDefault="0052616A" w:rsidP="00417CD9">
      <w:pPr>
        <w:pStyle w:val="ListParagraph"/>
        <w:ind w:left="1352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6C737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EE5D76">
        <w:rPr>
          <w:rFonts w:ascii="Times New Roman" w:hAnsi="Times New Roman"/>
          <w:noProof/>
          <w:sz w:val="20"/>
          <w:szCs w:val="20"/>
        </w:rPr>
        <w:pict>
          <v:shape id="8 Resim" o:spid="_x0000_i1030" type="#_x0000_t75" alt="88357824.jpg" style="width:205.5pt;height:123.75pt;visibility:visible">
            <v:imagedata r:id="rId12" o:title=""/>
          </v:shape>
        </w:pict>
      </w:r>
    </w:p>
    <w:p w:rsidR="0052616A" w:rsidRPr="00C72CD2" w:rsidRDefault="0052616A" w:rsidP="00752FB6">
      <w:pPr>
        <w:pStyle w:val="ListParagraph"/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>Görselde hangi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“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>fun ride</w:t>
      </w:r>
      <w:r w:rsidRPr="00C72CD2">
        <w:rPr>
          <w:rFonts w:ascii="Times New Roman" w:hAnsi="Times New Roman"/>
          <w:sz w:val="20"/>
          <w:szCs w:val="20"/>
          <w:lang w:val="en-US"/>
        </w:rPr>
        <w:t>”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yoktur</w:t>
      </w:r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52616A" w:rsidRPr="00C72CD2" w:rsidRDefault="0052616A" w:rsidP="005149BA">
      <w:pPr>
        <w:pStyle w:val="ListParagraph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Bumper cars</w:t>
      </w:r>
    </w:p>
    <w:p w:rsidR="0052616A" w:rsidRPr="00C72CD2" w:rsidRDefault="0052616A" w:rsidP="005149BA">
      <w:pPr>
        <w:pStyle w:val="ListParagraph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Carousel</w:t>
      </w:r>
    </w:p>
    <w:p w:rsidR="0052616A" w:rsidRPr="00C72CD2" w:rsidRDefault="0052616A" w:rsidP="005149BA">
      <w:pPr>
        <w:pStyle w:val="ListParagraph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Big wheel</w:t>
      </w:r>
    </w:p>
    <w:tbl>
      <w:tblPr>
        <w:tblpPr w:leftFromText="141" w:rightFromText="141" w:vertAnchor="page" w:horzAnchor="page" w:tblpX="8979" w:tblpY="8577"/>
        <w:tblOverlap w:val="never"/>
        <w:tblW w:w="2480" w:type="dxa"/>
        <w:tblCellMar>
          <w:left w:w="70" w:type="dxa"/>
          <w:right w:w="70" w:type="dxa"/>
        </w:tblCellMar>
        <w:tblLook w:val="00A0"/>
      </w:tblPr>
      <w:tblGrid>
        <w:gridCol w:w="674"/>
        <w:gridCol w:w="530"/>
        <w:gridCol w:w="426"/>
        <w:gridCol w:w="425"/>
        <w:gridCol w:w="425"/>
      </w:tblGrid>
      <w:tr w:rsidR="0052616A" w:rsidRPr="00EE5D76" w:rsidTr="00183E0F">
        <w:trPr>
          <w:trHeight w:val="23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183E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72CD2">
              <w:rPr>
                <w:rFonts w:ascii="Times New Roman" w:hAnsi="Times New Roman"/>
                <w:b/>
                <w:i/>
                <w:sz w:val="20"/>
                <w:szCs w:val="20"/>
              </w:rPr>
              <w:t>SORU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183E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72CD2">
              <w:rPr>
                <w:rFonts w:ascii="Times New Roman" w:hAnsi="Times New Roman"/>
                <w:b/>
                <w:i/>
                <w:sz w:val="20"/>
                <w:szCs w:val="20"/>
              </w:rPr>
              <w:t>SEÇENEK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2616A" w:rsidRPr="00EE5D76" w:rsidTr="00183E0F">
        <w:trPr>
          <w:trHeight w:val="6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616A" w:rsidRPr="00C72CD2" w:rsidRDefault="0052616A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</w:tbl>
    <w:p w:rsidR="0052616A" w:rsidRPr="00C72CD2" w:rsidRDefault="0052616A" w:rsidP="005149BA">
      <w:pPr>
        <w:pStyle w:val="ListParagraph"/>
        <w:numPr>
          <w:ilvl w:val="0"/>
          <w:numId w:val="17"/>
        </w:numPr>
        <w:tabs>
          <w:tab w:val="left" w:pos="851"/>
          <w:tab w:val="left" w:pos="993"/>
        </w:tabs>
        <w:ind w:left="1276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</w:p>
    <w:p w:rsidR="0052616A" w:rsidRPr="00C72CD2" w:rsidRDefault="0052616A" w:rsidP="003910B3">
      <w:pPr>
        <w:pStyle w:val="ListParagraph"/>
        <w:ind w:left="1429"/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111754">
      <w:pPr>
        <w:rPr>
          <w:rFonts w:ascii="Times New Roman" w:hAnsi="Times New Roman"/>
          <w:sz w:val="20"/>
          <w:szCs w:val="20"/>
          <w:lang w:val="en-US"/>
        </w:rPr>
      </w:pPr>
    </w:p>
    <w:p w:rsidR="0052616A" w:rsidRPr="00C72CD2" w:rsidRDefault="0052616A" w:rsidP="009D51F5">
      <w:pPr>
        <w:pStyle w:val="ListParagraph"/>
        <w:ind w:left="1440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</w:p>
    <w:sectPr w:rsidR="0052616A" w:rsidRPr="00C72CD2" w:rsidSect="009D51F5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16A" w:rsidRDefault="0052616A" w:rsidP="00C85922">
      <w:pPr>
        <w:spacing w:after="0" w:line="240" w:lineRule="auto"/>
      </w:pPr>
      <w:r>
        <w:separator/>
      </w:r>
    </w:p>
  </w:endnote>
  <w:endnote w:type="continuationSeparator" w:id="0">
    <w:p w:rsidR="0052616A" w:rsidRDefault="0052616A" w:rsidP="00C85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16A" w:rsidRPr="00CA2731" w:rsidRDefault="0052616A">
    <w:pPr>
      <w:pStyle w:val="Footer"/>
      <w:rPr>
        <w:b/>
      </w:rPr>
    </w:pPr>
    <w:r>
      <w:tab/>
    </w:r>
    <w:r>
      <w:tab/>
    </w:r>
    <w:r w:rsidRPr="00CA2731">
      <w:rPr>
        <w:b/>
      </w:rPr>
      <w:t xml:space="preserve">MEHMET EMİN YILMAZ </w:t>
    </w:r>
  </w:p>
  <w:p w:rsidR="0052616A" w:rsidRPr="00CA2731" w:rsidRDefault="0052616A">
    <w:pPr>
      <w:pStyle w:val="Footer"/>
      <w:rPr>
        <w:i/>
        <w:sz w:val="20"/>
        <w:szCs w:val="20"/>
      </w:rPr>
    </w:pPr>
    <w:r>
      <w:tab/>
    </w:r>
    <w:r>
      <w:tab/>
    </w:r>
    <w:r w:rsidRPr="00CA2731">
      <w:rPr>
        <w:i/>
        <w:sz w:val="20"/>
        <w:szCs w:val="20"/>
      </w:rPr>
      <w:t>English Teacher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16A" w:rsidRDefault="0052616A" w:rsidP="00C85922">
      <w:pPr>
        <w:spacing w:after="0" w:line="240" w:lineRule="auto"/>
      </w:pPr>
      <w:r>
        <w:separator/>
      </w:r>
    </w:p>
  </w:footnote>
  <w:footnote w:type="continuationSeparator" w:id="0">
    <w:p w:rsidR="0052616A" w:rsidRDefault="0052616A" w:rsidP="00C85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16A" w:rsidRPr="00C72CD2" w:rsidRDefault="0052616A" w:rsidP="00C85922">
    <w:pPr>
      <w:pStyle w:val="Header"/>
      <w:jc w:val="center"/>
      <w:rPr>
        <w:rFonts w:ascii="Cambria" w:hAnsi="Cambria"/>
        <w:b/>
        <w:i/>
        <w:sz w:val="24"/>
        <w:szCs w:val="24"/>
      </w:rPr>
    </w:pPr>
    <w:r w:rsidRPr="00C72CD2">
      <w:rPr>
        <w:rFonts w:ascii="Cambria" w:hAnsi="Cambria"/>
        <w:b/>
        <w:i/>
        <w:sz w:val="24"/>
        <w:szCs w:val="24"/>
      </w:rPr>
      <w:t xml:space="preserve">SERGENTEPE SECONDARY SCHOOL </w:t>
    </w:r>
    <w:r>
      <w:rPr>
        <w:rFonts w:ascii="Cambria" w:hAnsi="Cambria"/>
        <w:b/>
        <w:i/>
        <w:sz w:val="24"/>
        <w:szCs w:val="24"/>
      </w:rPr>
      <w:t xml:space="preserve">2015-2016 </w:t>
    </w:r>
    <w:r w:rsidRPr="00C72CD2">
      <w:rPr>
        <w:rFonts w:ascii="Cambria" w:hAnsi="Cambria"/>
        <w:b/>
        <w:i/>
        <w:sz w:val="24"/>
        <w:szCs w:val="24"/>
      </w:rPr>
      <w:t xml:space="preserve"> ACADEMIC YEAR FIRST TERM SECOND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996"/>
    <w:multiLevelType w:val="hybridMultilevel"/>
    <w:tmpl w:val="1F3A3B6E"/>
    <w:lvl w:ilvl="0" w:tplc="5E0A0D06">
      <w:start w:val="1"/>
      <w:numFmt w:val="lowerLetter"/>
      <w:lvlText w:val="%1)"/>
      <w:lvlJc w:val="left"/>
      <w:pPr>
        <w:ind w:left="135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3865B4D"/>
    <w:multiLevelType w:val="hybridMultilevel"/>
    <w:tmpl w:val="41CA5744"/>
    <w:lvl w:ilvl="0" w:tplc="3FA27306">
      <w:start w:val="1"/>
      <w:numFmt w:val="low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43C33DE"/>
    <w:multiLevelType w:val="hybridMultilevel"/>
    <w:tmpl w:val="1DACA7C0"/>
    <w:lvl w:ilvl="0" w:tplc="E89A03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FC619F"/>
    <w:multiLevelType w:val="hybridMultilevel"/>
    <w:tmpl w:val="28DAA43A"/>
    <w:lvl w:ilvl="0" w:tplc="DECE4616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FD166A6"/>
    <w:multiLevelType w:val="hybridMultilevel"/>
    <w:tmpl w:val="5C8CEF90"/>
    <w:lvl w:ilvl="0" w:tplc="80F23DA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E8D024E"/>
    <w:multiLevelType w:val="hybridMultilevel"/>
    <w:tmpl w:val="B3D461AC"/>
    <w:lvl w:ilvl="0" w:tplc="684E11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3127F05"/>
    <w:multiLevelType w:val="hybridMultilevel"/>
    <w:tmpl w:val="8C646C24"/>
    <w:lvl w:ilvl="0" w:tplc="13EE128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6B15D6E"/>
    <w:multiLevelType w:val="hybridMultilevel"/>
    <w:tmpl w:val="0860ACCC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40B360E5"/>
    <w:multiLevelType w:val="hybridMultilevel"/>
    <w:tmpl w:val="BEB00964"/>
    <w:lvl w:ilvl="0" w:tplc="AAAE713A">
      <w:start w:val="1"/>
      <w:numFmt w:val="lowerLetter"/>
      <w:lvlText w:val="%1)"/>
      <w:lvlJc w:val="left"/>
      <w:pPr>
        <w:ind w:left="148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2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4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6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8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0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2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41" w:hanging="180"/>
      </w:pPr>
      <w:rPr>
        <w:rFonts w:cs="Times New Roman"/>
      </w:rPr>
    </w:lvl>
  </w:abstractNum>
  <w:abstractNum w:abstractNumId="9">
    <w:nsid w:val="41E53667"/>
    <w:multiLevelType w:val="hybridMultilevel"/>
    <w:tmpl w:val="121295EE"/>
    <w:lvl w:ilvl="0" w:tplc="642A0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6EE51AE"/>
    <w:multiLevelType w:val="hybridMultilevel"/>
    <w:tmpl w:val="790AD464"/>
    <w:lvl w:ilvl="0" w:tplc="BCD030A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B97269F"/>
    <w:multiLevelType w:val="hybridMultilevel"/>
    <w:tmpl w:val="3620DD58"/>
    <w:lvl w:ilvl="0" w:tplc="4CFA86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345416"/>
    <w:multiLevelType w:val="hybridMultilevel"/>
    <w:tmpl w:val="BBD69BA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FD24754"/>
    <w:multiLevelType w:val="hybridMultilevel"/>
    <w:tmpl w:val="C2862084"/>
    <w:lvl w:ilvl="0" w:tplc="B358C322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63B34FC"/>
    <w:multiLevelType w:val="hybridMultilevel"/>
    <w:tmpl w:val="ABC41D4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7B791C6E"/>
    <w:multiLevelType w:val="hybridMultilevel"/>
    <w:tmpl w:val="6FFED2AE"/>
    <w:lvl w:ilvl="0" w:tplc="0FAED098">
      <w:start w:val="1"/>
      <w:numFmt w:val="decimal"/>
      <w:lvlText w:val="%1."/>
      <w:lvlJc w:val="left"/>
      <w:pPr>
        <w:ind w:left="69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17">
    <w:nsid w:val="7DE05A7E"/>
    <w:multiLevelType w:val="hybridMultilevel"/>
    <w:tmpl w:val="166C7432"/>
    <w:lvl w:ilvl="0" w:tplc="37868A98">
      <w:start w:val="1"/>
      <w:numFmt w:val="lowerLetter"/>
      <w:lvlText w:val="%1)"/>
      <w:lvlJc w:val="left"/>
      <w:pPr>
        <w:ind w:left="1211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3"/>
  </w:num>
  <w:num w:numId="5">
    <w:abstractNumId w:val="15"/>
  </w:num>
  <w:num w:numId="6">
    <w:abstractNumId w:val="11"/>
  </w:num>
  <w:num w:numId="7">
    <w:abstractNumId w:val="5"/>
  </w:num>
  <w:num w:numId="8">
    <w:abstractNumId w:val="14"/>
  </w:num>
  <w:num w:numId="9">
    <w:abstractNumId w:val="10"/>
  </w:num>
  <w:num w:numId="10">
    <w:abstractNumId w:val="2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 w:numId="15">
    <w:abstractNumId w:val="1"/>
  </w:num>
  <w:num w:numId="16">
    <w:abstractNumId w:val="0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1F5"/>
    <w:rsid w:val="000205F9"/>
    <w:rsid w:val="00090EBC"/>
    <w:rsid w:val="00111754"/>
    <w:rsid w:val="00183E0F"/>
    <w:rsid w:val="001B2F6A"/>
    <w:rsid w:val="001E6CDB"/>
    <w:rsid w:val="00227A0E"/>
    <w:rsid w:val="002D446F"/>
    <w:rsid w:val="002E3EFC"/>
    <w:rsid w:val="003910B3"/>
    <w:rsid w:val="003F7CDD"/>
    <w:rsid w:val="00407C34"/>
    <w:rsid w:val="00417CD9"/>
    <w:rsid w:val="005149BA"/>
    <w:rsid w:val="00522A39"/>
    <w:rsid w:val="0052616A"/>
    <w:rsid w:val="005515A7"/>
    <w:rsid w:val="005B6CB8"/>
    <w:rsid w:val="0063053B"/>
    <w:rsid w:val="00632853"/>
    <w:rsid w:val="00666073"/>
    <w:rsid w:val="006C7379"/>
    <w:rsid w:val="006E167B"/>
    <w:rsid w:val="007470A6"/>
    <w:rsid w:val="00747921"/>
    <w:rsid w:val="00752FB6"/>
    <w:rsid w:val="007A790D"/>
    <w:rsid w:val="007D1BFE"/>
    <w:rsid w:val="007E7AAE"/>
    <w:rsid w:val="00885E69"/>
    <w:rsid w:val="00940530"/>
    <w:rsid w:val="00993695"/>
    <w:rsid w:val="009D42EB"/>
    <w:rsid w:val="009D51F5"/>
    <w:rsid w:val="00A061D4"/>
    <w:rsid w:val="00A665E8"/>
    <w:rsid w:val="00A9232A"/>
    <w:rsid w:val="00B0664D"/>
    <w:rsid w:val="00B156C7"/>
    <w:rsid w:val="00B20509"/>
    <w:rsid w:val="00B50459"/>
    <w:rsid w:val="00BC518E"/>
    <w:rsid w:val="00C15AA3"/>
    <w:rsid w:val="00C25DBC"/>
    <w:rsid w:val="00C37029"/>
    <w:rsid w:val="00C72CD2"/>
    <w:rsid w:val="00C84CF4"/>
    <w:rsid w:val="00C85922"/>
    <w:rsid w:val="00CA12AE"/>
    <w:rsid w:val="00CA2731"/>
    <w:rsid w:val="00D80B7F"/>
    <w:rsid w:val="00D8701F"/>
    <w:rsid w:val="00E01E40"/>
    <w:rsid w:val="00EA1BE4"/>
    <w:rsid w:val="00EE5D76"/>
    <w:rsid w:val="00F02329"/>
    <w:rsid w:val="00FE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F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51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66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65E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227A0E"/>
    <w:pPr>
      <w:spacing w:after="272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85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592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85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59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5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42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53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57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59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5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04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68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05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56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5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34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08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61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64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5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18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46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12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15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5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22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67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24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50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5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58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35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13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45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5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27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19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16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55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5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55963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69615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5952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5941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5966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321</TotalTime>
  <Pages>2</Pages>
  <Words>461</Words>
  <Characters>2631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BİRSEN</cp:lastModifiedBy>
  <cp:revision>35</cp:revision>
  <dcterms:created xsi:type="dcterms:W3CDTF">2015-01-06T18:01:00Z</dcterms:created>
  <dcterms:modified xsi:type="dcterms:W3CDTF">2015-12-02T09:57:00Z</dcterms:modified>
</cp:coreProperties>
</file>