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ABB" w:rsidRPr="005C4EF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1pt;margin-top:22.25pt;width:504.55pt;height:21.75pt;z-index:251658240;visibility:visible" fillcolor="#d8d8d8">
            <v:textbox>
              <w:txbxContent>
                <w:p w:rsidR="00024ABB" w:rsidRPr="00F64645" w:rsidRDefault="00024ABB" w:rsidP="00F6464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</w:pP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>watch TV</w:t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  <w:t>goonline</w:t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  <w:t>getup</w:t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  <w:t>do homework</w:t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</w:r>
                  <w:r w:rsidRPr="00F64645"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  <w:tab/>
                    <w:t>havebreakfast</w:t>
                  </w:r>
                </w:p>
              </w:txbxContent>
            </v:textbox>
          </v:shape>
        </w:pict>
      </w:r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Matchthepictureswiththewords in thebox.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(5x1=5</w:t>
      </w:r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po</w:t>
      </w:r>
      <w:bookmarkStart w:id="0" w:name="_GoBack"/>
      <w:bookmarkEnd w:id="0"/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ints)</w:t>
      </w:r>
    </w:p>
    <w:p w:rsidR="00024ABB" w:rsidRPr="00A44BA4" w:rsidRDefault="00024ABB" w:rsidP="00A44BA4">
      <w:pPr>
        <w:spacing w:line="240" w:lineRule="auto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024ABB" w:rsidRPr="00A44BA4" w:rsidRDefault="00024ABB" w:rsidP="00A44BA4">
      <w:p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794F6C">
        <w:rPr>
          <w:rFonts w:ascii="Comic Sans MS" w:hAnsi="Comic Sans MS" w:cs="Comic Sans MS"/>
          <w:noProof/>
          <w:color w:val="000000"/>
          <w:sz w:val="22"/>
          <w:szCs w:val="2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4pt;height:84.75pt;visibility:visible">
            <v:imagedata r:id="rId7" o:title=""/>
          </v:shape>
        </w:pic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 w:rsidRPr="00794F6C">
        <w:rPr>
          <w:rFonts w:ascii="Comic Sans MS" w:hAnsi="Comic Sans MS" w:cs="Comic Sans MS"/>
          <w:noProof/>
          <w:color w:val="000000"/>
          <w:sz w:val="22"/>
          <w:szCs w:val="22"/>
          <w:lang w:eastAsia="tr-TR"/>
        </w:rPr>
        <w:pict>
          <v:shape id="Resim 2" o:spid="_x0000_i1026" type="#_x0000_t75" style="width:83.25pt;height:83.25pt;visibility:visible">
            <v:imagedata r:id="rId8" o:title=""/>
          </v:shape>
        </w:pic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 w:rsidRPr="00794F6C">
        <w:rPr>
          <w:rFonts w:ascii="Comic Sans MS" w:hAnsi="Comic Sans MS" w:cs="Comic Sans MS"/>
          <w:noProof/>
          <w:color w:val="000000"/>
          <w:sz w:val="22"/>
          <w:szCs w:val="22"/>
          <w:lang w:eastAsia="tr-TR"/>
        </w:rPr>
        <w:pict>
          <v:shape id="Resim 3" o:spid="_x0000_i1027" type="#_x0000_t75" style="width:84pt;height:84.75pt;visibility:visible">
            <v:imagedata r:id="rId9" o:title=""/>
          </v:shape>
        </w:pic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 w:rsidRPr="00794F6C">
        <w:rPr>
          <w:rFonts w:ascii="Comic Sans MS" w:hAnsi="Comic Sans MS" w:cs="Comic Sans MS"/>
          <w:noProof/>
          <w:color w:val="000000"/>
          <w:sz w:val="22"/>
          <w:szCs w:val="22"/>
          <w:lang w:eastAsia="tr-TR"/>
        </w:rPr>
        <w:pict>
          <v:shape id="Resim 4" o:spid="_x0000_i1028" type="#_x0000_t75" style="width:83.25pt;height:83.25pt;visibility:visible">
            <v:imagedata r:id="rId10" o:title=""/>
          </v:shape>
        </w:pic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 w:rsidRPr="00794F6C">
        <w:rPr>
          <w:rFonts w:ascii="Comic Sans MS" w:hAnsi="Comic Sans MS" w:cs="Comic Sans MS"/>
          <w:noProof/>
          <w:color w:val="000000"/>
          <w:sz w:val="22"/>
          <w:szCs w:val="22"/>
          <w:lang w:eastAsia="tr-TR"/>
        </w:rPr>
        <w:pict>
          <v:shape id="Resim 5" o:spid="_x0000_i1029" type="#_x0000_t75" style="width:84.75pt;height:83.25pt;visibility:visible">
            <v:imagedata r:id="rId11" o:title=""/>
          </v:shape>
        </w:pict>
      </w:r>
    </w:p>
    <w:p w:rsidR="00024ABB" w:rsidRPr="00A44BA4" w:rsidRDefault="00024ABB" w:rsidP="00A44BA4">
      <w:p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>……………………………….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  <w:t>……………………………….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  <w:t>……………………………….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  <w:t>……………………………….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  <w:t>……………………………….</w:t>
      </w:r>
    </w:p>
    <w:p w:rsidR="00024ABB" w:rsidRPr="005C4EF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</w:pPr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Read thesentencesbelow and choosethecorrect form. (5x2=10 points)</w:t>
      </w:r>
    </w:p>
    <w:p w:rsidR="00024ABB" w:rsidRPr="00A44BA4" w:rsidRDefault="00024ABB" w:rsidP="00A44BA4">
      <w:pPr>
        <w:pStyle w:val="ListParagraph"/>
        <w:numPr>
          <w:ilvl w:val="0"/>
          <w:numId w:val="3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I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play / plays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soccerafterschool.</w:t>
      </w:r>
    </w:p>
    <w:p w:rsidR="00024ABB" w:rsidRPr="00A44BA4" w:rsidRDefault="00024ABB" w:rsidP="00A44BA4">
      <w:pPr>
        <w:pStyle w:val="ListParagraph"/>
        <w:numPr>
          <w:ilvl w:val="0"/>
          <w:numId w:val="3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Dave and Mike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study / studies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Turkish in theevenings.</w:t>
      </w:r>
    </w:p>
    <w:p w:rsidR="00024ABB" w:rsidRPr="00A44BA4" w:rsidRDefault="00024ABB" w:rsidP="00A44BA4">
      <w:pPr>
        <w:pStyle w:val="ListParagraph"/>
        <w:numPr>
          <w:ilvl w:val="0"/>
          <w:numId w:val="3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I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don’t / doesn’t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sleep in theafternoon.</w:t>
      </w:r>
    </w:p>
    <w:p w:rsidR="00024ABB" w:rsidRPr="00A44BA4" w:rsidRDefault="00024ABB" w:rsidP="00A44BA4">
      <w:pPr>
        <w:pStyle w:val="ListParagraph"/>
        <w:numPr>
          <w:ilvl w:val="0"/>
          <w:numId w:val="3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Şeyma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don’t / doesn’t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playtennis.</w:t>
      </w:r>
    </w:p>
    <w:p w:rsidR="00024ABB" w:rsidRPr="00A44BA4" w:rsidRDefault="00024ABB" w:rsidP="00A44BA4">
      <w:pPr>
        <w:pStyle w:val="ListParagraph"/>
        <w:numPr>
          <w:ilvl w:val="0"/>
          <w:numId w:val="3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Susan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catch / catches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theschoolbus at sixo’clock.</w:t>
      </w:r>
    </w:p>
    <w:p w:rsidR="00024ABB" w:rsidRPr="00A44BA4" w:rsidRDefault="00024ABB" w:rsidP="00A44BA4">
      <w:pPr>
        <w:pStyle w:val="ListParagraph"/>
        <w:spacing w:line="240" w:lineRule="auto"/>
        <w:ind w:left="1080"/>
        <w:jc w:val="left"/>
        <w:rPr>
          <w:rFonts w:ascii="Comic Sans MS" w:hAnsi="Comic Sans MS" w:cs="Comic Sans MS"/>
          <w:color w:val="000000"/>
          <w:sz w:val="22"/>
          <w:szCs w:val="22"/>
        </w:rPr>
      </w:pPr>
    </w:p>
    <w:p w:rsidR="00024ABB" w:rsidRPr="005C4EF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</w:pPr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Fill in theblankswiththecorrect form of theverbs. (5x2=10 points)</w:t>
      </w:r>
    </w:p>
    <w:p w:rsidR="00024ABB" w:rsidRPr="00A44BA4" w:rsidRDefault="00024ABB" w:rsidP="00A44BA4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Teddy and Monica ____________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(eat)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eggs. </w:t>
      </w:r>
    </w:p>
    <w:p w:rsidR="00024ABB" w:rsidRPr="00A44BA4" w:rsidRDefault="00024ABB" w:rsidP="00A44BA4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Mickie ___________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(study)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 English everyday. </w:t>
      </w:r>
    </w:p>
    <w:p w:rsidR="00024ABB" w:rsidRPr="00A44BA4" w:rsidRDefault="00024ABB" w:rsidP="00A44BA4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Arthur and Jason ___________ 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(study)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 English on Monday and Tuesday. </w:t>
      </w:r>
    </w:p>
    <w:p w:rsidR="00024ABB" w:rsidRPr="00A44BA4" w:rsidRDefault="00024ABB" w:rsidP="00A44BA4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Angie and I ___________ 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(drink)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coffee. </w:t>
      </w:r>
    </w:p>
    <w:p w:rsidR="00024ABB" w:rsidRPr="00A44BA4" w:rsidRDefault="00024ABB" w:rsidP="00A44BA4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Eva _____________  </w: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>(like)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chocolate.</w:t>
      </w:r>
    </w:p>
    <w:p w:rsidR="00024ABB" w:rsidRPr="00A44BA4" w:rsidRDefault="00024ABB" w:rsidP="00A44BA4">
      <w:pPr>
        <w:pStyle w:val="ListParagraph"/>
        <w:spacing w:line="240" w:lineRule="auto"/>
        <w:ind w:left="1080"/>
        <w:jc w:val="left"/>
        <w:rPr>
          <w:rFonts w:ascii="Comic Sans MS" w:hAnsi="Comic Sans MS" w:cs="Comic Sans MS"/>
          <w:color w:val="000000"/>
          <w:sz w:val="22"/>
          <w:szCs w:val="22"/>
        </w:rPr>
      </w:pPr>
    </w:p>
    <w:p w:rsidR="00024ABB" w:rsidRPr="005C4EF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</w:pPr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Makesentenceswiththewords. (5x2=10 points)</w:t>
      </w:r>
    </w:p>
    <w:p w:rsidR="00024ABB" w:rsidRPr="00A44BA4" w:rsidRDefault="00024ABB" w:rsidP="00A44BA4">
      <w:pPr>
        <w:pStyle w:val="ListParagraph"/>
        <w:numPr>
          <w:ilvl w:val="0"/>
          <w:numId w:val="6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>usually / after / we / do / school / homework</w:t>
      </w:r>
      <w:r>
        <w:rPr>
          <w:rFonts w:ascii="Comic Sans MS" w:hAnsi="Comic Sans MS" w:cs="Comic Sans MS"/>
          <w:color w:val="000000"/>
          <w:sz w:val="22"/>
          <w:szCs w:val="22"/>
        </w:rPr>
        <w:tab/>
        <w:t>_____________________________</w:t>
      </w:r>
    </w:p>
    <w:p w:rsidR="00024ABB" w:rsidRPr="00A44BA4" w:rsidRDefault="00024ABB" w:rsidP="00A44BA4">
      <w:pPr>
        <w:pStyle w:val="ListParagraph"/>
        <w:numPr>
          <w:ilvl w:val="0"/>
          <w:numId w:val="6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>never / a nap / he  / in / theafternoon / takes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  <w:t>________________</w:t>
      </w:r>
      <w:r>
        <w:rPr>
          <w:rFonts w:ascii="Comic Sans MS" w:hAnsi="Comic Sans MS" w:cs="Comic Sans MS"/>
          <w:color w:val="000000"/>
          <w:sz w:val="22"/>
          <w:szCs w:val="22"/>
        </w:rPr>
        <w:t>_____________</w:t>
      </w:r>
    </w:p>
    <w:p w:rsidR="00024ABB" w:rsidRPr="00A44BA4" w:rsidRDefault="00024ABB" w:rsidP="00A44BA4">
      <w:pPr>
        <w:pStyle w:val="ListParagraph"/>
        <w:numPr>
          <w:ilvl w:val="0"/>
          <w:numId w:val="6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>often / he / computer / plays / games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  <w:t>_____________________________</w:t>
      </w:r>
    </w:p>
    <w:p w:rsidR="00024ABB" w:rsidRPr="00A44BA4" w:rsidRDefault="00024ABB" w:rsidP="00A44BA4">
      <w:pPr>
        <w:pStyle w:val="ListParagraph"/>
        <w:numPr>
          <w:ilvl w:val="0"/>
          <w:numId w:val="6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 xml:space="preserve">visit / often / friends / how / do / you / do / </w:t>
      </w:r>
      <w:r>
        <w:rPr>
          <w:rFonts w:ascii="Comic Sans MS" w:hAnsi="Comic Sans MS" w:cs="Comic Sans MS"/>
          <w:color w:val="000000"/>
          <w:sz w:val="22"/>
          <w:szCs w:val="22"/>
        </w:rPr>
        <w:t>?</w:t>
      </w:r>
      <w:r>
        <w:rPr>
          <w:rFonts w:ascii="Comic Sans MS" w:hAnsi="Comic Sans MS" w:cs="Comic Sans MS"/>
          <w:color w:val="000000"/>
          <w:sz w:val="22"/>
          <w:szCs w:val="22"/>
        </w:rPr>
        <w:tab/>
        <w:t>____________________________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>_</w:t>
      </w:r>
    </w:p>
    <w:p w:rsidR="00024ABB" w:rsidRPr="00A44BA4" w:rsidRDefault="00024ABB" w:rsidP="00A44BA4">
      <w:pPr>
        <w:pStyle w:val="ListParagraph"/>
        <w:numPr>
          <w:ilvl w:val="0"/>
          <w:numId w:val="6"/>
        </w:num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A44BA4">
        <w:rPr>
          <w:rFonts w:ascii="Comic Sans MS" w:hAnsi="Comic Sans MS" w:cs="Comic Sans MS"/>
          <w:color w:val="000000"/>
          <w:sz w:val="22"/>
          <w:szCs w:val="22"/>
        </w:rPr>
        <w:t>always / listen / I / to / theteacher</w:t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 w:rsidRPr="00A44BA4">
        <w:rPr>
          <w:rFonts w:ascii="Comic Sans MS" w:hAnsi="Comic Sans MS" w:cs="Comic Sans MS"/>
          <w:color w:val="000000"/>
          <w:sz w:val="22"/>
          <w:szCs w:val="22"/>
        </w:rPr>
        <w:tab/>
      </w:r>
      <w:r>
        <w:rPr>
          <w:rFonts w:ascii="Comic Sans MS" w:hAnsi="Comic Sans MS" w:cs="Comic Sans MS"/>
          <w:color w:val="000000"/>
          <w:sz w:val="22"/>
          <w:szCs w:val="22"/>
        </w:rPr>
        <w:tab/>
        <w:t>_____________________________</w:t>
      </w:r>
    </w:p>
    <w:p w:rsidR="00024ABB" w:rsidRPr="00A44BA4" w:rsidRDefault="00024ABB" w:rsidP="00A44BA4">
      <w:pPr>
        <w:pStyle w:val="ListParagraph"/>
        <w:spacing w:line="240" w:lineRule="auto"/>
        <w:ind w:left="1080"/>
        <w:jc w:val="left"/>
        <w:rPr>
          <w:rFonts w:ascii="Comic Sans MS" w:hAnsi="Comic Sans MS" w:cs="Comic Sans MS"/>
          <w:color w:val="000000"/>
          <w:sz w:val="22"/>
          <w:szCs w:val="22"/>
        </w:rPr>
      </w:pPr>
    </w:p>
    <w:p w:rsidR="00024ABB" w:rsidRPr="005C4EF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</w:pPr>
      <w:r w:rsidRPr="005C4EF5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Look at thewatches and writethetimes.</w:t>
      </w:r>
      <w:r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 xml:space="preserve"> (2x5 points)</w:t>
      </w:r>
    </w:p>
    <w:p w:rsidR="00024ABB" w:rsidRPr="00A44BA4" w:rsidRDefault="00024ABB" w:rsidP="00A44BA4">
      <w:pPr>
        <w:pStyle w:val="ListParagraph"/>
        <w:spacing w:line="240" w:lineRule="auto"/>
        <w:ind w:left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  <w:lang w:eastAsia="tr-TR"/>
        </w:rPr>
        <w:pict>
          <v:shape id="_x0000_s1027" type="#_x0000_t202" style="position:absolute;left:0;text-align:left;margin-left:118.5pt;margin-top:21.05pt;width:316.5pt;height:36.75pt;z-index:251659264;visibility:visible;v-text-anchor:middle">
            <v:textbox>
              <w:txbxContent>
                <w:p w:rsidR="00024ABB" w:rsidRPr="00A44BA4" w:rsidRDefault="00024ABB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A44BA4">
                    <w:rPr>
                      <w:rFonts w:ascii="Comic Sans MS" w:hAnsi="Comic Sans MS" w:cs="Comic Sans MS"/>
                      <w:sz w:val="24"/>
                      <w:szCs w:val="24"/>
                    </w:rPr>
                    <w:t>It’s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___________________________________</w:t>
                  </w:r>
                </w:p>
              </w:txbxContent>
            </v:textbox>
          </v:shape>
        </w:pict>
      </w:r>
      <w:r w:rsidRPr="00794F6C">
        <w:rPr>
          <w:rFonts w:ascii="Comic Sans MS" w:hAnsi="Comic Sans MS" w:cs="Comic Sans MS"/>
          <w:b/>
          <w:bCs/>
          <w:noProof/>
          <w:color w:val="000000"/>
          <w:sz w:val="22"/>
          <w:szCs w:val="22"/>
          <w:lang w:eastAsia="tr-TR"/>
        </w:rPr>
        <w:pict>
          <v:shape id="Resim 6" o:spid="_x0000_i1030" type="#_x0000_t75" style="width:84.75pt;height:84pt;visibility:visible">
            <v:imagedata r:id="rId12" o:title=""/>
          </v:shape>
        </w:pict>
      </w:r>
      <w:r w:rsidRPr="00A44BA4">
        <w:rPr>
          <w:rFonts w:ascii="Comic Sans MS" w:hAnsi="Comic Sans MS" w:cs="Comic Sans MS"/>
          <w:b/>
          <w:bCs/>
          <w:color w:val="000000"/>
          <w:sz w:val="22"/>
          <w:szCs w:val="22"/>
        </w:rPr>
        <w:tab/>
      </w:r>
    </w:p>
    <w:p w:rsidR="00024ABB" w:rsidRPr="00A44BA4" w:rsidRDefault="00024ABB" w:rsidP="00A44BA4">
      <w:pPr>
        <w:pStyle w:val="ListParagraph"/>
        <w:spacing w:line="240" w:lineRule="auto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024ABB" w:rsidRDefault="00024ABB" w:rsidP="00A44BA4">
      <w:pPr>
        <w:pStyle w:val="ListParagraph"/>
        <w:spacing w:line="240" w:lineRule="auto"/>
        <w:ind w:left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noProof/>
          <w:lang w:eastAsia="tr-TR"/>
        </w:rPr>
        <w:pict>
          <v:shape id="_x0000_s1028" type="#_x0000_t202" style="position:absolute;left:0;text-align:left;margin-left:118.5pt;margin-top:31.85pt;width:316.5pt;height:36.75pt;z-index:251660288;visibility:visible;v-text-anchor:middle">
            <v:textbox>
              <w:txbxContent>
                <w:p w:rsidR="00024ABB" w:rsidRPr="00A44BA4" w:rsidRDefault="00024ABB" w:rsidP="00A44BA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 w:rsidRPr="00A44BA4">
                    <w:rPr>
                      <w:rFonts w:ascii="Comic Sans MS" w:hAnsi="Comic Sans MS" w:cs="Comic Sans MS"/>
                      <w:sz w:val="24"/>
                      <w:szCs w:val="24"/>
                    </w:rPr>
                    <w:t>It’s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___________________________________</w:t>
                  </w:r>
                </w:p>
              </w:txbxContent>
            </v:textbox>
          </v:shape>
        </w:pict>
      </w:r>
      <w:r w:rsidRPr="00B6319B">
        <w:rPr>
          <w:rFonts w:ascii="Comic Sans MS" w:hAnsi="Comic Sans MS" w:cs="Comic Sans MS"/>
          <w:b/>
          <w:bCs/>
          <w:color w:val="000000"/>
          <w:sz w:val="22"/>
          <w:szCs w:val="22"/>
        </w:rPr>
        <w:pict>
          <v:shape id="_x0000_i1031" type="#_x0000_t75" style="width:84pt;height:84pt" o:preferrelative="f">
            <v:imagedata r:id="rId13" o:title=""/>
            <o:lock v:ext="edit" aspectratio="f"/>
          </v:shape>
        </w:pict>
      </w:r>
    </w:p>
    <w:p w:rsidR="00024ABB" w:rsidRPr="00A44BA4" w:rsidRDefault="00024ABB" w:rsidP="00A44BA4">
      <w:pPr>
        <w:pStyle w:val="ListParagraph"/>
        <w:spacing w:line="240" w:lineRule="auto"/>
        <w:ind w:left="284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024ABB" w:rsidRPr="00E92C9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highlight w:val="yellow"/>
        </w:rPr>
        <w:sectPr w:rsidR="00024ABB" w:rsidRPr="00E92C95" w:rsidSect="002437B6">
          <w:headerReference w:type="default" r:id="rId14"/>
          <w:footerReference w:type="even" r:id="rId1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92C95">
        <w:rPr>
          <w:rFonts w:ascii="Comic Sans MS" w:hAnsi="Comic Sans MS" w:cs="Comic Sans MS"/>
          <w:b/>
          <w:bCs/>
          <w:color w:val="000000"/>
          <w:highlight w:val="yellow"/>
        </w:rPr>
        <w:t>Choosethecorrectoption.(15x2=30 points)</w:t>
      </w: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 xml:space="preserve"> Do yougo…………onweekdays?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 xml:space="preserve"> No, I don’t. Only at weekends.</w:t>
      </w:r>
    </w:p>
    <w:p w:rsidR="00024ABB" w:rsidRPr="00E92C95" w:rsidRDefault="00024ABB" w:rsidP="00A44BA4">
      <w:pPr>
        <w:pStyle w:val="ListParagraph"/>
        <w:numPr>
          <w:ilvl w:val="0"/>
          <w:numId w:val="8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toschool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online</w:t>
      </w:r>
    </w:p>
    <w:p w:rsidR="00024ABB" w:rsidRPr="00E92C95" w:rsidRDefault="00024ABB" w:rsidP="00A44BA4">
      <w:pPr>
        <w:pStyle w:val="ListParagraph"/>
        <w:numPr>
          <w:ilvl w:val="0"/>
          <w:numId w:val="8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karateclass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homework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 xml:space="preserve"> Do youlikedancing?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>Yes, I do. ……………………..</w:t>
      </w:r>
    </w:p>
    <w:p w:rsidR="00024ABB" w:rsidRPr="00E92C95" w:rsidRDefault="00024ABB" w:rsidP="00A44BA4">
      <w:pPr>
        <w:pStyle w:val="ListParagraph"/>
        <w:numPr>
          <w:ilvl w:val="0"/>
          <w:numId w:val="9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It’squiteboring.</w:t>
      </w:r>
    </w:p>
    <w:p w:rsidR="00024ABB" w:rsidRPr="00E92C95" w:rsidRDefault="00024ABB" w:rsidP="00A44BA4">
      <w:pPr>
        <w:pStyle w:val="ListParagraph"/>
        <w:numPr>
          <w:ilvl w:val="0"/>
          <w:numId w:val="9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It’slots of fun.</w:t>
      </w:r>
    </w:p>
    <w:p w:rsidR="00024ABB" w:rsidRPr="00E92C95" w:rsidRDefault="00024ABB" w:rsidP="00A44BA4">
      <w:pPr>
        <w:pStyle w:val="ListParagraph"/>
        <w:numPr>
          <w:ilvl w:val="0"/>
          <w:numId w:val="9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It’s at 5 today.</w:t>
      </w:r>
    </w:p>
    <w:p w:rsidR="00024ABB" w:rsidRPr="00E92C95" w:rsidRDefault="00024ABB" w:rsidP="00A44BA4">
      <w:pPr>
        <w:pStyle w:val="ListParagraph"/>
        <w:numPr>
          <w:ilvl w:val="0"/>
          <w:numId w:val="9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It’s a traditionaldress.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>Wheredoes Sunago on Saturdaymorning?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>She has a ………………….atschool.</w:t>
      </w:r>
    </w:p>
    <w:p w:rsidR="00024ABB" w:rsidRPr="00E92C95" w:rsidRDefault="00024ABB" w:rsidP="00A44BA4">
      <w:pPr>
        <w:pStyle w:val="ListParagraph"/>
        <w:numPr>
          <w:ilvl w:val="0"/>
          <w:numId w:val="10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pianoclass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classmate</w:t>
      </w:r>
    </w:p>
    <w:p w:rsidR="00024ABB" w:rsidRPr="00E92C95" w:rsidRDefault="00024ABB" w:rsidP="00A44BA4">
      <w:pPr>
        <w:pStyle w:val="ListParagraph"/>
        <w:numPr>
          <w:ilvl w:val="0"/>
          <w:numId w:val="10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welcomeparty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 xml:space="preserve"> Question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>…………………does Cihan comehome?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 xml:space="preserve"> He usuallycomeshome at 2 pm.</w:t>
      </w:r>
    </w:p>
    <w:p w:rsidR="00024ABB" w:rsidRPr="00E92C95" w:rsidRDefault="00024ABB" w:rsidP="00A44BA4">
      <w:pPr>
        <w:pStyle w:val="ListParagraph"/>
        <w:numPr>
          <w:ilvl w:val="0"/>
          <w:numId w:val="11"/>
        </w:numPr>
        <w:spacing w:line="240" w:lineRule="auto"/>
        <w:ind w:left="709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where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what time</w:t>
      </w:r>
    </w:p>
    <w:p w:rsidR="00024ABB" w:rsidRPr="00E92C95" w:rsidRDefault="00024ABB" w:rsidP="00A44BA4">
      <w:pPr>
        <w:pStyle w:val="ListParagraph"/>
        <w:numPr>
          <w:ilvl w:val="0"/>
          <w:numId w:val="11"/>
        </w:numPr>
        <w:spacing w:line="240" w:lineRule="auto"/>
        <w:ind w:left="709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how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why</w:t>
      </w:r>
    </w:p>
    <w:p w:rsidR="00024ABB" w:rsidRPr="00E92C95" w:rsidRDefault="00024ABB" w:rsidP="00A44BA4">
      <w:pPr>
        <w:pStyle w:val="ListParagraph"/>
        <w:spacing w:line="240" w:lineRule="auto"/>
        <w:ind w:left="709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 xml:space="preserve"> Do yougoshopping………?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 xml:space="preserve"> No, I don’t.</w:t>
      </w:r>
    </w:p>
    <w:p w:rsidR="00024ABB" w:rsidRPr="00E92C95" w:rsidRDefault="00024ABB" w:rsidP="00A44BA4">
      <w:pPr>
        <w:pStyle w:val="ListParagraph"/>
        <w:numPr>
          <w:ilvl w:val="0"/>
          <w:numId w:val="12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often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never</w:t>
      </w:r>
    </w:p>
    <w:p w:rsidR="00024ABB" w:rsidRPr="00E92C95" w:rsidRDefault="00024ABB" w:rsidP="00A44BA4">
      <w:pPr>
        <w:pStyle w:val="ListParagraph"/>
        <w:numPr>
          <w:ilvl w:val="0"/>
          <w:numId w:val="12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usually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sometimes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 xml:space="preserve"> How often do youmeetyourfriends?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 xml:space="preserve"> Not veryoften. I meeetthem…….</w:t>
      </w:r>
    </w:p>
    <w:p w:rsidR="00024ABB" w:rsidRPr="00E92C95" w:rsidRDefault="00024ABB" w:rsidP="00A44BA4">
      <w:pPr>
        <w:pStyle w:val="ListParagraph"/>
        <w:numPr>
          <w:ilvl w:val="0"/>
          <w:numId w:val="13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everyday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afterschool</w:t>
      </w:r>
    </w:p>
    <w:p w:rsidR="00024ABB" w:rsidRPr="00E92C95" w:rsidRDefault="00024ABB" w:rsidP="00584E56">
      <w:pPr>
        <w:pStyle w:val="ListParagraph"/>
        <w:numPr>
          <w:ilvl w:val="0"/>
          <w:numId w:val="13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twice a week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at a cafê</w:t>
      </w: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 am ……atplanningmy time.</w:t>
      </w:r>
    </w:p>
    <w:p w:rsidR="00024ABB" w:rsidRPr="00E92C95" w:rsidRDefault="00024ABB" w:rsidP="00A44BA4">
      <w:pPr>
        <w:pStyle w:val="ListParagraph"/>
        <w:numPr>
          <w:ilvl w:val="0"/>
          <w:numId w:val="15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make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 xml:space="preserve"> am good</w:t>
      </w:r>
    </w:p>
    <w:p w:rsidR="00024ABB" w:rsidRPr="00E92C95" w:rsidRDefault="00024ABB" w:rsidP="00584E56">
      <w:pPr>
        <w:pStyle w:val="ListParagraph"/>
        <w:numPr>
          <w:ilvl w:val="0"/>
          <w:numId w:val="15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like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don’thelp</w:t>
      </w: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709" w:hanging="425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>When do youhavepianolessons?</w:t>
      </w:r>
    </w:p>
    <w:p w:rsidR="00024ABB" w:rsidRPr="00E92C95" w:rsidRDefault="00024ABB" w:rsidP="00A44BA4">
      <w:pPr>
        <w:pStyle w:val="ListParagraph"/>
        <w:spacing w:line="240" w:lineRule="auto"/>
        <w:ind w:left="709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>…..Saturdays and Sundays.</w:t>
      </w:r>
    </w:p>
    <w:p w:rsidR="00024ABB" w:rsidRPr="00E92C95" w:rsidRDefault="00024ABB" w:rsidP="00A44BA4">
      <w:pPr>
        <w:pStyle w:val="ListParagraph"/>
        <w:numPr>
          <w:ilvl w:val="0"/>
          <w:numId w:val="24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On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 xml:space="preserve"> At</w:t>
      </w:r>
    </w:p>
    <w:p w:rsidR="00024ABB" w:rsidRPr="00E92C95" w:rsidRDefault="00024ABB" w:rsidP="00E92C95">
      <w:pPr>
        <w:pStyle w:val="ListParagraph"/>
        <w:numPr>
          <w:ilvl w:val="0"/>
          <w:numId w:val="24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In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From</w:t>
      </w: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 xml:space="preserve"> Do you…………withyourfamily on Sundays?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>Yes, we do. Weenjoytheweekend.</w:t>
      </w:r>
    </w:p>
    <w:p w:rsidR="00024ABB" w:rsidRPr="00E92C95" w:rsidRDefault="00024ABB" w:rsidP="00A44BA4">
      <w:pPr>
        <w:pStyle w:val="ListParagraph"/>
        <w:numPr>
          <w:ilvl w:val="0"/>
          <w:numId w:val="14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go on a picnic</w:t>
      </w:r>
    </w:p>
    <w:p w:rsidR="00024ABB" w:rsidRPr="00E92C95" w:rsidRDefault="00024ABB" w:rsidP="00A44BA4">
      <w:pPr>
        <w:pStyle w:val="ListParagraph"/>
        <w:numPr>
          <w:ilvl w:val="0"/>
          <w:numId w:val="14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winthegame</w:t>
      </w:r>
    </w:p>
    <w:p w:rsidR="00024ABB" w:rsidRPr="00E92C95" w:rsidRDefault="00024ABB" w:rsidP="00A44BA4">
      <w:pPr>
        <w:pStyle w:val="ListParagraph"/>
        <w:numPr>
          <w:ilvl w:val="0"/>
          <w:numId w:val="14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finishallyourhomework</w:t>
      </w:r>
    </w:p>
    <w:p w:rsidR="00024ABB" w:rsidRPr="00E92C95" w:rsidRDefault="00024ABB" w:rsidP="00A44BA4">
      <w:pPr>
        <w:pStyle w:val="ListParagraph"/>
        <w:numPr>
          <w:ilvl w:val="0"/>
          <w:numId w:val="14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countyour Money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>………..doyouplaysoccer?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>Everyweekend.</w:t>
      </w:r>
    </w:p>
    <w:p w:rsidR="00024ABB" w:rsidRPr="00E92C95" w:rsidRDefault="00024ABB" w:rsidP="00A44BA4">
      <w:pPr>
        <w:pStyle w:val="ListParagraph"/>
        <w:numPr>
          <w:ilvl w:val="0"/>
          <w:numId w:val="16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What time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Whatkind</w:t>
      </w:r>
    </w:p>
    <w:p w:rsidR="00024ABB" w:rsidRPr="00E92C95" w:rsidRDefault="00024ABB" w:rsidP="00A44BA4">
      <w:pPr>
        <w:pStyle w:val="ListParagraph"/>
        <w:numPr>
          <w:ilvl w:val="0"/>
          <w:numId w:val="16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How long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How often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 have a …………….classtoday.</w:t>
      </w:r>
    </w:p>
    <w:p w:rsidR="00024ABB" w:rsidRPr="00E92C95" w:rsidRDefault="00024ABB" w:rsidP="00A44BA4">
      <w:pPr>
        <w:pStyle w:val="ListParagraph"/>
        <w:numPr>
          <w:ilvl w:val="0"/>
          <w:numId w:val="1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poster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cross</w:t>
      </w:r>
    </w:p>
    <w:p w:rsidR="00024ABB" w:rsidRPr="00E92C95" w:rsidRDefault="00024ABB" w:rsidP="00A44BA4">
      <w:pPr>
        <w:pStyle w:val="ListParagraph"/>
        <w:numPr>
          <w:ilvl w:val="0"/>
          <w:numId w:val="1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judo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online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709" w:hanging="425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A:</w:t>
      </w:r>
      <w:r w:rsidRPr="00E92C95">
        <w:rPr>
          <w:rFonts w:ascii="Comic Sans MS" w:hAnsi="Comic Sans MS" w:cs="Comic Sans MS"/>
          <w:color w:val="000000"/>
        </w:rPr>
        <w:t xml:space="preserve"> Do you………….afterschool?</w:t>
      </w:r>
    </w:p>
    <w:p w:rsidR="00024ABB" w:rsidRPr="00E92C95" w:rsidRDefault="00024ABB" w:rsidP="00A44BA4">
      <w:pPr>
        <w:pStyle w:val="ListParagraph"/>
        <w:spacing w:line="240" w:lineRule="auto"/>
        <w:ind w:left="709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b/>
          <w:bCs/>
          <w:color w:val="000000"/>
        </w:rPr>
        <w:t>B:</w:t>
      </w:r>
      <w:r w:rsidRPr="00E92C95">
        <w:rPr>
          <w:rFonts w:ascii="Comic Sans MS" w:hAnsi="Comic Sans MS" w:cs="Comic Sans MS"/>
          <w:color w:val="000000"/>
        </w:rPr>
        <w:t>Yes, I do. I usuallyfeeltiredafterschool.</w:t>
      </w:r>
    </w:p>
    <w:p w:rsidR="00024ABB" w:rsidRPr="00E92C95" w:rsidRDefault="00024ABB" w:rsidP="00A44BA4">
      <w:pPr>
        <w:pStyle w:val="ListParagraph"/>
        <w:numPr>
          <w:ilvl w:val="0"/>
          <w:numId w:val="18"/>
        </w:numPr>
        <w:spacing w:line="240" w:lineRule="auto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do karate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playsoccer</w:t>
      </w:r>
    </w:p>
    <w:p w:rsidR="00024ABB" w:rsidRPr="00E92C95" w:rsidRDefault="00024ABB" w:rsidP="00A44BA4">
      <w:pPr>
        <w:pStyle w:val="ListParagraph"/>
        <w:numPr>
          <w:ilvl w:val="0"/>
          <w:numId w:val="18"/>
        </w:numPr>
        <w:spacing w:line="240" w:lineRule="auto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have rest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havebreakfast</w:t>
      </w:r>
    </w:p>
    <w:p w:rsidR="00024ABB" w:rsidRPr="00E92C95" w:rsidRDefault="00024ABB" w:rsidP="00A44BA4">
      <w:pPr>
        <w:pStyle w:val="ListParagraph"/>
        <w:spacing w:line="240" w:lineRule="auto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A: What time do yougetup?</w:t>
      </w:r>
    </w:p>
    <w:p w:rsidR="00024ABB" w:rsidRPr="00E92C95" w:rsidRDefault="00024ABB" w:rsidP="00A44BA4">
      <w:pPr>
        <w:pStyle w:val="ListParagraph"/>
        <w:spacing w:line="240" w:lineRule="auto"/>
        <w:ind w:left="567" w:firstLine="141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B:  I usuallygetup…. 7 o’clock.</w:t>
      </w:r>
    </w:p>
    <w:p w:rsidR="00024ABB" w:rsidRPr="00E92C95" w:rsidRDefault="00024ABB" w:rsidP="00A44BA4">
      <w:pPr>
        <w:pStyle w:val="ListParagraph"/>
        <w:numPr>
          <w:ilvl w:val="0"/>
          <w:numId w:val="22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in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 xml:space="preserve"> on</w:t>
      </w:r>
    </w:p>
    <w:p w:rsidR="00024ABB" w:rsidRPr="00E92C95" w:rsidRDefault="00024ABB" w:rsidP="00A44BA4">
      <w:pPr>
        <w:pStyle w:val="ListParagraph"/>
        <w:numPr>
          <w:ilvl w:val="0"/>
          <w:numId w:val="22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for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 xml:space="preserve"> at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709" w:hanging="425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 goto a ………. I learn “salsa” there.</w:t>
      </w:r>
    </w:p>
    <w:p w:rsidR="00024ABB" w:rsidRPr="00E92C95" w:rsidRDefault="00024ABB" w:rsidP="00A44BA4">
      <w:pPr>
        <w:pStyle w:val="ListParagraph"/>
        <w:numPr>
          <w:ilvl w:val="0"/>
          <w:numId w:val="23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sportscenter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snackcafe</w:t>
      </w:r>
    </w:p>
    <w:p w:rsidR="00024ABB" w:rsidRPr="00E92C95" w:rsidRDefault="00024ABB" w:rsidP="00A44BA4">
      <w:pPr>
        <w:pStyle w:val="ListParagraph"/>
        <w:numPr>
          <w:ilvl w:val="0"/>
          <w:numId w:val="23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danceclub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footballpitch</w:t>
      </w: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spacing w:line="240" w:lineRule="auto"/>
        <w:ind w:left="567"/>
        <w:jc w:val="left"/>
        <w:rPr>
          <w:rFonts w:ascii="Comic Sans MS" w:hAnsi="Comic Sans MS" w:cs="Comic Sans MS"/>
          <w:color w:val="000000"/>
        </w:rPr>
      </w:pPr>
    </w:p>
    <w:p w:rsidR="00024ABB" w:rsidRPr="00E92C95" w:rsidRDefault="00024ABB" w:rsidP="00A44BA4">
      <w:pPr>
        <w:pStyle w:val="ListParagraph"/>
        <w:numPr>
          <w:ilvl w:val="0"/>
          <w:numId w:val="7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I …………..gooutbecause I don’thavemuchfree time.</w:t>
      </w:r>
    </w:p>
    <w:p w:rsidR="00024ABB" w:rsidRPr="00E92C95" w:rsidRDefault="00024ABB" w:rsidP="00A44BA4">
      <w:pPr>
        <w:pStyle w:val="ListParagraph"/>
        <w:numPr>
          <w:ilvl w:val="0"/>
          <w:numId w:val="25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</w:rPr>
      </w:pPr>
      <w:r w:rsidRPr="00E92C95">
        <w:rPr>
          <w:rFonts w:ascii="Comic Sans MS" w:hAnsi="Comic Sans MS" w:cs="Comic Sans MS"/>
          <w:color w:val="000000"/>
        </w:rPr>
        <w:t>ever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C)</w:t>
      </w:r>
      <w:r w:rsidRPr="00E92C95">
        <w:rPr>
          <w:rFonts w:ascii="Comic Sans MS" w:hAnsi="Comic Sans MS" w:cs="Comic Sans MS"/>
          <w:color w:val="000000"/>
        </w:rPr>
        <w:t>always</w:t>
      </w:r>
    </w:p>
    <w:p w:rsidR="00024ABB" w:rsidRDefault="00024ABB" w:rsidP="00A44BA4">
      <w:pPr>
        <w:pStyle w:val="ListParagraph"/>
        <w:numPr>
          <w:ilvl w:val="0"/>
          <w:numId w:val="25"/>
        </w:numPr>
        <w:spacing w:line="240" w:lineRule="auto"/>
        <w:ind w:left="567" w:hanging="283"/>
        <w:jc w:val="left"/>
        <w:rPr>
          <w:rFonts w:ascii="Comic Sans MS" w:hAnsi="Comic Sans MS" w:cs="Comic Sans MS"/>
          <w:color w:val="000000"/>
          <w:sz w:val="22"/>
          <w:szCs w:val="22"/>
        </w:rPr>
      </w:pPr>
      <w:r w:rsidRPr="00E92C95">
        <w:rPr>
          <w:rFonts w:ascii="Comic Sans MS" w:hAnsi="Comic Sans MS" w:cs="Comic Sans MS"/>
          <w:color w:val="000000"/>
        </w:rPr>
        <w:t>rarely</w:t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color w:val="000000"/>
        </w:rPr>
        <w:tab/>
      </w:r>
      <w:r w:rsidRPr="00E92C95">
        <w:rPr>
          <w:rFonts w:ascii="Comic Sans MS" w:hAnsi="Comic Sans MS" w:cs="Comic Sans MS"/>
          <w:b/>
          <w:bCs/>
          <w:color w:val="000000"/>
        </w:rPr>
        <w:t>D)</w:t>
      </w:r>
      <w:r w:rsidRPr="00E92C95">
        <w:rPr>
          <w:rFonts w:ascii="Comic Sans MS" w:hAnsi="Comic Sans MS" w:cs="Comic Sans MS"/>
          <w:color w:val="000000"/>
        </w:rPr>
        <w:t>usually</w:t>
      </w:r>
    </w:p>
    <w:p w:rsidR="00024ABB" w:rsidRDefault="00024ABB" w:rsidP="005C4EF5">
      <w:p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</w:pPr>
    </w:p>
    <w:p w:rsidR="00024ABB" w:rsidRPr="005C4EF5" w:rsidRDefault="00024ABB" w:rsidP="005C4EF5">
      <w:p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  <w:sectPr w:rsidR="00024ABB" w:rsidRPr="005C4EF5" w:rsidSect="00FF6F3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24ABB" w:rsidRPr="005C4EF5" w:rsidRDefault="00024ABB" w:rsidP="00E92C95">
      <w:pPr>
        <w:pStyle w:val="ListParagraph"/>
        <w:numPr>
          <w:ilvl w:val="0"/>
          <w:numId w:val="2"/>
        </w:numPr>
        <w:spacing w:line="240" w:lineRule="auto"/>
        <w:ind w:left="284" w:hanging="284"/>
        <w:jc w:val="left"/>
        <w:rPr>
          <w:rFonts w:ascii="Comic Sans MS" w:hAnsi="Comic Sans MS" w:cs="Comic Sans MS"/>
          <w:b/>
          <w:bCs/>
          <w:color w:val="000000"/>
          <w:highlight w:val="yellow"/>
        </w:rPr>
      </w:pPr>
      <w:r w:rsidRPr="005C4EF5">
        <w:rPr>
          <w:rFonts w:ascii="Comic Sans MS" w:hAnsi="Comic Sans MS" w:cs="Comic Sans MS"/>
          <w:b/>
          <w:bCs/>
          <w:color w:val="000000"/>
          <w:highlight w:val="yellow"/>
        </w:rPr>
        <w:t>Write themeanings of thewords.</w:t>
      </w:r>
      <w:r>
        <w:rPr>
          <w:rFonts w:ascii="Comic Sans MS" w:hAnsi="Comic Sans MS" w:cs="Comic Sans MS"/>
          <w:b/>
          <w:bCs/>
          <w:color w:val="000000"/>
          <w:highlight w:val="yellow"/>
        </w:rPr>
        <w:t xml:space="preserve"> (10x2=20 points)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1"/>
        <w:gridCol w:w="2651"/>
        <w:gridCol w:w="2652"/>
        <w:gridCol w:w="2652"/>
      </w:tblGrid>
      <w:tr w:rsidR="00024ABB" w:rsidRPr="00794F6C"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announcement</w:t>
            </w:r>
          </w:p>
        </w:tc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membership</w:t>
            </w: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  <w:tr w:rsidR="00024ABB" w:rsidRPr="00794F6C"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enroll</w:t>
            </w:r>
          </w:p>
        </w:tc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neighbourhood</w:t>
            </w: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  <w:tr w:rsidR="00024ABB" w:rsidRPr="00794F6C"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hangaround</w:t>
            </w:r>
          </w:p>
        </w:tc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traditional</w:t>
            </w: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  <w:tr w:rsidR="00024ABB" w:rsidRPr="00794F6C"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have a rest</w:t>
            </w:r>
          </w:p>
        </w:tc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goshopping</w:t>
            </w: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  <w:tr w:rsidR="00024ABB" w:rsidRPr="00794F6C"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have a snack</w:t>
            </w:r>
          </w:p>
        </w:tc>
        <w:tc>
          <w:tcPr>
            <w:tcW w:w="2651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794F6C">
              <w:rPr>
                <w:rFonts w:ascii="Comic Sans MS" w:hAnsi="Comic Sans MS" w:cs="Comic Sans MS"/>
                <w:b/>
                <w:bCs/>
                <w:color w:val="000000"/>
              </w:rPr>
              <w:t>folkdance</w:t>
            </w:r>
          </w:p>
        </w:tc>
        <w:tc>
          <w:tcPr>
            <w:tcW w:w="2652" w:type="dxa"/>
          </w:tcPr>
          <w:p w:rsidR="00024ABB" w:rsidRPr="00794F6C" w:rsidRDefault="00024ABB" w:rsidP="00794F6C">
            <w:pPr>
              <w:pStyle w:val="ListParagraph"/>
              <w:spacing w:after="0" w:line="240" w:lineRule="auto"/>
              <w:ind w:left="0"/>
              <w:jc w:val="left"/>
              <w:rPr>
                <w:rFonts w:ascii="Comic Sans MS" w:hAnsi="Comic Sans MS" w:cs="Comic Sans MS"/>
                <w:b/>
                <w:bCs/>
                <w:color w:val="000000"/>
              </w:rPr>
            </w:pPr>
          </w:p>
        </w:tc>
      </w:tr>
    </w:tbl>
    <w:p w:rsidR="00024ABB" w:rsidRDefault="00024ABB" w:rsidP="00A44BA4">
      <w:pPr>
        <w:spacing w:line="240" w:lineRule="auto"/>
        <w:jc w:val="left"/>
        <w:rPr>
          <w:rFonts w:ascii="Comic Sans MS" w:hAnsi="Comic Sans MS" w:cs="Comic Sans MS"/>
          <w:color w:val="000000"/>
          <w:sz w:val="22"/>
          <w:szCs w:val="22"/>
        </w:rPr>
        <w:sectPr w:rsidR="00024ABB" w:rsidSect="00584E56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024ABB" w:rsidRPr="00203A39" w:rsidRDefault="00024ABB" w:rsidP="00E92C95">
      <w:pPr>
        <w:pStyle w:val="ListParagraph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</w:pPr>
      <w:r w:rsidRPr="00203A39">
        <w:rPr>
          <w:rFonts w:ascii="Comic Sans MS" w:hAnsi="Comic Sans MS" w:cs="Comic Sans MS"/>
          <w:b/>
          <w:bCs/>
          <w:color w:val="000000"/>
          <w:sz w:val="22"/>
          <w:szCs w:val="22"/>
          <w:highlight w:val="yellow"/>
        </w:rPr>
        <w:t>“Eğer adaletsizlik karşısında tarafsız kalıyorsanız, zalimin tarafını seçmişsiniz demektir.” (DesmondMpilo Tutu) sözünü açıklayınız. (5 points)</w:t>
      </w:r>
    </w:p>
    <w:p w:rsidR="00024ABB" w:rsidRPr="00E92C95" w:rsidRDefault="00024ABB" w:rsidP="00E92C95">
      <w:pPr>
        <w:pStyle w:val="ListParagraph"/>
        <w:spacing w:line="240" w:lineRule="auto"/>
        <w:jc w:val="lef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sectPr w:rsidR="00024ABB" w:rsidRPr="00E92C95" w:rsidSect="00E92C95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ABB" w:rsidRDefault="00024ABB" w:rsidP="00DD1D0E">
      <w:pPr>
        <w:spacing w:after="0" w:line="240" w:lineRule="auto"/>
      </w:pPr>
      <w:r>
        <w:separator/>
      </w:r>
    </w:p>
  </w:endnote>
  <w:endnote w:type="continuationSeparator" w:id="1">
    <w:p w:rsidR="00024ABB" w:rsidRDefault="00024ABB" w:rsidP="00DD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obo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BB" w:rsidRPr="00584E56" w:rsidRDefault="00024ABB" w:rsidP="00584E56">
    <w:pPr>
      <w:pStyle w:val="Footer"/>
      <w:tabs>
        <w:tab w:val="left" w:pos="240"/>
        <w:tab w:val="right" w:pos="10466"/>
      </w:tabs>
      <w:jc w:val="left"/>
      <w:rPr>
        <w:rFonts w:ascii="Hobo Std" w:hAnsi="Hobo Std" w:cs="Hobo Std"/>
        <w:b/>
        <w:bCs/>
      </w:rPr>
    </w:pPr>
    <w:r w:rsidRPr="00584E56">
      <w:rPr>
        <w:rFonts w:ascii="Hobo Std" w:hAnsi="Hobo Std" w:cs="Hobo Std"/>
        <w:b/>
        <w:bCs/>
      </w:rPr>
      <w:tab/>
      <w:t>GoodLuck</w:t>
    </w:r>
    <w:r w:rsidRPr="00584E56">
      <w:rPr>
        <w:rFonts w:ascii="Hobo Std" w:hAnsi="Hobo Std" w:cs="Hobo Std"/>
        <w:b/>
        <w:bCs/>
      </w:rPr>
      <w:sym w:font="Wingdings" w:char="F04A"/>
    </w:r>
    <w:r w:rsidRPr="00584E56">
      <w:rPr>
        <w:rFonts w:ascii="Hobo Std" w:hAnsi="Hobo Std" w:cs="Hobo Std"/>
        <w:b/>
        <w:bCs/>
      </w:rPr>
      <w:tab/>
    </w:r>
    <w:r w:rsidRPr="00584E56">
      <w:rPr>
        <w:rFonts w:ascii="Hobo Std" w:hAnsi="Hobo Std" w:cs="Hobo Std"/>
        <w:b/>
        <w:bCs/>
      </w:rPr>
      <w:tab/>
    </w:r>
    <w:r w:rsidRPr="00584E56">
      <w:rPr>
        <w:rFonts w:ascii="Hobo Std" w:hAnsi="Hobo Std" w:cs="Hobo Std"/>
        <w:b/>
        <w:bCs/>
      </w:rPr>
      <w:tab/>
      <w:t xml:space="preserve">Zekiye </w:t>
    </w:r>
    <w:r w:rsidRPr="00584E56">
      <w:rPr>
        <w:rFonts w:ascii="Arial" w:hAnsi="Arial" w:cs="Arial"/>
        <w:b/>
        <w:bCs/>
      </w:rPr>
      <w:t>Ş</w:t>
    </w:r>
    <w:r w:rsidRPr="00584E56">
      <w:rPr>
        <w:rFonts w:ascii="Hobo Std" w:hAnsi="Hobo Std" w:cs="Hobo Std"/>
        <w:b/>
        <w:bCs/>
      </w:rPr>
      <w:t>EKER</w:t>
    </w:r>
  </w:p>
  <w:p w:rsidR="00024ABB" w:rsidRPr="00584E56" w:rsidRDefault="00024ABB" w:rsidP="00584E56">
    <w:pPr>
      <w:pStyle w:val="Footer"/>
      <w:jc w:val="right"/>
      <w:rPr>
        <w:rFonts w:ascii="Hobo Std" w:hAnsi="Hobo Std" w:cs="Hobo Std"/>
        <w:b/>
        <w:bCs/>
      </w:rPr>
    </w:pPr>
    <w:r w:rsidRPr="00584E56">
      <w:rPr>
        <w:rFonts w:ascii="Hobo Std" w:hAnsi="Hobo Std" w:cs="Hobo Std"/>
        <w:b/>
        <w:bCs/>
      </w:rPr>
      <w:t>English Language Teacher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ABB" w:rsidRDefault="00024ABB" w:rsidP="00DD1D0E">
      <w:pPr>
        <w:spacing w:after="0" w:line="240" w:lineRule="auto"/>
      </w:pPr>
      <w:r>
        <w:separator/>
      </w:r>
    </w:p>
  </w:footnote>
  <w:footnote w:type="continuationSeparator" w:id="1">
    <w:p w:rsidR="00024ABB" w:rsidRDefault="00024ABB" w:rsidP="00DD1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ABB" w:rsidRPr="00DD1D0E" w:rsidRDefault="00024ABB" w:rsidP="00DD1D0E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 w:cs="Comic Sans MS"/>
        <w:b/>
        <w:bCs/>
        <w:lang w:val="en-GB"/>
      </w:rPr>
    </w:pPr>
    <w:r w:rsidRPr="00DD1D0E">
      <w:rPr>
        <w:rFonts w:ascii="Comic Sans MS" w:hAnsi="Comic Sans MS" w:cs="Comic Sans MS"/>
        <w:b/>
        <w:bCs/>
        <w:u w:val="single"/>
        <w:lang w:val="en-GB"/>
      </w:rPr>
      <w:t>NAME/SURNAME:</w:t>
    </w:r>
    <w:r>
      <w:rPr>
        <w:rFonts w:ascii="Comic Sans MS" w:hAnsi="Comic Sans MS" w:cs="Comic Sans MS"/>
        <w:b/>
        <w:bCs/>
        <w:lang w:val="en-GB"/>
      </w:rPr>
      <w:tab/>
    </w:r>
    <w:r w:rsidRPr="00DD1D0E">
      <w:rPr>
        <w:rFonts w:ascii="Comic Sans MS" w:hAnsi="Comic Sans MS" w:cs="Comic Sans MS"/>
        <w:b/>
        <w:bCs/>
        <w:u w:val="single"/>
        <w:lang w:val="en-GB"/>
      </w:rPr>
      <w:t>CLASS/NUMBER:</w:t>
    </w:r>
    <w:r w:rsidRPr="00DD1D0E">
      <w:rPr>
        <w:rFonts w:ascii="Comic Sans MS" w:hAnsi="Comic Sans MS" w:cs="Comic Sans MS"/>
        <w:b/>
        <w:bCs/>
        <w:lang w:val="en-GB"/>
      </w:rPr>
      <w:tab/>
    </w:r>
    <w:r w:rsidRPr="00DD1D0E">
      <w:rPr>
        <w:rFonts w:ascii="Comic Sans MS" w:hAnsi="Comic Sans MS" w:cs="Comic Sans MS"/>
        <w:b/>
        <w:bCs/>
        <w:u w:val="single"/>
        <w:lang w:val="en-GB"/>
      </w:rPr>
      <w:t>MARK:</w:t>
    </w:r>
  </w:p>
  <w:p w:rsidR="00024ABB" w:rsidRPr="00DD1D0E" w:rsidRDefault="00024ABB" w:rsidP="00DD1D0E">
    <w:pPr>
      <w:spacing w:after="0"/>
      <w:jc w:val="center"/>
      <w:rPr>
        <w:rFonts w:ascii="Comic Sans MS" w:hAnsi="Comic Sans MS" w:cs="Comic Sans MS"/>
        <w:b/>
        <w:bCs/>
        <w:sz w:val="22"/>
        <w:szCs w:val="22"/>
        <w:lang w:val="en-GB"/>
      </w:rPr>
    </w:pPr>
    <w:r w:rsidRPr="00DD1D0E">
      <w:rPr>
        <w:rFonts w:ascii="Comic Sans MS" w:hAnsi="Comic Sans MS" w:cs="Comic Sans MS"/>
        <w:b/>
        <w:bCs/>
        <w:sz w:val="22"/>
        <w:szCs w:val="22"/>
        <w:lang w:val="en-GB"/>
      </w:rPr>
      <w:t>SÖĞÜTLÜ CUMHURİYET SECONDARY SCHOOL</w:t>
    </w:r>
  </w:p>
  <w:p w:rsidR="00024ABB" w:rsidRDefault="00024ABB" w:rsidP="00DD1D0E">
    <w:pPr>
      <w:spacing w:after="0"/>
      <w:jc w:val="center"/>
    </w:pPr>
    <w:r>
      <w:rPr>
        <w:rFonts w:ascii="Comic Sans MS" w:hAnsi="Comic Sans MS" w:cs="Comic Sans MS"/>
        <w:b/>
        <w:bCs/>
        <w:sz w:val="22"/>
        <w:szCs w:val="22"/>
        <w:lang w:val="en-GB"/>
      </w:rPr>
      <w:t xml:space="preserve">2016-2017 </w:t>
    </w:r>
    <w:r w:rsidRPr="00DD1D0E">
      <w:rPr>
        <w:rFonts w:ascii="Comic Sans MS" w:hAnsi="Comic Sans MS" w:cs="Comic Sans MS"/>
        <w:b/>
        <w:bCs/>
        <w:sz w:val="22"/>
        <w:szCs w:val="22"/>
        <w:lang w:val="en-GB"/>
      </w:rPr>
      <w:t xml:space="preserve"> EDUCATION YEAR 1st</w:t>
    </w:r>
    <w:r>
      <w:rPr>
        <w:rFonts w:ascii="Comic Sans MS" w:hAnsi="Comic Sans MS" w:cs="Comic Sans MS"/>
        <w:b/>
        <w:bCs/>
        <w:sz w:val="22"/>
        <w:szCs w:val="22"/>
        <w:lang w:val="en-GB"/>
      </w:rPr>
      <w:t xml:space="preserve"> TERM 1st ENGLISH EXAM FOR 6</w:t>
    </w:r>
    <w:r w:rsidRPr="00DD1D0E">
      <w:rPr>
        <w:rFonts w:ascii="Comic Sans MS" w:hAnsi="Comic Sans MS" w:cs="Comic Sans MS"/>
        <w:b/>
        <w:bCs/>
        <w:sz w:val="22"/>
        <w:szCs w:val="22"/>
        <w:lang w:val="en-GB"/>
      </w:rPr>
      <w:t>th GRADE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44E31"/>
    <w:multiLevelType w:val="hybridMultilevel"/>
    <w:tmpl w:val="729658FA"/>
    <w:lvl w:ilvl="0" w:tplc="F25C737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5730F"/>
    <w:multiLevelType w:val="hybridMultilevel"/>
    <w:tmpl w:val="4368610C"/>
    <w:lvl w:ilvl="0" w:tplc="78BC43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96BC7"/>
    <w:multiLevelType w:val="hybridMultilevel"/>
    <w:tmpl w:val="63AAFA80"/>
    <w:lvl w:ilvl="0" w:tplc="C346C93E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C97FC3"/>
    <w:multiLevelType w:val="hybridMultilevel"/>
    <w:tmpl w:val="4588F506"/>
    <w:lvl w:ilvl="0" w:tplc="69CE7C8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AA3E63"/>
    <w:multiLevelType w:val="hybridMultilevel"/>
    <w:tmpl w:val="9C0AB994"/>
    <w:lvl w:ilvl="0" w:tplc="E7FA272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F039F9"/>
    <w:multiLevelType w:val="hybridMultilevel"/>
    <w:tmpl w:val="3278B05A"/>
    <w:lvl w:ilvl="0" w:tplc="ECE6EAF6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0021831"/>
    <w:multiLevelType w:val="hybridMultilevel"/>
    <w:tmpl w:val="5CFED8CA"/>
    <w:lvl w:ilvl="0" w:tplc="2D6CF1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587297"/>
    <w:multiLevelType w:val="hybridMultilevel"/>
    <w:tmpl w:val="81AC20B6"/>
    <w:lvl w:ilvl="0" w:tplc="704A6740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E66F94"/>
    <w:multiLevelType w:val="hybridMultilevel"/>
    <w:tmpl w:val="C426771C"/>
    <w:lvl w:ilvl="0" w:tplc="CD54BA6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24FD0"/>
    <w:multiLevelType w:val="hybridMultilevel"/>
    <w:tmpl w:val="219835CC"/>
    <w:lvl w:ilvl="0" w:tplc="4F7A76D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9A38CA"/>
    <w:multiLevelType w:val="hybridMultilevel"/>
    <w:tmpl w:val="AF4C6768"/>
    <w:lvl w:ilvl="0" w:tplc="8628168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Comic Sans MS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431CD7"/>
    <w:multiLevelType w:val="hybridMultilevel"/>
    <w:tmpl w:val="CBF4D534"/>
    <w:lvl w:ilvl="0" w:tplc="99A86C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35400F"/>
    <w:multiLevelType w:val="hybridMultilevel"/>
    <w:tmpl w:val="36F4B166"/>
    <w:lvl w:ilvl="0" w:tplc="2846546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51B10"/>
    <w:multiLevelType w:val="hybridMultilevel"/>
    <w:tmpl w:val="3EC0CF0E"/>
    <w:lvl w:ilvl="0" w:tplc="1E50588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83B3BDE"/>
    <w:multiLevelType w:val="hybridMultilevel"/>
    <w:tmpl w:val="FCE460F4"/>
    <w:lvl w:ilvl="0" w:tplc="C98468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948EB"/>
    <w:multiLevelType w:val="hybridMultilevel"/>
    <w:tmpl w:val="CB04DFFC"/>
    <w:lvl w:ilvl="0" w:tplc="76CAAB4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03514"/>
    <w:multiLevelType w:val="hybridMultilevel"/>
    <w:tmpl w:val="B99AB8CE"/>
    <w:lvl w:ilvl="0" w:tplc="2B6A0B8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56C4D4B"/>
    <w:multiLevelType w:val="hybridMultilevel"/>
    <w:tmpl w:val="4A609914"/>
    <w:lvl w:ilvl="0" w:tplc="06B22D36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96C549F"/>
    <w:multiLevelType w:val="hybridMultilevel"/>
    <w:tmpl w:val="4368610C"/>
    <w:lvl w:ilvl="0" w:tplc="78BC43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EE0E5F"/>
    <w:multiLevelType w:val="hybridMultilevel"/>
    <w:tmpl w:val="57FA6E02"/>
    <w:lvl w:ilvl="0" w:tplc="D0C24490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5830C74"/>
    <w:multiLevelType w:val="hybridMultilevel"/>
    <w:tmpl w:val="FC90C958"/>
    <w:lvl w:ilvl="0" w:tplc="B526E88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C6378"/>
    <w:multiLevelType w:val="hybridMultilevel"/>
    <w:tmpl w:val="6298DEAC"/>
    <w:lvl w:ilvl="0" w:tplc="16AE596A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7C176C3"/>
    <w:multiLevelType w:val="hybridMultilevel"/>
    <w:tmpl w:val="A150E636"/>
    <w:lvl w:ilvl="0" w:tplc="65840B4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70CBF"/>
    <w:multiLevelType w:val="hybridMultilevel"/>
    <w:tmpl w:val="01A69D04"/>
    <w:lvl w:ilvl="0" w:tplc="250E003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95337AC"/>
    <w:multiLevelType w:val="hybridMultilevel"/>
    <w:tmpl w:val="258E15CA"/>
    <w:lvl w:ilvl="0" w:tplc="6DB40630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D877AAF"/>
    <w:multiLevelType w:val="hybridMultilevel"/>
    <w:tmpl w:val="D0FE60AC"/>
    <w:lvl w:ilvl="0" w:tplc="19787A6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25"/>
  </w:num>
  <w:num w:numId="4">
    <w:abstractNumId w:val="6"/>
  </w:num>
  <w:num w:numId="5">
    <w:abstractNumId w:val="11"/>
  </w:num>
  <w:num w:numId="6">
    <w:abstractNumId w:val="9"/>
  </w:num>
  <w:num w:numId="7">
    <w:abstractNumId w:val="15"/>
  </w:num>
  <w:num w:numId="8">
    <w:abstractNumId w:val="12"/>
  </w:num>
  <w:num w:numId="9">
    <w:abstractNumId w:val="4"/>
  </w:num>
  <w:num w:numId="10">
    <w:abstractNumId w:val="22"/>
  </w:num>
  <w:num w:numId="11">
    <w:abstractNumId w:val="19"/>
  </w:num>
  <w:num w:numId="12">
    <w:abstractNumId w:val="20"/>
  </w:num>
  <w:num w:numId="13">
    <w:abstractNumId w:val="24"/>
  </w:num>
  <w:num w:numId="14">
    <w:abstractNumId w:val="3"/>
  </w:num>
  <w:num w:numId="15">
    <w:abstractNumId w:val="21"/>
  </w:num>
  <w:num w:numId="16">
    <w:abstractNumId w:val="7"/>
  </w:num>
  <w:num w:numId="17">
    <w:abstractNumId w:val="17"/>
  </w:num>
  <w:num w:numId="18">
    <w:abstractNumId w:val="8"/>
  </w:num>
  <w:num w:numId="19">
    <w:abstractNumId w:val="16"/>
  </w:num>
  <w:num w:numId="20">
    <w:abstractNumId w:val="13"/>
  </w:num>
  <w:num w:numId="21">
    <w:abstractNumId w:val="23"/>
  </w:num>
  <w:num w:numId="22">
    <w:abstractNumId w:val="14"/>
  </w:num>
  <w:num w:numId="23">
    <w:abstractNumId w:val="2"/>
  </w:num>
  <w:num w:numId="24">
    <w:abstractNumId w:val="0"/>
  </w:num>
  <w:num w:numId="25">
    <w:abstractNumId w:val="5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D0E"/>
    <w:rsid w:val="00024ABB"/>
    <w:rsid w:val="000C14CF"/>
    <w:rsid w:val="00176975"/>
    <w:rsid w:val="00203A39"/>
    <w:rsid w:val="00242051"/>
    <w:rsid w:val="002437B6"/>
    <w:rsid w:val="0028757C"/>
    <w:rsid w:val="002C587F"/>
    <w:rsid w:val="00584E56"/>
    <w:rsid w:val="005C4EF5"/>
    <w:rsid w:val="00695373"/>
    <w:rsid w:val="00695E3E"/>
    <w:rsid w:val="00765E99"/>
    <w:rsid w:val="00794F6C"/>
    <w:rsid w:val="007A21D4"/>
    <w:rsid w:val="007C7329"/>
    <w:rsid w:val="007E5A7B"/>
    <w:rsid w:val="00925631"/>
    <w:rsid w:val="009A1DB8"/>
    <w:rsid w:val="00A44BA4"/>
    <w:rsid w:val="00B6319B"/>
    <w:rsid w:val="00C469F8"/>
    <w:rsid w:val="00DB0372"/>
    <w:rsid w:val="00DD1D0E"/>
    <w:rsid w:val="00E375DA"/>
    <w:rsid w:val="00E92C95"/>
    <w:rsid w:val="00ED2DB2"/>
    <w:rsid w:val="00F64645"/>
    <w:rsid w:val="00FB308C"/>
    <w:rsid w:val="00FE2B09"/>
    <w:rsid w:val="00FF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65E99"/>
    <w:pPr>
      <w:spacing w:after="200" w:line="276" w:lineRule="auto"/>
      <w:jc w:val="both"/>
    </w:pPr>
    <w:rPr>
      <w:rFonts w:cs="Calibri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  <w:lang w:eastAsia="tr-T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  <w:lang w:eastAsia="tr-T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  <w:lang w:eastAsia="tr-T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  <w:lang w:eastAsia="tr-T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2"/>
      <w:lang w:eastAsia="tr-T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  <w:szCs w:val="22"/>
      <w:lang w:eastAsia="tr-T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65E99"/>
    <w:pPr>
      <w:spacing w:after="0"/>
      <w:jc w:val="left"/>
      <w:outlineLvl w:val="6"/>
    </w:pPr>
    <w:rPr>
      <w:b/>
      <w:bCs/>
      <w:smallCaps/>
      <w:color w:val="C0504D"/>
      <w:spacing w:val="10"/>
      <w:lang w:eastAsia="tr-T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65E99"/>
    <w:pPr>
      <w:spacing w:after="0"/>
      <w:jc w:val="left"/>
      <w:outlineLvl w:val="7"/>
    </w:pPr>
    <w:rPr>
      <w:b/>
      <w:bCs/>
      <w:i/>
      <w:iCs/>
      <w:smallCaps/>
      <w:color w:val="943634"/>
      <w:lang w:eastAsia="tr-T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65E99"/>
    <w:pPr>
      <w:spacing w:after="0"/>
      <w:jc w:val="left"/>
      <w:outlineLvl w:val="8"/>
    </w:pPr>
    <w:rPr>
      <w:b/>
      <w:bCs/>
      <w:i/>
      <w:iCs/>
      <w:smallCaps/>
      <w:color w:val="622423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5E99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5E99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65E99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5E99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5E99"/>
    <w:rPr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5E99"/>
    <w:rPr>
      <w:smallCaps/>
      <w:color w:val="C0504D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5E99"/>
    <w:rPr>
      <w:b/>
      <w:bCs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5E99"/>
    <w:rPr>
      <w:b/>
      <w:bCs/>
      <w:i/>
      <w:iCs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5E99"/>
    <w:rPr>
      <w:b/>
      <w:bCs/>
      <w:i/>
      <w:iCs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765E99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765E99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765E99"/>
    <w:pPr>
      <w:spacing w:after="720" w:line="240" w:lineRule="auto"/>
      <w:jc w:val="right"/>
    </w:pPr>
    <w:rPr>
      <w:rFonts w:ascii="Cambria" w:eastAsia="Times New Roman" w:hAnsi="Cambria" w:cs="Cambria"/>
      <w:lang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65E99"/>
    <w:rPr>
      <w:rFonts w:ascii="Cambria" w:hAnsi="Cambria" w:cs="Cambria"/>
      <w:sz w:val="22"/>
      <w:szCs w:val="22"/>
    </w:rPr>
  </w:style>
  <w:style w:type="character" w:styleId="Strong">
    <w:name w:val="Strong"/>
    <w:basedOn w:val="DefaultParagraphFont"/>
    <w:uiPriority w:val="99"/>
    <w:qFormat/>
    <w:rsid w:val="00765E99"/>
    <w:rPr>
      <w:b/>
      <w:bCs/>
      <w:color w:val="C0504D"/>
    </w:rPr>
  </w:style>
  <w:style w:type="character" w:styleId="Emphasis">
    <w:name w:val="Emphasis"/>
    <w:basedOn w:val="DefaultParagraphFont"/>
    <w:uiPriority w:val="99"/>
    <w:qFormat/>
    <w:rsid w:val="00765E99"/>
    <w:rPr>
      <w:b/>
      <w:bCs/>
      <w:i/>
      <w:iCs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765E99"/>
    <w:pPr>
      <w:spacing w:after="0" w:line="240" w:lineRule="auto"/>
    </w:pPr>
  </w:style>
  <w:style w:type="character" w:customStyle="1" w:styleId="NoSpacingChar">
    <w:name w:val="No Spacing Char"/>
    <w:link w:val="NoSpacing"/>
    <w:uiPriority w:val="99"/>
    <w:locked/>
    <w:rsid w:val="00765E99"/>
  </w:style>
  <w:style w:type="paragraph" w:styleId="ListParagraph">
    <w:name w:val="List Paragraph"/>
    <w:basedOn w:val="Normal"/>
    <w:uiPriority w:val="99"/>
    <w:qFormat/>
    <w:rsid w:val="00765E99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765E99"/>
    <w:rPr>
      <w:i/>
      <w:iCs/>
      <w:lang w:eastAsia="tr-TR"/>
    </w:rPr>
  </w:style>
  <w:style w:type="character" w:customStyle="1" w:styleId="QuoteChar">
    <w:name w:val="Quote Char"/>
    <w:basedOn w:val="DefaultParagraphFont"/>
    <w:link w:val="Quote"/>
    <w:uiPriority w:val="99"/>
    <w:locked/>
    <w:rsid w:val="00765E9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  <w:lang w:eastAsia="tr-TR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765E99"/>
    <w:rPr>
      <w:b/>
      <w:bCs/>
      <w:i/>
      <w:iCs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765E99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765E99"/>
    <w:rPr>
      <w:b/>
      <w:bCs/>
      <w:i/>
      <w:iCs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765E99"/>
    <w:rPr>
      <w:b/>
      <w:bCs/>
    </w:rPr>
  </w:style>
  <w:style w:type="character" w:styleId="IntenseReference">
    <w:name w:val="Intense Reference"/>
    <w:basedOn w:val="DefaultParagraphFont"/>
    <w:uiPriority w:val="99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basedOn w:val="DefaultParagraphFont"/>
    <w:uiPriority w:val="99"/>
    <w:qFormat/>
    <w:rsid w:val="00765E99"/>
    <w:rPr>
      <w:rFonts w:ascii="Cambria" w:hAnsi="Cambria" w:cs="Cambria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765E99"/>
    <w:pPr>
      <w:outlineLvl w:val="9"/>
    </w:pPr>
  </w:style>
  <w:style w:type="paragraph" w:styleId="Header">
    <w:name w:val="header"/>
    <w:basedOn w:val="Normal"/>
    <w:link w:val="HeaderChar"/>
    <w:uiPriority w:val="99"/>
    <w:rsid w:val="00DD1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D1D0E"/>
  </w:style>
  <w:style w:type="paragraph" w:styleId="Footer">
    <w:name w:val="footer"/>
    <w:basedOn w:val="Normal"/>
    <w:link w:val="FooterChar"/>
    <w:uiPriority w:val="99"/>
    <w:rsid w:val="00DD1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D1D0E"/>
  </w:style>
  <w:style w:type="paragraph" w:styleId="BalloonText">
    <w:name w:val="Balloon Text"/>
    <w:basedOn w:val="Normal"/>
    <w:link w:val="BalloonTextChar"/>
    <w:uiPriority w:val="99"/>
    <w:semiHidden/>
    <w:rsid w:val="00DD1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1D0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C14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7A21D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484</TotalTime>
  <Pages>3</Pages>
  <Words>445</Words>
  <Characters>2538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>sorubak.com</cp:keywords>
  <dc:description/>
  <cp:lastModifiedBy>edanur</cp:lastModifiedBy>
  <cp:revision>11</cp:revision>
  <cp:lastPrinted>2015-11-02T09:52:00Z</cp:lastPrinted>
  <dcterms:created xsi:type="dcterms:W3CDTF">2015-11-01T15:08:00Z</dcterms:created>
  <dcterms:modified xsi:type="dcterms:W3CDTF">2016-11-07T17:07:00Z</dcterms:modified>
</cp:coreProperties>
</file>