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48" w:rsidRPr="000F3A70" w:rsidRDefault="00FE3048" w:rsidP="00A2183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2015-2016 </w:t>
      </w:r>
      <w:r w:rsidRPr="000F3A70">
        <w:rPr>
          <w:rFonts w:ascii="Comic Sans MS" w:hAnsi="Comic Sans MS"/>
          <w:b/>
          <w:sz w:val="18"/>
          <w:szCs w:val="18"/>
        </w:rPr>
        <w:t xml:space="preserve"> EDUCAT</w:t>
      </w:r>
      <w:r>
        <w:rPr>
          <w:rFonts w:ascii="Comic Sans MS" w:hAnsi="Comic Sans MS"/>
          <w:b/>
          <w:sz w:val="18"/>
          <w:szCs w:val="18"/>
        </w:rPr>
        <w:t>ION YEAR TEKİRSİN SECONDARY SCHOOL  6</w:t>
      </w:r>
      <w:r w:rsidRPr="000F3A70">
        <w:rPr>
          <w:rFonts w:ascii="Comic Sans MS" w:hAnsi="Comic Sans MS"/>
          <w:b/>
          <w:sz w:val="18"/>
          <w:szCs w:val="18"/>
          <w:vertAlign w:val="superscript"/>
        </w:rPr>
        <w:t>th</w:t>
      </w:r>
      <w:r w:rsidRPr="000F3A70">
        <w:rPr>
          <w:rFonts w:ascii="Comic Sans MS" w:hAnsi="Comic Sans MS"/>
          <w:b/>
          <w:sz w:val="18"/>
          <w:szCs w:val="18"/>
        </w:rPr>
        <w:t xml:space="preserve"> GRADE  </w:t>
      </w:r>
      <w:r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  <w:vertAlign w:val="superscript"/>
        </w:rPr>
        <w:t>st</w:t>
      </w:r>
      <w:r w:rsidRPr="000F3A70">
        <w:rPr>
          <w:rFonts w:ascii="Comic Sans MS" w:hAnsi="Comic Sans MS"/>
          <w:b/>
          <w:sz w:val="18"/>
          <w:szCs w:val="18"/>
        </w:rPr>
        <w:t xml:space="preserve"> TERM  </w:t>
      </w:r>
      <w:r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b/>
          <w:sz w:val="18"/>
          <w:szCs w:val="18"/>
          <w:vertAlign w:val="superscript"/>
        </w:rPr>
        <w:t>rd</w:t>
      </w:r>
      <w:r w:rsidRPr="000F3A70">
        <w:rPr>
          <w:rFonts w:ascii="Comic Sans MS" w:hAnsi="Comic Sans MS"/>
          <w:b/>
          <w:sz w:val="18"/>
          <w:szCs w:val="18"/>
        </w:rPr>
        <w:t xml:space="preserve"> EXAM</w:t>
      </w:r>
    </w:p>
    <w:p w:rsidR="00FE3048" w:rsidRDefault="00FE3048" w:rsidP="00A2183D">
      <w:pPr>
        <w:rPr>
          <w:rFonts w:ascii="Comic Sans MS" w:hAnsi="Comic Sans MS"/>
          <w:b/>
          <w:sz w:val="18"/>
          <w:szCs w:val="18"/>
        </w:rPr>
      </w:pPr>
    </w:p>
    <w:p w:rsidR="00FE3048" w:rsidRDefault="00FE30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0F3A70">
        <w:rPr>
          <w:rFonts w:ascii="Comic Sans MS" w:hAnsi="Comic Sans MS"/>
          <w:b/>
          <w:sz w:val="18"/>
          <w:szCs w:val="18"/>
        </w:rPr>
        <w:t xml:space="preserve">Name and Surname :                    </w:t>
      </w:r>
      <w:r>
        <w:rPr>
          <w:rFonts w:ascii="Comic Sans MS" w:hAnsi="Comic Sans MS"/>
          <w:b/>
          <w:sz w:val="18"/>
          <w:szCs w:val="18"/>
        </w:rPr>
        <w:t xml:space="preserve">        </w:t>
      </w: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                    Class:6/        </w:t>
      </w:r>
      <w:r w:rsidRPr="000F3A70">
        <w:rPr>
          <w:rFonts w:ascii="Comic Sans MS" w:hAnsi="Comic Sans MS"/>
          <w:b/>
          <w:sz w:val="18"/>
          <w:szCs w:val="18"/>
        </w:rPr>
        <w:t xml:space="preserve">Number: </w:t>
      </w:r>
      <w:r>
        <w:rPr>
          <w:rFonts w:ascii="Comic Sans MS" w:hAnsi="Comic Sans MS"/>
          <w:b/>
          <w:sz w:val="18"/>
          <w:szCs w:val="18"/>
        </w:rPr>
        <w:t xml:space="preserve">         </w:t>
      </w:r>
      <w:r w:rsidRPr="000F3A70"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>
      <w:pPr>
        <w:rPr>
          <w:rFonts w:ascii="Comic Sans MS" w:hAnsi="Comic Sans MS"/>
          <w:b/>
          <w:sz w:val="18"/>
          <w:szCs w:val="18"/>
        </w:rPr>
      </w:pP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  <w:r w:rsidRPr="000F3A70">
        <w:rPr>
          <w:rFonts w:ascii="Comic Sans MS" w:hAnsi="Comic Sans MS"/>
          <w:b/>
          <w:sz w:val="18"/>
          <w:szCs w:val="18"/>
        </w:rPr>
        <w:t xml:space="preserve">     </w:t>
      </w:r>
    </w:p>
    <w:p w:rsidR="00FE3048" w:rsidRDefault="00FE3048">
      <w:pPr>
        <w:rPr>
          <w:rFonts w:ascii="Comic Sans MS" w:hAnsi="Comic Sans MS"/>
          <w:b/>
          <w:sz w:val="20"/>
          <w:szCs w:val="20"/>
        </w:rPr>
      </w:pPr>
      <w:r w:rsidRPr="001B6544">
        <w:rPr>
          <w:rFonts w:ascii="Comic Sans MS" w:hAnsi="Comic Sans MS"/>
          <w:b/>
          <w:sz w:val="18"/>
          <w:szCs w:val="18"/>
        </w:rPr>
        <w:t>A.</w:t>
      </w:r>
      <w:r>
        <w:rPr>
          <w:rFonts w:ascii="Comic Sans MS" w:hAnsi="Comic Sans MS"/>
          <w:b/>
          <w:sz w:val="18"/>
          <w:szCs w:val="18"/>
        </w:rPr>
        <w:t>MATCH</w:t>
      </w:r>
      <w:r w:rsidRPr="001B6544">
        <w:rPr>
          <w:rFonts w:ascii="Comic Sans MS" w:hAnsi="Comic Sans MS"/>
          <w:b/>
          <w:sz w:val="18"/>
          <w:szCs w:val="18"/>
        </w:rPr>
        <w:t xml:space="preserve"> THE FUN RIDES</w:t>
      </w:r>
      <w:r>
        <w:rPr>
          <w:rFonts w:ascii="Comic Sans MS" w:hAnsi="Comic Sans MS"/>
          <w:b/>
          <w:sz w:val="18"/>
          <w:szCs w:val="18"/>
        </w:rPr>
        <w:t xml:space="preserve"> WITH THEIR NAMES</w:t>
      </w:r>
      <w:r w:rsidRPr="00B27690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 5*2=10</w:t>
      </w:r>
    </w:p>
    <w:p w:rsidR="00FE3048" w:rsidRDefault="00FE30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FE3048" w:rsidRPr="001B6544" w:rsidRDefault="00FE304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A.roller coaster   B.big wheel   C. carousel           D.bumper cars    E. ghost train</w:t>
      </w:r>
    </w:p>
    <w:p w:rsidR="00FE3048" w:rsidRDefault="00FE3048">
      <w:pPr>
        <w:rPr>
          <w:rFonts w:ascii="Comic Sans MS" w:hAnsi="Comic Sans MS"/>
          <w:noProof/>
          <w:sz w:val="20"/>
          <w:szCs w:val="20"/>
          <w:lang w:val="tr-TR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6" type="#_x0000_t75" alt="22260" style="position:absolute;margin-left:324pt;margin-top:14.2pt;width:87.75pt;height:59.05pt;z-index:251648512;visibility:visible">
            <v:imagedata r:id="rId5" o:title="" chromakey="white"/>
          </v:shape>
        </w:pict>
      </w:r>
      <w:r>
        <w:rPr>
          <w:noProof/>
          <w:lang w:val="tr-TR"/>
        </w:rPr>
        <w:pict>
          <v:shape id="Resim 12" o:spid="_x0000_s1027" type="#_x0000_t75" alt="carousel" style="position:absolute;margin-left:450pt;margin-top:12.95pt;width:64.35pt;height:65.75pt;z-index:251647488;visibility:visible">
            <v:imagedata r:id="rId6" o:title="" chromakey="#fefefe"/>
          </v:shape>
        </w:pict>
      </w:r>
      <w:r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Pr="00946EE1">
        <w:rPr>
          <w:rFonts w:ascii="Comic Sans MS" w:hAnsi="Comic Sans MS"/>
          <w:noProof/>
          <w:sz w:val="20"/>
          <w:szCs w:val="20"/>
          <w:lang w:val="tr-TR"/>
        </w:rPr>
        <w:pict>
          <v:shape id="Resim 3" o:spid="_x0000_i1025" type="#_x0000_t75" style="width:84.75pt;height:66.75pt;visibility:visible">
            <v:imagedata r:id="rId7" o:title=""/>
          </v:shape>
        </w:pict>
      </w:r>
      <w:r>
        <w:rPr>
          <w:rFonts w:ascii="Comic Sans MS" w:hAnsi="Comic Sans MS"/>
          <w:noProof/>
          <w:sz w:val="20"/>
          <w:szCs w:val="20"/>
          <w:lang w:val="tr-TR"/>
        </w:rPr>
        <w:t xml:space="preserve">         </w:t>
      </w:r>
      <w:r w:rsidRPr="00946EE1">
        <w:rPr>
          <w:noProof/>
          <w:lang w:val="tr-TR"/>
        </w:rPr>
        <w:pict>
          <v:shape id="Resim 9" o:spid="_x0000_i1026" type="#_x0000_t75" style="width:73.5pt;height:66pt;visibility:visible">
            <v:imagedata r:id="rId8" o:title=""/>
          </v:shape>
        </w:pict>
      </w:r>
      <w:r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>
        <w:rPr>
          <w:noProof/>
          <w:lang w:val="tr-TR"/>
        </w:rPr>
        <w:t xml:space="preserve">    </w:t>
      </w:r>
      <w:r w:rsidRPr="00946EE1">
        <w:rPr>
          <w:rFonts w:ascii="Comic Sans MS" w:hAnsi="Comic Sans MS"/>
          <w:noProof/>
          <w:sz w:val="20"/>
          <w:szCs w:val="20"/>
          <w:lang w:val="tr-TR"/>
        </w:rPr>
        <w:pict>
          <v:shape id="Resim 4" o:spid="_x0000_i1027" type="#_x0000_t75" style="width:77.25pt;height:65.25pt;visibility:visible">
            <v:imagedata r:id="rId9" o:title=""/>
          </v:shape>
        </w:pict>
      </w:r>
      <w:r>
        <w:rPr>
          <w:noProof/>
          <w:lang w:val="tr-TR"/>
        </w:rPr>
        <w:t xml:space="preserve">     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16" o:spid="_x0000_s1028" type="#_x0000_t75" alt="22275" style="position:absolute;margin-left:184.05pt;margin-top:646.85pt;width:149.7pt;height:153.3pt;rotation:-1033900fd;z-index:251651584;visibility:visible">
            <v:imagedata r:id="rId10" o:title="" chromakey="white"/>
          </v:shape>
        </w:pict>
      </w:r>
      <w:r>
        <w:rPr>
          <w:noProof/>
          <w:lang w:val="tr-TR"/>
        </w:rPr>
        <w:pict>
          <v:shape id="Resim 15" o:spid="_x0000_s1029" type="#_x0000_t75" alt="22275" style="position:absolute;margin-left:184.05pt;margin-top:646.85pt;width:149.7pt;height:153.3pt;rotation:-1033900fd;z-index:251650560;visibility:visible">
            <v:imagedata r:id="rId10" o:title="" chromakey="white"/>
          </v:shape>
        </w:pict>
      </w:r>
      <w:r>
        <w:rPr>
          <w:noProof/>
          <w:lang w:val="tr-TR"/>
        </w:rPr>
        <w:pict>
          <v:shape id="Resim 14" o:spid="_x0000_s1030" type="#_x0000_t75" alt="22275" style="position:absolute;margin-left:184.05pt;margin-top:646.85pt;width:149.7pt;height:153.3pt;rotation:-1033900fd;z-index:251649536;visibility:visible">
            <v:imagedata r:id="rId10" o:title="" chromakey="white"/>
          </v:shape>
        </w:pict>
      </w:r>
      <w:r>
        <w:rPr>
          <w:rFonts w:ascii="Comic Sans MS" w:hAnsi="Comic Sans MS"/>
          <w:sz w:val="20"/>
          <w:szCs w:val="20"/>
          <w:lang w:val="tr-TR"/>
        </w:rPr>
        <w:t>………………………………..          …………………………….          ………………………………      ……………………………….          ………….……………….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22" o:spid="_x0000_s1031" type="#_x0000_t75" alt="22228" style="position:absolute;margin-left:495pt;margin-top:11.5pt;width:54.2pt;height:69.75pt;z-index:251652608;visibility:visible">
            <v:imagedata r:id="rId11" o:title="" chromakey="white"/>
          </v:shape>
        </w:pic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  <w:sectPr w:rsidR="00FE3048" w:rsidSect="001153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3048" w:rsidRPr="004823E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4823EA">
        <w:rPr>
          <w:rFonts w:ascii="Comic Sans MS" w:hAnsi="Comic Sans MS"/>
          <w:b/>
          <w:sz w:val="18"/>
          <w:szCs w:val="18"/>
          <w:lang w:val="tr-TR"/>
        </w:rPr>
        <w:t>B.CHOOSE THE CORRECT ANSWER:</w:t>
      </w:r>
      <w:r>
        <w:rPr>
          <w:rFonts w:ascii="Comic Sans MS" w:hAnsi="Comic Sans MS"/>
          <w:b/>
          <w:sz w:val="18"/>
          <w:szCs w:val="18"/>
          <w:lang w:val="tr-TR"/>
        </w:rPr>
        <w:t>30*3=90</w:t>
      </w:r>
    </w:p>
    <w:p w:rsidR="00FE3048" w:rsidRPr="00ED3488" w:rsidRDefault="00FE3048" w:rsidP="00082322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1.ve   . soruları postere göre cevaplayın.</w:t>
      </w:r>
    </w:p>
    <w:tbl>
      <w:tblPr>
        <w:tblpPr w:leftFromText="141" w:rightFromText="141" w:vertAnchor="text" w:horzAnchor="margin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4"/>
      </w:tblGrid>
      <w:tr w:rsidR="00FE3048" w:rsidTr="00946EE1">
        <w:trPr>
          <w:trHeight w:val="3103"/>
        </w:trPr>
        <w:tc>
          <w:tcPr>
            <w:tcW w:w="3254" w:type="dxa"/>
          </w:tcPr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946EE1"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>NEŞELİ FUN FAIR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pict>
                <v:shape id="Resim 19" o:spid="_x0000_s1032" type="#_x0000_t75" alt="carousel" style="position:absolute;margin-left:-2.25pt;margin-top:2.2pt;width:63.75pt;height:60.75pt;z-index:251655680;visibility:visible">
                  <v:imagedata r:id="rId6" o:title="" chromakey="#fefefe"/>
                </v:shape>
              </w:pict>
            </w:r>
            <w:r>
              <w:rPr>
                <w:noProof/>
                <w:lang w:val="tr-TR"/>
              </w:rPr>
              <w:pict>
                <v:shape id="Resim 20" o:spid="_x0000_s1033" type="#_x0000_t75" alt="22228" style="position:absolute;margin-left:68.2pt;margin-top:2.2pt;width:47.25pt;height:60.75pt;z-index:251656704;visibility:visible">
                  <v:imagedata r:id="rId12" o:title="" chromakey="white"/>
                </v:shape>
              </w:pict>
            </w: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*1 Token 5 tl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*Each fun ride is 1 Token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946EE1">
              <w:rPr>
                <w:rFonts w:ascii="Comic Sans MS" w:hAnsi="Comic Sans MS"/>
                <w:b/>
                <w:sz w:val="18"/>
                <w:szCs w:val="18"/>
                <w:lang w:val="tr-TR"/>
              </w:rPr>
              <w:t>*25th December-   10thJanuary</w:t>
            </w:r>
          </w:p>
          <w:p w:rsidR="00FE3048" w:rsidRPr="00946EE1" w:rsidRDefault="00FE3048" w:rsidP="00946EE1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946EE1">
              <w:rPr>
                <w:rFonts w:ascii="Comic Sans MS" w:hAnsi="Comic Sans MS"/>
                <w:b/>
                <w:sz w:val="20"/>
                <w:szCs w:val="20"/>
                <w:lang w:val="tr-TR"/>
              </w:rPr>
              <w:t>*Şahinbey Parkı/Gaziantep</w:t>
            </w:r>
          </w:p>
        </w:tc>
      </w:tr>
    </w:tbl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0446A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0446AA">
        <w:rPr>
          <w:rFonts w:ascii="Comic Sans MS" w:hAnsi="Comic Sans MS"/>
          <w:b/>
          <w:sz w:val="18"/>
          <w:szCs w:val="18"/>
          <w:lang w:val="tr-TR"/>
        </w:rPr>
        <w:t>1.What is the name of fun fair?</w:t>
      </w:r>
    </w:p>
    <w:p w:rsidR="00FE3048" w:rsidRPr="000446AA" w:rsidRDefault="00FE3048" w:rsidP="00B2769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B27690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F5805">
        <w:rPr>
          <w:rFonts w:ascii="Comic Sans MS" w:hAnsi="Comic Sans MS"/>
          <w:b/>
          <w:sz w:val="18"/>
          <w:szCs w:val="18"/>
          <w:lang w:val="tr-TR"/>
        </w:rPr>
        <w:t>2.</w:t>
      </w:r>
      <w:r>
        <w:rPr>
          <w:rFonts w:ascii="Comic Sans MS" w:hAnsi="Comic Sans MS"/>
          <w:b/>
          <w:sz w:val="18"/>
          <w:szCs w:val="18"/>
          <w:lang w:val="tr-TR"/>
        </w:rPr>
        <w:t>Where is the fun fair?</w:t>
      </w:r>
    </w:p>
    <w:p w:rsidR="00FE3048" w:rsidRPr="007F5805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</w:t>
      </w:r>
    </w:p>
    <w:p w:rsidR="00FE3048" w:rsidRPr="00A47677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7677">
        <w:rPr>
          <w:rFonts w:ascii="Comic Sans MS" w:hAnsi="Comic Sans MS"/>
          <w:b/>
          <w:sz w:val="18"/>
          <w:szCs w:val="18"/>
          <w:lang w:val="tr-TR"/>
        </w:rPr>
        <w:t>3.How much is one ride?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7F5805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ED348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4.How many token is one ride?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A.Şahinbey</w:t>
      </w:r>
      <w:r>
        <w:rPr>
          <w:rFonts w:ascii="Comic Sans MS" w:hAnsi="Comic Sans MS"/>
          <w:sz w:val="18"/>
          <w:szCs w:val="18"/>
          <w:lang w:val="tr-TR"/>
        </w:rPr>
        <w:t xml:space="preserve">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B.Neşeli </w:t>
      </w: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Token</w:t>
      </w:r>
      <w:r>
        <w:rPr>
          <w:rFonts w:ascii="Comic Sans MS" w:hAnsi="Comic Sans MS"/>
          <w:sz w:val="18"/>
          <w:szCs w:val="18"/>
          <w:lang w:val="tr-TR"/>
        </w:rPr>
        <w:t xml:space="preserve">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5.When does</w:t>
      </w:r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the fun fair</w:t>
      </w:r>
      <w:r>
        <w:rPr>
          <w:rFonts w:ascii="Comic Sans MS" w:hAnsi="Comic Sans MS"/>
          <w:b/>
          <w:sz w:val="18"/>
          <w:szCs w:val="18"/>
          <w:lang w:val="tr-TR"/>
        </w:rPr>
        <w:t xml:space="preserve"> start </w:t>
      </w:r>
      <w:r w:rsidRPr="00ED3488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FE3048" w:rsidRPr="00ED348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A.25 January           B.15 December</w:t>
      </w:r>
    </w:p>
    <w:p w:rsidR="00FE3048" w:rsidRDefault="00FE304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C.25</w:t>
      </w:r>
      <w:r w:rsidRPr="00ED3488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December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 xml:space="preserve">15 January          </w:t>
      </w:r>
    </w:p>
    <w:p w:rsidR="00FE3048" w:rsidRPr="00693B73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693B73">
        <w:rPr>
          <w:rFonts w:ascii="Comic Sans MS" w:hAnsi="Comic Sans MS"/>
          <w:b/>
          <w:sz w:val="18"/>
          <w:szCs w:val="18"/>
          <w:lang w:val="tr-TR"/>
        </w:rPr>
        <w:t>6. The boy is eating ……………………………………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BF3D17" w:rsidRDefault="00FE3048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Cotton candy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B. Hot dog</w:t>
      </w:r>
    </w:p>
    <w:p w:rsidR="00FE3048" w:rsidRDefault="00FE3048" w:rsidP="00BF3D17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0446AA" w:rsidRDefault="00FE3048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 </w:t>
      </w:r>
      <w:r w:rsidRPr="000446AA">
        <w:rPr>
          <w:rFonts w:ascii="Comic Sans MS" w:hAnsi="Comic Sans MS"/>
          <w:sz w:val="18"/>
          <w:szCs w:val="18"/>
          <w:lang w:val="tr-TR"/>
        </w:rPr>
        <w:t>Token</w:t>
      </w:r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>Popcorn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25" o:spid="_x0000_s1034" type="#_x0000_t75" alt="21919" style="position:absolute;margin-left:176.65pt;margin-top:-.1pt;width:86.6pt;height:78.6pt;z-index:251654656;visibility:visible">
            <v:imagedata r:id="rId13" o:title="" chromakey="white"/>
          </v:shape>
        </w:pict>
      </w:r>
    </w:p>
    <w:p w:rsidR="00FE3048" w:rsidRPr="00F43DE9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F43DE9">
        <w:rPr>
          <w:rFonts w:ascii="Comic Sans MS" w:hAnsi="Comic Sans MS"/>
          <w:b/>
          <w:sz w:val="18"/>
          <w:szCs w:val="18"/>
          <w:lang w:val="tr-TR"/>
        </w:rPr>
        <w:t>7.He is selling……………………….</w:t>
      </w:r>
    </w:p>
    <w:p w:rsidR="00FE3048" w:rsidRDefault="00FE3048" w:rsidP="00C8364D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8364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Cotton candy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B. Hot dog</w:t>
      </w:r>
    </w:p>
    <w:p w:rsidR="00FE3048" w:rsidRPr="00BF3D17" w:rsidRDefault="00FE3048" w:rsidP="00C8364D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r w:rsidRPr="000446AA">
        <w:rPr>
          <w:rFonts w:ascii="Comic Sans MS" w:hAnsi="Comic Sans MS"/>
          <w:sz w:val="18"/>
          <w:szCs w:val="18"/>
          <w:lang w:val="tr-TR"/>
        </w:rPr>
        <w:t>Token</w:t>
      </w:r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>Popcorn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28" o:spid="_x0000_s1035" type="#_x0000_t75" alt="22260" style="position:absolute;margin-left:170.65pt;margin-top:10.85pt;width:99pt;height:64.5pt;z-index:251657728;visibility:visible">
            <v:imagedata r:id="rId14" o:title="" chromakey="white"/>
          </v:shape>
        </w:pict>
      </w:r>
    </w:p>
    <w:p w:rsidR="00FE3048" w:rsidRPr="00C94B07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C94B07">
        <w:rPr>
          <w:rFonts w:ascii="Comic Sans MS" w:hAnsi="Comic Sans MS"/>
          <w:b/>
          <w:sz w:val="18"/>
          <w:szCs w:val="18"/>
          <w:lang w:val="tr-TR"/>
        </w:rPr>
        <w:t>8.</w:t>
      </w: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b/>
          <w:noProof/>
          <w:sz w:val="18"/>
          <w:szCs w:val="18"/>
          <w:lang w:val="tr-TR"/>
        </w:rPr>
        <w:t>I think,t</w:t>
      </w: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t>he ghost train is ……………………….</w:t>
      </w:r>
    </w:p>
    <w:p w:rsidR="00FE3048" w:rsidRDefault="00FE3048" w:rsidP="00C94B0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94B0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funny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fantastic</w:t>
      </w:r>
    </w:p>
    <w:p w:rsidR="00FE3048" w:rsidRPr="00BF3D17" w:rsidRDefault="00FE3048" w:rsidP="00C94B0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C94B07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terrifying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boring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A40ECC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0ECC">
        <w:rPr>
          <w:rFonts w:ascii="Comic Sans MS" w:hAnsi="Comic Sans MS"/>
          <w:b/>
          <w:sz w:val="18"/>
          <w:szCs w:val="18"/>
          <w:lang w:val="tr-TR"/>
        </w:rPr>
        <w:t>9……………………………………..They are fun.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A40ECC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I love bumper cars.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I dislike fairs.</w:t>
      </w:r>
    </w:p>
    <w:p w:rsidR="00FE3048" w:rsidRPr="00BF3D17" w:rsidRDefault="00FE3048" w:rsidP="00A40ECC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40ECC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I hate roller coasters.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D. </w:t>
      </w:r>
      <w:r>
        <w:rPr>
          <w:rFonts w:ascii="Comic Sans MS" w:hAnsi="Comic Sans MS"/>
          <w:sz w:val="18"/>
          <w:szCs w:val="18"/>
          <w:lang w:val="tr-TR"/>
        </w:rPr>
        <w:t>I don’t like  carrousels.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26" o:spid="_x0000_s1036" type="#_x0000_t75" alt="22031" style="position:absolute;margin-left:176.65pt;margin-top:12.2pt;width:80.25pt;height:67.5pt;z-index:251653632;visibility:visible">
            <v:imagedata r:id="rId15" o:title="" chromakey="#fee8f5"/>
          </v:shape>
        </w:pict>
      </w:r>
    </w:p>
    <w:p w:rsidR="00FE3048" w:rsidRPr="002B5A1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2B5A18">
        <w:rPr>
          <w:rFonts w:ascii="Comic Sans MS" w:hAnsi="Comic Sans MS"/>
          <w:b/>
          <w:sz w:val="18"/>
          <w:szCs w:val="18"/>
          <w:lang w:val="tr-TR"/>
        </w:rPr>
        <w:t>10.  What is this?    It is a………………….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2B5A1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Cotton candy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B.Ticket</w:t>
      </w:r>
    </w:p>
    <w:p w:rsidR="00FE3048" w:rsidRPr="00BF3D17" w:rsidRDefault="00FE3048" w:rsidP="002B5A18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2B5A18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r w:rsidRPr="000446AA">
        <w:rPr>
          <w:rFonts w:ascii="Comic Sans MS" w:hAnsi="Comic Sans MS"/>
          <w:sz w:val="18"/>
          <w:szCs w:val="18"/>
          <w:lang w:val="tr-TR"/>
        </w:rPr>
        <w:t>Token</w:t>
      </w:r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r>
        <w:rPr>
          <w:rFonts w:ascii="Comic Sans MS" w:hAnsi="Comic Sans MS"/>
          <w:sz w:val="18"/>
          <w:szCs w:val="18"/>
          <w:lang w:val="tr-TR"/>
        </w:rPr>
        <w:t>Popcorn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29" o:spid="_x0000_s1037" type="#_x0000_t75" alt="22003" style="position:absolute;margin-left:176.65pt;margin-top:10.7pt;width:91.5pt;height:66.75pt;z-index:251658752;visibility:visible">
            <v:imagedata r:id="rId16" o:title="" chromakey="white"/>
          </v:shape>
        </w:pict>
      </w:r>
    </w:p>
    <w:p w:rsidR="00FE3048" w:rsidRPr="00937FC6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937FC6">
        <w:rPr>
          <w:rFonts w:ascii="Comic Sans MS" w:hAnsi="Comic Sans MS"/>
          <w:b/>
          <w:sz w:val="18"/>
          <w:szCs w:val="18"/>
          <w:lang w:val="tr-TR"/>
        </w:rPr>
        <w:t>11.</w:t>
      </w:r>
      <w:r w:rsidRPr="00937FC6">
        <w:rPr>
          <w:rFonts w:ascii="Comic Sans MS" w:hAnsi="Comic Sans MS"/>
          <w:b/>
          <w:noProof/>
          <w:sz w:val="18"/>
          <w:szCs w:val="18"/>
          <w:lang w:val="tr-TR"/>
        </w:rPr>
        <w:t xml:space="preserve"> Looking magic mirrors is…………………….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937FC6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funny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romantic</w:t>
      </w:r>
    </w:p>
    <w:p w:rsidR="00FE3048" w:rsidRPr="00BF3D17" w:rsidRDefault="00FE3048" w:rsidP="00937FC6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937FC6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delicious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boring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1</w:t>
      </w:r>
      <w:r>
        <w:rPr>
          <w:rFonts w:ascii="Comic Sans MS" w:hAnsi="Comic Sans MS"/>
          <w:b/>
          <w:noProof/>
          <w:sz w:val="18"/>
          <w:szCs w:val="18"/>
          <w:lang w:val="en-GB"/>
        </w:rPr>
        <w:t>2</w:t>
      </w: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) Sude : What do you think about carrousel?</w:t>
      </w:r>
    </w:p>
    <w:p w:rsidR="00FE3048" w:rsidRPr="005F4747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FE3048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 xml:space="preserve">      Ayça : I think,it is ................I hate it.</w:t>
      </w:r>
    </w:p>
    <w:p w:rsidR="00FE3048" w:rsidRPr="005F4747" w:rsidRDefault="00FE3048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FE3048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a) fantastic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  b) interesting  </w:t>
      </w:r>
    </w:p>
    <w:p w:rsidR="00FE3048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</w:p>
    <w:p w:rsidR="00FE3048" w:rsidRPr="005F4747" w:rsidRDefault="00FE3048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c) boring  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d) exciting</w:t>
      </w:r>
    </w:p>
    <w:p w:rsidR="00FE3048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  <w:sectPr w:rsidR="00FE3048" w:rsidSect="000823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Pr="007C45EA" w:rsidRDefault="00FE3048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noProof/>
          <w:lang w:val="tr-TR"/>
        </w:rPr>
        <w:pict>
          <v:shape id="Resim 30" o:spid="_x0000_s1038" type="#_x0000_t75" alt="ZH" style="position:absolute;margin-left:157.5pt;margin-top:3.75pt;width:72.75pt;height:48pt;z-index:251659776;visibility:visible">
            <v:imagedata r:id="rId17" o:title=""/>
          </v:shape>
        </w:pict>
      </w:r>
      <w:r w:rsidRPr="007C45EA">
        <w:rPr>
          <w:rFonts w:ascii="Comic Sans MS" w:hAnsi="Comic Sans MS"/>
          <w:b/>
          <w:sz w:val="18"/>
          <w:szCs w:val="18"/>
          <w:lang w:val="tr-TR"/>
        </w:rPr>
        <w:t>13…………………………..are amazing.</w:t>
      </w:r>
      <w:r w:rsidRPr="007C45EA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Candy Men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Jugglers</w:t>
      </w:r>
    </w:p>
    <w:p w:rsidR="00FE3048" w:rsidRPr="00BF3D17" w:rsidRDefault="00FE3048" w:rsidP="007C45E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Fortunetellers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Clowns</w:t>
      </w:r>
    </w:p>
    <w:p w:rsidR="00FE3048" w:rsidRDefault="00FE3048" w:rsidP="007C45E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7C595F" w:rsidRDefault="00FE3048" w:rsidP="007C595F">
      <w:pPr>
        <w:rPr>
          <w:rFonts w:ascii="Comic Sans MS" w:eastAsia="SimSun" w:hAnsi="Comic Sans MS"/>
          <w:b/>
          <w:bCs/>
          <w:color w:val="000000"/>
          <w:sz w:val="18"/>
          <w:szCs w:val="18"/>
          <w:lang w:val="tr-TR" w:eastAsia="zh-CN"/>
        </w:rPr>
      </w:pPr>
      <w:r>
        <w:rPr>
          <w:rFonts w:ascii="Comic Sans MS" w:hAnsi="Comic Sans MS"/>
          <w:sz w:val="20"/>
          <w:szCs w:val="20"/>
          <w:lang w:val="tr-TR"/>
        </w:rPr>
        <w:t>14.</w:t>
      </w:r>
      <w:r w:rsidRPr="007C595F">
        <w:rPr>
          <w:rFonts w:ascii="Comic Sans MS" w:eastAsia="SimSun" w:hAnsi="Comic Sans MS" w:cs="Cambria"/>
          <w:b/>
          <w:bCs/>
          <w:color w:val="000000"/>
          <w:sz w:val="18"/>
          <w:szCs w:val="18"/>
          <w:lang w:val="tr-TR" w:eastAsia="zh-CN"/>
        </w:rPr>
        <w:t>Ann ve Susan hakkında ne diyebiliriz?</w:t>
      </w:r>
    </w:p>
    <w:p w:rsidR="00FE3048" w:rsidRPr="007C595F" w:rsidRDefault="00FE3048" w:rsidP="007C595F">
      <w:pPr>
        <w:rPr>
          <w:rFonts w:ascii="Comic Sans MS" w:hAnsi="Comic Sans MS" w:cs="Calibri"/>
          <w:sz w:val="18"/>
          <w:szCs w:val="18"/>
          <w:lang w:val="tr-TR"/>
        </w:rPr>
      </w:pPr>
      <w:r>
        <w:rPr>
          <w:noProof/>
          <w:lang w:val="tr-TR"/>
        </w:rPr>
        <w:pict>
          <v:shape id="Resim 5" o:spid="_x0000_s1039" type="#_x0000_t75" style="position:absolute;margin-left:157.5pt;margin-top:5.55pt;width:108pt;height:84pt;z-index:-251655680;visibility:visible" wrapcoords="-150 0 -150 21407 21600 21407 21600 0 -150 0">
            <v:imagedata r:id="rId18" o:title=""/>
            <w10:wrap type="through"/>
          </v:shape>
        </w:pict>
      </w:r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     </w:t>
      </w:r>
    </w:p>
    <w:p w:rsidR="00FE3048" w:rsidRPr="007C595F" w:rsidRDefault="00FE3048" w:rsidP="007C595F">
      <w:pPr>
        <w:pStyle w:val="ListParagraph"/>
        <w:numPr>
          <w:ilvl w:val="0"/>
          <w:numId w:val="6"/>
        </w:numPr>
        <w:rPr>
          <w:rFonts w:ascii="Comic Sans MS" w:hAnsi="Comic Sans MS" w:cs="Arial"/>
          <w:noProof/>
          <w:color w:val="0000FF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>Ann is longer than Susan.</w:t>
      </w:r>
      <w:r w:rsidRPr="007C595F">
        <w:rPr>
          <w:rFonts w:ascii="Comic Sans MS" w:hAnsi="Comic Sans MS" w:cs="Arial"/>
          <w:noProof/>
          <w:color w:val="0000FF"/>
          <w:sz w:val="18"/>
          <w:szCs w:val="18"/>
          <w:lang w:val="tr-TR"/>
        </w:rPr>
        <w:t xml:space="preserve"> </w:t>
      </w:r>
    </w:p>
    <w:p w:rsidR="00FE3048" w:rsidRPr="007C595F" w:rsidRDefault="00FE3048" w:rsidP="007C595F">
      <w:pPr>
        <w:pStyle w:val="ListParagraph"/>
        <w:ind w:left="465"/>
        <w:rPr>
          <w:rFonts w:ascii="Comic Sans MS" w:hAnsi="Comic Sans MS"/>
          <w:sz w:val="18"/>
          <w:szCs w:val="18"/>
          <w:lang w:val="tr-TR"/>
        </w:rPr>
      </w:pPr>
    </w:p>
    <w:p w:rsidR="00FE3048" w:rsidRPr="007C595F" w:rsidRDefault="00FE3048" w:rsidP="007C595F">
      <w:pPr>
        <w:pStyle w:val="ListParagraph"/>
        <w:numPr>
          <w:ilvl w:val="0"/>
          <w:numId w:val="6"/>
        </w:numPr>
        <w:rPr>
          <w:rFonts w:ascii="Comic Sans MS" w:hAnsi="Comic Sans MS" w:cs="Calibri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 xml:space="preserve">Susan is smaller than Ann. </w:t>
      </w:r>
    </w:p>
    <w:p w:rsidR="00FE3048" w:rsidRPr="007C595F" w:rsidRDefault="00FE3048" w:rsidP="007C595F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7C595F" w:rsidRDefault="00FE3048" w:rsidP="007C595F">
      <w:pPr>
        <w:pStyle w:val="ListParagraph"/>
        <w:numPr>
          <w:ilvl w:val="0"/>
          <w:numId w:val="6"/>
        </w:numPr>
        <w:rPr>
          <w:rFonts w:ascii="Comic Sans MS" w:hAnsi="Comic Sans MS" w:cs="Calibri"/>
          <w:sz w:val="18"/>
          <w:szCs w:val="18"/>
          <w:lang w:val="tr-TR"/>
        </w:rPr>
      </w:pPr>
      <w:r w:rsidRPr="007C595F">
        <w:rPr>
          <w:rFonts w:ascii="Comic Sans MS" w:hAnsi="Comic Sans MS" w:cs="Calibri"/>
          <w:sz w:val="18"/>
          <w:szCs w:val="18"/>
          <w:lang w:val="tr-TR"/>
        </w:rPr>
        <w:t>Susan is the tallest than Ann.</w:t>
      </w:r>
    </w:p>
    <w:p w:rsidR="00FE3048" w:rsidRPr="007C595F" w:rsidRDefault="00FE3048" w:rsidP="007C595F">
      <w:pPr>
        <w:rPr>
          <w:rFonts w:ascii="Comic Sans MS" w:hAnsi="Comic Sans MS" w:cs="Calibri"/>
          <w:sz w:val="18"/>
          <w:szCs w:val="18"/>
          <w:lang w:val="tr-TR"/>
        </w:rPr>
      </w:pPr>
    </w:p>
    <w:p w:rsidR="00FE3048" w:rsidRPr="007C595F" w:rsidRDefault="00FE3048" w:rsidP="007C595F">
      <w:pPr>
        <w:rPr>
          <w:rFonts w:ascii="Comic Sans MS" w:eastAsia="SimSun" w:hAnsi="Comic Sans MS" w:cs="Comic Sans MS"/>
          <w:sz w:val="18"/>
          <w:szCs w:val="18"/>
          <w:lang w:val="tr-TR" w:eastAsia="zh-CN"/>
        </w:rPr>
      </w:pPr>
      <w:r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 </w:t>
      </w:r>
      <w:r w:rsidRPr="007C595F">
        <w:rPr>
          <w:rFonts w:ascii="Comic Sans MS" w:eastAsia="SimSun" w:hAnsi="Comic Sans MS"/>
          <w:b/>
          <w:bCs/>
          <w:sz w:val="18"/>
          <w:szCs w:val="18"/>
          <w:lang w:val="tr-TR" w:eastAsia="zh-CN"/>
        </w:rPr>
        <w:t xml:space="preserve">D)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Ann is shorter than Susan.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E116D2" w:rsidRDefault="00FE3048" w:rsidP="00B27690">
      <w:pPr>
        <w:rPr>
          <w:rFonts w:ascii="Comic Sans MS" w:hAnsi="Comic Sans MS"/>
          <w:b/>
          <w:sz w:val="20"/>
          <w:szCs w:val="20"/>
          <w:lang w:val="tr-TR"/>
        </w:rPr>
      </w:pPr>
      <w:r>
        <w:rPr>
          <w:noProof/>
          <w:lang w:val="tr-TR"/>
        </w:rPr>
        <w:pict>
          <v:shape id="Resim 8" o:spid="_x0000_s1040" type="#_x0000_t75" alt="hiver01-clr" style="position:absolute;margin-left:138.75pt;margin-top:5.15pt;width:63pt;height:46.35pt;z-index:251661824;visibility:visible">
            <v:imagedata r:id="rId19" o:title=""/>
          </v:shape>
        </w:pict>
      </w:r>
      <w:r w:rsidRPr="00E116D2">
        <w:rPr>
          <w:rFonts w:ascii="Comic Sans MS" w:hAnsi="Comic Sans MS"/>
          <w:b/>
          <w:sz w:val="20"/>
          <w:szCs w:val="20"/>
          <w:lang w:val="tr-TR"/>
        </w:rPr>
        <w:t>15.</w:t>
      </w:r>
      <w:r w:rsidRPr="00E116D2">
        <w:rPr>
          <w:rFonts w:ascii="Comic Sans MS" w:hAnsi="Comic Sans MS"/>
          <w:b/>
          <w:noProof/>
          <w:sz w:val="16"/>
          <w:szCs w:val="16"/>
          <w:lang w:val="tr-TR"/>
        </w:rPr>
        <w:t xml:space="preserve"> It is ………………………………….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223FA3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Summer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Fall</w:t>
      </w:r>
    </w:p>
    <w:p w:rsidR="00FE3048" w:rsidRPr="00BF3D17" w:rsidRDefault="00FE3048" w:rsidP="00223FA3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223FA3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Winter               </w:t>
      </w:r>
      <w:r w:rsidRPr="000446AA">
        <w:rPr>
          <w:rFonts w:ascii="Comic Sans MS" w:hAnsi="Comic Sans MS"/>
          <w:sz w:val="18"/>
          <w:szCs w:val="18"/>
          <w:lang w:val="tr-TR"/>
        </w:rPr>
        <w:t>D.</w:t>
      </w:r>
      <w:r>
        <w:rPr>
          <w:rFonts w:ascii="Comic Sans MS" w:hAnsi="Comic Sans MS"/>
          <w:sz w:val="18"/>
          <w:szCs w:val="18"/>
          <w:lang w:val="tr-TR"/>
        </w:rPr>
        <w:t>Spring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E55D7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pict>
          <v:shape id="Resim 23" o:spid="_x0000_s1041" type="#_x0000_t75" alt="clip-art-playing-975280" style="position:absolute;margin-left:153.7pt;margin-top:330.3pt;width:96.75pt;height:47.65pt;z-index:251663872;visibility:visible;mso-position-horizontal-relative:margin;mso-position-vertical-relative:margin">
            <v:imagedata r:id="rId20" o:title=""/>
            <w10:wrap type="square" anchorx="margin" anchory="margin"/>
          </v:shape>
        </w:pict>
      </w:r>
      <w:r>
        <w:rPr>
          <w:rFonts w:ascii="Comic Sans MS" w:hAnsi="Comic Sans MS"/>
          <w:sz w:val="20"/>
          <w:szCs w:val="20"/>
          <w:lang w:val="tr-TR"/>
        </w:rPr>
        <w:t>16.</w:t>
      </w:r>
      <w:r w:rsidRP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b/>
          <w:sz w:val="18"/>
          <w:szCs w:val="18"/>
          <w:lang w:val="tr-TR"/>
        </w:rPr>
        <w:t xml:space="preserve">They are playing </w:t>
      </w:r>
      <w:r w:rsidRPr="00255B6A">
        <w:rPr>
          <w:rFonts w:ascii="Comic Sans MS" w:hAnsi="Comic Sans MS"/>
          <w:b/>
          <w:sz w:val="18"/>
          <w:szCs w:val="18"/>
          <w:lang w:val="tr-TR"/>
        </w:rPr>
        <w:t xml:space="preserve"> in the………..</w:t>
      </w:r>
    </w:p>
    <w:p w:rsidR="00FE3048" w:rsidRDefault="00FE3048" w:rsidP="00F86D87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86D8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A.butcher’s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florist’s</w:t>
      </w:r>
    </w:p>
    <w:p w:rsidR="00FE3048" w:rsidRDefault="00FE3048" w:rsidP="00FE55D7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30308E" w:rsidRDefault="00FE3048" w:rsidP="0006535E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C</w:t>
      </w:r>
      <w:r w:rsidRPr="0030308E">
        <w:rPr>
          <w:rFonts w:ascii="Comic Sans MS" w:hAnsi="Comic Sans MS"/>
          <w:sz w:val="18"/>
          <w:szCs w:val="18"/>
          <w:lang w:val="tr-TR"/>
        </w:rPr>
        <w:t xml:space="preserve">.playground         </w:t>
      </w:r>
      <w:r>
        <w:rPr>
          <w:rFonts w:ascii="Comic Sans MS" w:hAnsi="Comic Sans MS"/>
          <w:sz w:val="18"/>
          <w:szCs w:val="18"/>
          <w:lang w:val="tr-TR"/>
        </w:rPr>
        <w:t>D.</w:t>
      </w:r>
      <w:r w:rsidRPr="0030308E">
        <w:rPr>
          <w:rFonts w:ascii="Comic Sans MS" w:hAnsi="Comic Sans MS"/>
          <w:sz w:val="18"/>
          <w:szCs w:val="18"/>
          <w:lang w:val="tr-TR"/>
        </w:rPr>
        <w:t>bookshop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601CA8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noProof/>
          <w:lang w:val="tr-TR"/>
        </w:rPr>
        <w:pict>
          <v:shape id="Resim 1" o:spid="_x0000_s1042" type="#_x0000_t75" alt="galletas" style="position:absolute;margin-left:164.95pt;margin-top:3.7pt;width:49.85pt;height:61.35pt;z-index:251664896;visibility:visible">
            <v:imagedata r:id="rId21" o:title=""/>
          </v:shape>
        </w:pict>
      </w:r>
      <w:r>
        <w:rPr>
          <w:rFonts w:ascii="Comic Sans MS" w:hAnsi="Comic Sans MS"/>
          <w:b/>
          <w:sz w:val="20"/>
          <w:szCs w:val="20"/>
          <w:lang w:val="tr-TR"/>
        </w:rPr>
        <w:t>17.</w:t>
      </w:r>
      <w:r>
        <w:rPr>
          <w:noProof/>
          <w:lang w:val="tr-TR"/>
        </w:rPr>
        <w:t xml:space="preserve"> </w:t>
      </w:r>
      <w:r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r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biscuit  .  </w:t>
      </w:r>
    </w:p>
    <w:p w:rsidR="00FE3048" w:rsidRDefault="00FE3048" w:rsidP="00601CA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>
        <w:rPr>
          <w:rFonts w:ascii="Comic Sans MS" w:hAnsi="Comic Sans MS"/>
          <w:sz w:val="18"/>
          <w:szCs w:val="18"/>
        </w:rPr>
        <w:t xml:space="preserve">          B.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 piece  of</w:t>
      </w:r>
      <w:r>
        <w:rPr>
          <w:rFonts w:ascii="Comic Sans MS" w:hAnsi="Comic Sans MS"/>
          <w:sz w:val="18"/>
          <w:szCs w:val="18"/>
        </w:rPr>
        <w:t xml:space="preserve">          </w:t>
      </w: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</w:p>
    <w:p w:rsidR="00FE3048" w:rsidRDefault="00FE304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, a packet of</w:t>
      </w:r>
      <w:r>
        <w:rPr>
          <w:rFonts w:ascii="Comic Sans MS" w:hAnsi="Comic Sans MS"/>
          <w:sz w:val="18"/>
          <w:szCs w:val="18"/>
        </w:rPr>
        <w:t xml:space="preserve">      D.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bowl of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55B6A" w:rsidRDefault="00FE3048" w:rsidP="00D30713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noProof/>
          <w:lang w:val="tr-TR"/>
        </w:rPr>
        <w:pict>
          <v:shape id="Resim 18" o:spid="_x0000_s1043" type="#_x0000_t75" alt="osc_restaurant" style="position:absolute;margin-left:161.2pt;margin-top:486.8pt;width:63.75pt;height:65.05pt;z-index:251662848;visibility:visible;mso-position-horizontal-relative:margin;mso-position-vertical-relative:margin">
            <v:imagedata r:id="rId22" o:title=""/>
            <w10:wrap type="square" anchorx="margin" anchory="margin"/>
          </v:shape>
        </w:pict>
      </w:r>
      <w:r>
        <w:rPr>
          <w:rFonts w:ascii="Comic Sans MS" w:hAnsi="Comic Sans MS"/>
          <w:b/>
          <w:sz w:val="18"/>
          <w:szCs w:val="18"/>
          <w:lang w:val="tr-TR"/>
        </w:rPr>
        <w:t>18</w:t>
      </w:r>
      <w:r w:rsidRPr="00255B6A">
        <w:rPr>
          <w:rFonts w:ascii="Comic Sans MS" w:hAnsi="Comic Sans MS"/>
          <w:b/>
          <w:sz w:val="18"/>
          <w:szCs w:val="18"/>
          <w:lang w:val="tr-TR"/>
        </w:rPr>
        <w:t xml:space="preserve">.He is having dinner in </w:t>
      </w:r>
      <w:r>
        <w:rPr>
          <w:rFonts w:ascii="Comic Sans MS" w:hAnsi="Comic Sans MS"/>
          <w:b/>
          <w:sz w:val="18"/>
          <w:szCs w:val="18"/>
          <w:lang w:val="tr-TR"/>
        </w:rPr>
        <w:t>the……….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AE28E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A.butcher’s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florist’s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newsagent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restaurant</w:t>
      </w:r>
    </w:p>
    <w:p w:rsidR="00FE3048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20.</w:t>
      </w:r>
      <w:r w:rsidRPr="00B45CCC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  <w:r>
        <w:rPr>
          <w:noProof/>
          <w:lang w:val="tr-TR"/>
        </w:rPr>
        <w:t xml:space="preserve">        </w:t>
      </w:r>
      <w:r w:rsidRPr="00946EE1">
        <w:rPr>
          <w:noProof/>
          <w:lang w:val="tr-TR"/>
        </w:rPr>
        <w:pict>
          <v:shape id="Resim 808" o:spid="_x0000_i1028" type="#_x0000_t75" style="width:54.75pt;height:46.5pt;visibility:visible">
            <v:imagedata r:id="rId23" o:title=""/>
          </v:shape>
        </w:pict>
      </w:r>
    </w:p>
    <w:p w:rsidR="00FE3048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FE3048" w:rsidRPr="0030308E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 w:rsidRPr="0030308E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soup  . </w:t>
      </w:r>
    </w:p>
    <w:p w:rsidR="00FE3048" w:rsidRPr="0030308E" w:rsidRDefault="00FE3048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bCs/>
          <w:color w:val="000000"/>
          <w:spacing w:val="-6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>A.</w:t>
      </w:r>
      <w:r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 w:rsidRPr="00B45CCC">
        <w:rPr>
          <w:rFonts w:ascii="Comic Sans MS" w:hAnsi="Comic Sans MS"/>
          <w:sz w:val="18"/>
          <w:szCs w:val="18"/>
        </w:rPr>
        <w:t xml:space="preserve">          B.</w:t>
      </w:r>
      <w:r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 piece  of</w:t>
      </w:r>
      <w:r w:rsidRPr="00B45CCC">
        <w:rPr>
          <w:rFonts w:ascii="Comic Sans MS" w:hAnsi="Comic Sans MS"/>
          <w:sz w:val="18"/>
          <w:szCs w:val="18"/>
        </w:rPr>
        <w:t xml:space="preserve"> </w:t>
      </w: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</w:p>
    <w:p w:rsidR="00FE3048" w:rsidRPr="00B45CCC" w:rsidRDefault="00FE3048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 a bowl of         D. a bunch of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30308E" w:rsidRDefault="00FE3048" w:rsidP="008F2672">
      <w:pPr>
        <w:rPr>
          <w:rFonts w:ascii="Comic Sans MS" w:hAnsi="Comic Sans MS"/>
          <w:b/>
          <w:sz w:val="18"/>
          <w:szCs w:val="18"/>
        </w:rPr>
      </w:pPr>
      <w:smartTag w:uri="urn:schemas-microsoft-com:office:smarttags" w:element="metricconverter">
        <w:smartTagPr>
          <w:attr w:name="ProductID" w:val="21. In"/>
        </w:smartTagPr>
        <w:r>
          <w:rPr>
            <w:rFonts w:ascii="Comic Sans MS" w:hAnsi="Comic Sans MS"/>
            <w:b/>
            <w:sz w:val="18"/>
            <w:szCs w:val="18"/>
          </w:rPr>
          <w:t>21</w:t>
        </w:r>
        <w:r w:rsidRPr="0030308E">
          <w:rPr>
            <w:rFonts w:ascii="Comic Sans MS" w:hAnsi="Comic Sans MS"/>
            <w:b/>
            <w:sz w:val="18"/>
            <w:szCs w:val="18"/>
          </w:rPr>
          <w:t>. In</w:t>
        </w:r>
      </w:smartTag>
      <w:r w:rsidRPr="0030308E">
        <w:rPr>
          <w:rFonts w:ascii="Comic Sans MS" w:hAnsi="Comic Sans MS"/>
          <w:b/>
          <w:sz w:val="18"/>
          <w:szCs w:val="18"/>
        </w:rPr>
        <w:t xml:space="preserve">  France,people eat…………… at breakfast.  </w:t>
      </w:r>
    </w:p>
    <w:p w:rsidR="00FE3048" w:rsidRPr="0030308E" w:rsidRDefault="00FE3048" w:rsidP="008F267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8F2672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 xml:space="preserve"> a 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cake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corn flakes </w:t>
      </w:r>
    </w:p>
    <w:p w:rsidR="00FE3048" w:rsidRDefault="00FE3048" w:rsidP="008F2672">
      <w:pPr>
        <w:rPr>
          <w:rFonts w:ascii="Comic Sans MS" w:hAnsi="Comic Sans MS"/>
          <w:sz w:val="18"/>
          <w:szCs w:val="18"/>
        </w:rPr>
      </w:pPr>
    </w:p>
    <w:p w:rsidR="00FE3048" w:rsidRPr="0030308E" w:rsidRDefault="00FE3048" w:rsidP="008F2672">
      <w:pPr>
        <w:rPr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 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bread</w:t>
      </w:r>
      <w:r w:rsidRPr="0030308E">
        <w:rPr>
          <w:sz w:val="18"/>
          <w:szCs w:val="18"/>
        </w:rPr>
        <w:t xml:space="preserve">     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137413" w:rsidRDefault="00FE3048" w:rsidP="00E25EC5">
      <w:pPr>
        <w:rPr>
          <w:rFonts w:ascii="Comic Sans MS" w:hAnsi="Comic Sans MS"/>
          <w:b/>
          <w:sz w:val="18"/>
          <w:szCs w:val="18"/>
        </w:rPr>
      </w:pPr>
      <w:smartTag w:uri="urn:schemas-microsoft-com:office:smarttags" w:element="metricconverter">
        <w:smartTagPr>
          <w:attr w:name="ProductID" w:val="21. In"/>
        </w:smartTagPr>
        <w:r w:rsidRPr="0054249A">
          <w:rPr>
            <w:rFonts w:ascii="Comic Sans MS" w:hAnsi="Comic Sans MS"/>
            <w:b/>
            <w:sz w:val="20"/>
            <w:szCs w:val="20"/>
            <w:lang w:val="tr-TR"/>
          </w:rPr>
          <w:t>21</w:t>
        </w:r>
        <w:r w:rsidRPr="0054249A">
          <w:rPr>
            <w:rFonts w:ascii="Comic Sans MS" w:hAnsi="Comic Sans MS"/>
            <w:b/>
            <w:sz w:val="18"/>
            <w:szCs w:val="18"/>
          </w:rPr>
          <w:t>.</w:t>
        </w:r>
        <w:r w:rsidRPr="00137413">
          <w:rPr>
            <w:rFonts w:ascii="Comic Sans MS" w:hAnsi="Comic Sans MS"/>
            <w:b/>
            <w:sz w:val="18"/>
            <w:szCs w:val="18"/>
          </w:rPr>
          <w:t xml:space="preserve"> In</w:t>
        </w:r>
      </w:smartTag>
      <w:r w:rsidRPr="00137413">
        <w:rPr>
          <w:rFonts w:ascii="Comic Sans MS" w:hAnsi="Comic Sans MS"/>
          <w:b/>
          <w:sz w:val="18"/>
          <w:szCs w:val="18"/>
        </w:rPr>
        <w:t xml:space="preserve">  Japan ,people like eating……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C2DA2" w:rsidRDefault="00FE3048" w:rsidP="00E25EC5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>a 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cake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rice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0308E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egg</w:t>
      </w:r>
      <w:r w:rsidRPr="0030308E">
        <w:rPr>
          <w:sz w:val="18"/>
          <w:szCs w:val="18"/>
        </w:rPr>
        <w:t xml:space="preserve">    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7093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1"/>
      </w:tblGrid>
      <w:tr w:rsidR="00FE3048" w:rsidTr="00946EE1">
        <w:trPr>
          <w:trHeight w:val="824"/>
        </w:trPr>
        <w:tc>
          <w:tcPr>
            <w:tcW w:w="1521" w:type="dxa"/>
          </w:tcPr>
          <w:p w:rsidR="00FE3048" w:rsidRPr="00946EE1" w:rsidRDefault="00FE3048" w:rsidP="00946EE1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946EE1">
              <w:rPr>
                <w:noProof/>
                <w:sz w:val="22"/>
                <w:szCs w:val="22"/>
                <w:lang w:val="tr-TR"/>
              </w:rPr>
              <w:pict>
                <v:shape id="Picture 1" o:spid="_x0000_i1029" type="#_x0000_t75" style="width:64.5pt;height:37.5pt;visibility:visible">
                  <v:imagedata r:id="rId24" o:title=""/>
                </v:shape>
              </w:pict>
            </w:r>
          </w:p>
        </w:tc>
      </w:tr>
    </w:tbl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 w:rsidRPr="002C2DA2">
        <w:rPr>
          <w:rFonts w:ascii="Comic Sans MS" w:hAnsi="Comic Sans MS"/>
          <w:b/>
          <w:sz w:val="18"/>
          <w:szCs w:val="18"/>
        </w:rPr>
        <w:t>22</w:t>
      </w:r>
      <w:r>
        <w:rPr>
          <w:rFonts w:ascii="Comic Sans MS" w:hAnsi="Comic Sans MS"/>
          <w:sz w:val="18"/>
          <w:szCs w:val="18"/>
        </w:rPr>
        <w:t>.</w:t>
      </w:r>
      <w:r w:rsidRPr="00A278C0">
        <w:rPr>
          <w:rFonts w:ascii="Comic Sans MS" w:hAnsi="Comic Sans MS"/>
          <w:sz w:val="18"/>
          <w:szCs w:val="18"/>
          <w:lang w:val="tr-TR"/>
        </w:rPr>
        <w:t xml:space="preserve"> </w:t>
      </w:r>
      <w:r w:rsidRPr="0006353D">
        <w:rPr>
          <w:rFonts w:ascii="Comic Sans MS" w:hAnsi="Comic Sans MS"/>
          <w:b/>
          <w:sz w:val="18"/>
          <w:szCs w:val="18"/>
          <w:lang w:val="tr-TR"/>
        </w:rPr>
        <w:t>are frightening.</w:t>
      </w: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 Vampires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Jugglers</w:t>
      </w:r>
    </w:p>
    <w:p w:rsidR="00FE3048" w:rsidRDefault="00FE3048" w:rsidP="00A278C0">
      <w:pPr>
        <w:rPr>
          <w:rFonts w:ascii="Comic Sans MS" w:hAnsi="Comic Sans MS"/>
          <w:b/>
          <w:sz w:val="18"/>
          <w:szCs w:val="18"/>
          <w:lang w:val="tr-TR"/>
        </w:rPr>
      </w:pPr>
    </w:p>
    <w:p w:rsidR="00FE3048" w:rsidRDefault="00FE3048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Fortunetellers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r>
        <w:rPr>
          <w:rFonts w:ascii="Comic Sans MS" w:hAnsi="Comic Sans MS"/>
          <w:sz w:val="18"/>
          <w:szCs w:val="18"/>
          <w:lang w:val="tr-TR"/>
        </w:rPr>
        <w:t>Monsters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b/>
          <w:sz w:val="18"/>
          <w:szCs w:val="18"/>
        </w:rPr>
      </w:pPr>
      <w:r w:rsidRPr="00396635">
        <w:t xml:space="preserve"> </w:t>
      </w:r>
      <w:r>
        <w:rPr>
          <w:noProof/>
          <w:lang w:val="tr-TR"/>
        </w:rPr>
        <w:pict>
          <v:shape id="Resim 10" o:spid="_x0000_s1044" type="#_x0000_t75" alt="turkey4" style="position:absolute;margin-left:154.4pt;margin-top:9.45pt;width:74.55pt;height:51pt;z-index:251665920;visibility:visible;mso-position-horizontal-relative:text;mso-position-vertical-relative:text">
            <v:imagedata r:id="rId25" o:title=""/>
          </v:shape>
        </w:pict>
      </w:r>
      <w:r>
        <w:rPr>
          <w:rFonts w:ascii="Comic Sans MS" w:hAnsi="Comic Sans MS"/>
          <w:b/>
          <w:sz w:val="18"/>
          <w:szCs w:val="18"/>
        </w:rPr>
        <w:t>23.I like eating ……………………………….</w:t>
      </w:r>
    </w:p>
    <w:p w:rsidR="00FE3048" w:rsidRDefault="00FE3048" w:rsidP="00396635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A.chicken     B.cheese  </w:t>
      </w: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</w:p>
    <w:p w:rsidR="00FE3048" w:rsidRDefault="00FE3048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C.jam          D.honey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124AD9">
      <w:pPr>
        <w:pStyle w:val="NoSpacing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Dikdörtgen 17" o:spid="_x0000_s1045" style="position:absolute;margin-left:90.4pt;margin-top:18.3pt;width:149.25pt;height:37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">
            <v:textbox>
              <w:txbxContent>
                <w:p w:rsidR="00FE3048" w:rsidRPr="00FF4B3D" w:rsidRDefault="00FE3048" w:rsidP="00124AD9">
                  <w:pP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  <w:t>A:………………..is Melis?</w:t>
                  </w:r>
                </w:p>
                <w:p w:rsidR="00FE3048" w:rsidRPr="00FF4B3D" w:rsidRDefault="00FE3048" w:rsidP="00124AD9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B:She is </w:t>
                  </w: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u w:val="single"/>
                      <w:lang w:eastAsia="tr-TR"/>
                    </w:rPr>
                    <w:t>at the library</w:t>
                  </w:r>
                  <w:r w:rsidRPr="00FF4B3D">
                    <w:rPr>
                      <w:rFonts w:ascii="Comic Sans MS" w:hAnsi="Comic Sans MS"/>
                      <w:noProof/>
                      <w:sz w:val="18"/>
                      <w:szCs w:val="18"/>
                      <w:u w:val="single"/>
                      <w:lang w:eastAsia="tr-TR"/>
                    </w:rPr>
                    <w:t>.</w:t>
                  </w:r>
                </w:p>
                <w:p w:rsidR="00FE3048" w:rsidRDefault="00FE3048" w:rsidP="00124AD9">
                  <w:pPr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</w:p>
                <w:p w:rsidR="00FE3048" w:rsidRPr="00946EE1" w:rsidRDefault="00FE3048" w:rsidP="00124AD9">
                  <w:pPr>
                    <w:rPr>
                      <w:rFonts w:ascii="Calibri" w:hAnsi="Calibri"/>
                      <w:lang w:eastAsia="en-US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sz w:val="18"/>
          <w:szCs w:val="18"/>
        </w:rPr>
        <w:t>24.</w:t>
      </w:r>
      <w:r w:rsidRPr="00124AD9">
        <w:t xml:space="preserve"> </w:t>
      </w:r>
    </w:p>
    <w:p w:rsidR="00FE3048" w:rsidRDefault="00FE3048" w:rsidP="00124AD9">
      <w:pPr>
        <w:pStyle w:val="NoSpacing"/>
        <w:spacing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</w:t>
      </w:r>
      <w:r w:rsidRPr="00946EE1">
        <w:rPr>
          <w:rFonts w:ascii="Comic Sans MS" w:hAnsi="Comic Sans MS"/>
          <w:noProof/>
          <w:lang w:eastAsia="tr-TR"/>
        </w:rPr>
        <w:pict>
          <v:shape id="Resim 11" o:spid="_x0000_i1030" type="#_x0000_t75" alt="clipart-library-Girl_Checking_Out_Library_Books_Royalty_Free_Clipart_Picture_090320-225347-499042" style="width:78.75pt;height:41.25pt;visibility:visible">
            <v:imagedata r:id="rId26" o:title=""/>
          </v:shape>
        </w:pict>
      </w:r>
    </w:p>
    <w:p w:rsidR="00FE3048" w:rsidRDefault="00FE3048" w:rsidP="00FF4B3D">
      <w:pPr>
        <w:pStyle w:val="NoSpacing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a) What    b)When     c) Who       d) Where                       </w:t>
      </w:r>
    </w:p>
    <w:p w:rsidR="00FE3048" w:rsidRPr="00FF4B3D" w:rsidRDefault="00FE3048" w:rsidP="00FF4B3D">
      <w:pPr>
        <w:pStyle w:val="NoSpacing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46" type="#_x0000_t63" style="position:absolute;margin-left:72.2pt;margin-top:4.7pt;width:182.45pt;height:50.6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" adj="846,15672">
            <v:textbox>
              <w:txbxContent>
                <w:p w:rsidR="00FE3048" w:rsidRDefault="00FE3048" w:rsidP="00586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FE3048" w:rsidRDefault="00FE3048" w:rsidP="00586C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</w:t>
      </w:r>
      <w:r>
        <w:rPr>
          <w:rFonts w:ascii="Comic Sans MS" w:hAnsi="Comic Sans MS"/>
          <w:sz w:val="20"/>
          <w:szCs w:val="20"/>
        </w:rPr>
        <w:t xml:space="preserve"> </w:t>
      </w:r>
      <w:r w:rsidRPr="00946EE1">
        <w:rPr>
          <w:noProof/>
          <w:lang w:val="tr-TR"/>
        </w:rPr>
        <w:pict>
          <v:shape id="Resim 33" o:spid="_x0000_i1031" type="#_x0000_t75" alt="http://images.clipartpanda.com/anthology-clipart-Boy_Scared.jpg" style="width:60pt;height:42.75pt;visibility:visible">
            <v:imagedata r:id="rId27" o:title=""/>
          </v:shape>
        </w:pict>
      </w:r>
      <w:r w:rsidRPr="00586CFF">
        <w:rPr>
          <w:noProof/>
          <w:lang w:val="tr-TR"/>
        </w:rPr>
        <w:t xml:space="preserve"> </w:t>
      </w:r>
    </w:p>
    <w:p w:rsidR="00FE3048" w:rsidRPr="006C597E" w:rsidRDefault="00FE3048" w:rsidP="00586CFF">
      <w:pPr>
        <w:pStyle w:val="NoSpacing"/>
        <w:spacing w:line="276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>a) I feel scared</w:t>
      </w:r>
      <w:r w:rsidRPr="006C597E">
        <w:rPr>
          <w:rFonts w:ascii="Comic Sans MS" w:hAnsi="Comic Sans MS"/>
          <w:sz w:val="18"/>
          <w:szCs w:val="18"/>
        </w:rPr>
        <w:tab/>
        <w:t>b) I am sleepy</w:t>
      </w:r>
    </w:p>
    <w:p w:rsidR="00FE3048" w:rsidRDefault="00FE3048" w:rsidP="00586CFF">
      <w:pPr>
        <w:pStyle w:val="NoSpacing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FE3048" w:rsidRPr="006C597E" w:rsidRDefault="00FE3048" w:rsidP="00586CFF">
      <w:pPr>
        <w:pStyle w:val="NoSpacing"/>
        <w:spacing w:line="360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c) I feel happy </w:t>
      </w:r>
      <w:r w:rsidRPr="006C597E">
        <w:rPr>
          <w:rFonts w:ascii="Comic Sans MS" w:hAnsi="Comic Sans MS"/>
          <w:sz w:val="18"/>
          <w:szCs w:val="18"/>
        </w:rPr>
        <w:tab/>
        <w:t>d) I am fabulous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2C2DA2">
        <w:rPr>
          <w:rFonts w:ascii="Comic Sans MS" w:hAnsi="Comic Sans MS"/>
          <w:b/>
          <w:sz w:val="18"/>
          <w:szCs w:val="18"/>
        </w:rPr>
        <w:t>26.</w:t>
      </w:r>
      <w:r w:rsidRPr="002C2DA2">
        <w:rPr>
          <w:noProof/>
          <w:lang w:val="tr-TR"/>
        </w:rPr>
        <w:t xml:space="preserve"> </w:t>
      </w:r>
      <w:r w:rsidRPr="00946EE1">
        <w:rPr>
          <w:rFonts w:ascii="Comic Sans MS" w:hAnsi="Comic Sans MS"/>
          <w:b/>
          <w:noProof/>
          <w:sz w:val="18"/>
          <w:szCs w:val="18"/>
          <w:lang w:val="tr-TR"/>
        </w:rPr>
        <w:pict>
          <v:shape id="Resim 37" o:spid="_x0000_i1032" type="#_x0000_t75" alt="http://images.clipartpanda.com/fog-clipart-weather-cloudy-md.png" style="width:60.75pt;height:30.75pt;visibility:visible">
            <v:imagedata r:id="rId28" o:title=""/>
          </v:shape>
        </w:pict>
      </w:r>
      <w:r w:rsidRP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It is ………………</w:t>
      </w:r>
      <w:r>
        <w:rPr>
          <w:rFonts w:ascii="Comic Sans MS" w:hAnsi="Comic Sans MS"/>
          <w:b/>
          <w:noProof/>
          <w:sz w:val="18"/>
          <w:szCs w:val="18"/>
          <w:lang w:val="tr-TR"/>
        </w:rPr>
        <w:t xml:space="preserve">  today.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2C2DA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A.windy   B.  cloudy   C.sunny    D.stormy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27.</w:t>
      </w:r>
      <w:r w:rsidRPr="004461F7">
        <w:rPr>
          <w:noProof/>
          <w:lang w:val="tr-TR"/>
        </w:rPr>
        <w:t xml:space="preserve"> </w:t>
      </w:r>
      <w:r w:rsidRPr="00946EE1">
        <w:rPr>
          <w:rFonts w:ascii="Comic Sans MS" w:hAnsi="Comic Sans MS"/>
          <w:b/>
          <w:noProof/>
          <w:sz w:val="18"/>
          <w:szCs w:val="18"/>
          <w:lang w:val="tr-TR"/>
        </w:rPr>
        <w:pict>
          <v:shape id="Resim 49" o:spid="_x0000_i1033" type="#_x0000_t75" alt="http://sr.photos2.fotosearch.com/bthumb/CSP/CSP992/k12646306.jpg" style="width:54.75pt;height:33pt;visibility:visible">
            <v:imagedata r:id="rId29" o:title=""/>
          </v:shape>
        </w:pict>
      </w:r>
      <w:r w:rsidRPr="004461F7">
        <w:rPr>
          <w:rFonts w:ascii="Comic Sans MS" w:hAnsi="Comic Sans MS"/>
          <w:b/>
          <w:noProof/>
          <w:sz w:val="18"/>
          <w:szCs w:val="18"/>
          <w:lang w:val="tr-TR"/>
        </w:rPr>
        <w:t>I like ………….for breakfast.</w:t>
      </w:r>
    </w:p>
    <w:p w:rsidR="00FE3048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4461F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bread   C. olive    D. cheese</w:t>
      </w:r>
    </w:p>
    <w:tbl>
      <w:tblPr>
        <w:tblpPr w:leftFromText="141" w:rightFromText="141" w:vertAnchor="text" w:horzAnchor="margin" w:tblpXSpec="righ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4"/>
      </w:tblGrid>
      <w:tr w:rsidR="00FE3048" w:rsidTr="00946EE1">
        <w:trPr>
          <w:trHeight w:val="883"/>
        </w:trPr>
        <w:tc>
          <w:tcPr>
            <w:tcW w:w="1085" w:type="dxa"/>
          </w:tcPr>
          <w:p w:rsidR="00FE3048" w:rsidRPr="00946EE1" w:rsidRDefault="00FE3048" w:rsidP="00946EE1">
            <w:pPr>
              <w:rPr>
                <w:rFonts w:ascii="Comic Sans MS" w:hAnsi="Comic Sans MS"/>
                <w:sz w:val="18"/>
                <w:szCs w:val="18"/>
              </w:rPr>
            </w:pPr>
            <w:r w:rsidRPr="00946EE1">
              <w:rPr>
                <w:noProof/>
                <w:sz w:val="22"/>
                <w:szCs w:val="22"/>
                <w:lang w:val="tr-TR"/>
              </w:rPr>
              <w:pict>
                <v:shape id="Resim 67" o:spid="_x0000_i1034" type="#_x0000_t75" alt="http://images.clipartpanda.com/muffin-clipart-muffin_l.gif" style="width:45pt;height:38.25pt;visibility:visible">
                  <v:imagedata r:id="rId30" o:title=""/>
                </v:shape>
              </w:pict>
            </w:r>
          </w:p>
        </w:tc>
      </w:tr>
    </w:tbl>
    <w:p w:rsidR="00FE3048" w:rsidRPr="002C2DA2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Default="00FE3048" w:rsidP="00A55F67">
      <w:pPr>
        <w:rPr>
          <w:rFonts w:ascii="Comic Sans MS" w:hAnsi="Comic Sans MS"/>
          <w:b/>
          <w:sz w:val="16"/>
          <w:szCs w:val="16"/>
        </w:rPr>
      </w:pPr>
    </w:p>
    <w:p w:rsidR="00FE3048" w:rsidRDefault="00FE3048" w:rsidP="00A55F6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28. It is a …………………</w:t>
      </w:r>
      <w:r>
        <w:rPr>
          <w:rFonts w:ascii="Comic Sans MS" w:hAnsi="Comic Sans MS"/>
          <w:b/>
          <w:sz w:val="16"/>
          <w:szCs w:val="16"/>
        </w:rPr>
        <w:tab/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2C2DA2" w:rsidRDefault="00FE3048" w:rsidP="007D4B3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bread   C. olive    D. muffin</w:t>
      </w:r>
    </w:p>
    <w:tbl>
      <w:tblPr>
        <w:tblpPr w:leftFromText="141" w:rightFromText="141" w:vertAnchor="text" w:horzAnchor="margin" w:tblpXSpec="righ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0"/>
      </w:tblGrid>
      <w:tr w:rsidR="00FE3048" w:rsidTr="00946EE1">
        <w:trPr>
          <w:trHeight w:val="1032"/>
        </w:trPr>
        <w:tc>
          <w:tcPr>
            <w:tcW w:w="1113" w:type="dxa"/>
          </w:tcPr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46EE1">
              <w:rPr>
                <w:noProof/>
                <w:sz w:val="22"/>
                <w:szCs w:val="22"/>
                <w:lang w:val="tr-TR"/>
              </w:rPr>
              <w:pict>
                <v:shape id="Resim 61" o:spid="_x0000_i1035" type="#_x0000_t75" alt="http://images.clipartpanda.com/juice-clipart-orange-juice-md.png" style="width:52.5pt;height:47.25pt;visibility:visible">
                  <v:imagedata r:id="rId31" o:title=""/>
                </v:shape>
              </w:pict>
            </w:r>
          </w:p>
        </w:tc>
      </w:tr>
    </w:tbl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0C3AA0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0C3AA0">
        <w:rPr>
          <w:rFonts w:ascii="Comic Sans MS" w:hAnsi="Comic Sans MS"/>
          <w:b/>
          <w:sz w:val="18"/>
          <w:szCs w:val="18"/>
        </w:rPr>
        <w:t>29.</w:t>
      </w:r>
      <w:r w:rsidRPr="000C3AA0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I like drinking …………………</w:t>
      </w:r>
    </w:p>
    <w:p w:rsidR="00FE3048" w:rsidRPr="000C3AA0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0C3AA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orange juice   C. cola    D. milk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Spec="righ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2"/>
      </w:tblGrid>
      <w:tr w:rsidR="00FE3048" w:rsidTr="00946EE1">
        <w:trPr>
          <w:trHeight w:val="900"/>
        </w:trPr>
        <w:tc>
          <w:tcPr>
            <w:tcW w:w="1142" w:type="dxa"/>
          </w:tcPr>
          <w:p w:rsidR="00FE3048" w:rsidRPr="00946EE1" w:rsidRDefault="00FE3048" w:rsidP="00946EE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46EE1">
              <w:rPr>
                <w:noProof/>
                <w:sz w:val="22"/>
                <w:szCs w:val="22"/>
                <w:lang w:val="tr-TR"/>
              </w:rPr>
              <w:pict>
                <v:shape id="Resim 46" o:spid="_x0000_i1036" type="#_x0000_t75" alt="https://encrypted-tbn1.gstatic.com/images?q=tbn:ANd9GcSJkWQCF3zW4YySvDxF5vCQD6XxZfBWAAuU9jBAU-9op3wTIp3x" style="width:43.5pt;height:42pt;visibility:visible">
                  <v:imagedata r:id="rId32" o:title=""/>
                </v:shape>
              </w:pict>
            </w:r>
          </w:p>
        </w:tc>
      </w:tr>
    </w:tbl>
    <w:p w:rsidR="00FE3048" w:rsidRPr="00FF4B3D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30.</w:t>
      </w:r>
      <w:r w:rsidRPr="00FF4B3D">
        <w:rPr>
          <w:noProof/>
          <w:lang w:val="tr-TR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Emrah  likes drinking …………………</w:t>
      </w:r>
    </w:p>
    <w:p w:rsidR="00FE3048" w:rsidRPr="00FF4B3D" w:rsidRDefault="00FE3048" w:rsidP="00353E92">
      <w:pPr>
        <w:rPr>
          <w:rFonts w:ascii="Comic Sans MS" w:hAnsi="Comic Sans MS"/>
          <w:b/>
          <w:sz w:val="18"/>
          <w:szCs w:val="18"/>
        </w:rPr>
      </w:pPr>
    </w:p>
    <w:p w:rsidR="00FE3048" w:rsidRPr="002C2DA2" w:rsidRDefault="00FE3048" w:rsidP="00FF4B3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tea    B.  orange juice   C. cola    D. milk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391695" w:rsidRDefault="00FE3048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FATMA UZA   I LOVE YOU…</w:t>
      </w:r>
      <w:r>
        <w:rPr>
          <w:rFonts w:ascii="Comic Sans MS" w:hAnsi="Comic Sans MS"/>
          <w:b/>
          <w:sz w:val="18"/>
          <w:szCs w:val="18"/>
        </w:rPr>
        <w:t>.</w:t>
      </w: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A66D81" w:rsidRDefault="00FE3048" w:rsidP="00353E92">
      <w:pPr>
        <w:rPr>
          <w:rFonts w:ascii="Comic Sans MS" w:hAnsi="Comic Sans MS"/>
          <w:sz w:val="18"/>
          <w:szCs w:val="18"/>
        </w:rPr>
      </w:pPr>
    </w:p>
    <w:p w:rsidR="00FE3048" w:rsidRPr="00137413" w:rsidRDefault="00FE3048" w:rsidP="00137413">
      <w:pPr>
        <w:rPr>
          <w:rFonts w:ascii="Comic Sans MS" w:hAnsi="Comic Sans MS"/>
          <w:b/>
          <w:sz w:val="18"/>
          <w:szCs w:val="18"/>
        </w:rPr>
      </w:pPr>
    </w:p>
    <w:p w:rsidR="00FE3048" w:rsidRPr="00137413" w:rsidRDefault="00FE3048" w:rsidP="00137413">
      <w:pPr>
        <w:rPr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.</w:t>
      </w:r>
      <w:r w:rsidRPr="00137413">
        <w:rPr>
          <w:rFonts w:ascii="Comic Sans MS" w:hAnsi="Comic Sans MS"/>
          <w:b/>
          <w:sz w:val="18"/>
          <w:szCs w:val="18"/>
        </w:rPr>
        <w:t xml:space="preserve"> 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Pr="0030308E" w:rsidRDefault="00FE3048" w:rsidP="0030308E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          </w:t>
      </w:r>
    </w:p>
    <w:p w:rsidR="00FE3048" w:rsidRPr="00E25EC5" w:rsidRDefault="00FE3048" w:rsidP="00B45CCC">
      <w:pPr>
        <w:rPr>
          <w:rFonts w:ascii="Comic Sans MS" w:hAnsi="Comic Sans MS"/>
          <w:b/>
          <w:sz w:val="20"/>
          <w:szCs w:val="18"/>
        </w:rPr>
      </w:pPr>
    </w:p>
    <w:p w:rsidR="00FE3048" w:rsidRPr="00E25EC5" w:rsidRDefault="00FE3048" w:rsidP="0030308E">
      <w:pPr>
        <w:rPr>
          <w:rFonts w:ascii="Comic Sans MS" w:hAnsi="Comic Sans MS"/>
          <w:b/>
          <w:sz w:val="20"/>
          <w:szCs w:val="18"/>
        </w:rPr>
      </w:pPr>
      <w:r w:rsidRPr="00E25EC5">
        <w:rPr>
          <w:rFonts w:ascii="Comic Sans MS" w:hAnsi="Comic Sans MS"/>
          <w:b/>
          <w:sz w:val="20"/>
          <w:szCs w:val="18"/>
        </w:rPr>
        <w:t xml:space="preserve">            </w:t>
      </w:r>
    </w:p>
    <w:p w:rsidR="00FE3048" w:rsidRPr="00E25EC5" w:rsidRDefault="00FE3048" w:rsidP="00B27690">
      <w:pPr>
        <w:rPr>
          <w:rFonts w:ascii="Comic Sans MS" w:hAnsi="Comic Sans MS"/>
          <w:sz w:val="22"/>
          <w:szCs w:val="20"/>
          <w:lang w:val="tr-TR"/>
        </w:rPr>
      </w:pPr>
    </w:p>
    <w:p w:rsidR="00FE3048" w:rsidRPr="00E25EC5" w:rsidRDefault="00FE3048" w:rsidP="0030308E">
      <w:pPr>
        <w:rPr>
          <w:sz w:val="20"/>
          <w:szCs w:val="18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  <w:bookmarkStart w:id="0" w:name="_GoBack"/>
      <w:bookmarkEnd w:id="0"/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082322">
      <w:pPr>
        <w:rPr>
          <w:rFonts w:ascii="Comic Sans MS" w:hAnsi="Comic Sans MS"/>
          <w:sz w:val="20"/>
          <w:szCs w:val="20"/>
          <w:highlight w:val="yellow"/>
          <w:lang w:val="tr-TR"/>
        </w:rPr>
        <w:sectPr w:rsidR="00FE3048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Pr="00BF3D17" w:rsidRDefault="00FE304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F97FAA">
      <w:pPr>
        <w:rPr>
          <w:rFonts w:ascii="Comic Sans MS" w:hAnsi="Comic Sans MS"/>
          <w:sz w:val="20"/>
          <w:szCs w:val="20"/>
          <w:lang w:val="tr-TR"/>
        </w:rPr>
        <w:sectPr w:rsidR="00FE3048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Pr="00C218EB" w:rsidRDefault="00FE3048" w:rsidP="00F97FAA">
      <w:pPr>
        <w:rPr>
          <w:rFonts w:ascii="Comic Sans MS" w:hAnsi="Comic Sans MS"/>
          <w:sz w:val="18"/>
          <w:szCs w:val="18"/>
          <w:lang w:val="tr-TR"/>
        </w:rPr>
        <w:sectPr w:rsidR="00FE3048" w:rsidRP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  <w:sectPr w:rsidR="00FE3048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E3048" w:rsidRDefault="00FE3048" w:rsidP="00C218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.</w:t>
      </w: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3048" w:rsidRDefault="00FE3048" w:rsidP="00391695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 </w:t>
      </w:r>
    </w:p>
    <w:sectPr w:rsidR="00FE3048" w:rsidSect="0008232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89D"/>
    <w:multiLevelType w:val="hybridMultilevel"/>
    <w:tmpl w:val="35008AF2"/>
    <w:lvl w:ilvl="0" w:tplc="A442ED6E">
      <w:start w:val="1"/>
      <w:numFmt w:val="upperLetter"/>
      <w:lvlText w:val="%1."/>
      <w:lvlJc w:val="left"/>
      <w:pPr>
        <w:ind w:left="1320" w:hanging="9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CD080C"/>
    <w:multiLevelType w:val="hybridMultilevel"/>
    <w:tmpl w:val="48E4C4B6"/>
    <w:lvl w:ilvl="0" w:tplc="88EAEE22">
      <w:start w:val="1"/>
      <w:numFmt w:val="upperLetter"/>
      <w:lvlText w:val="%1)"/>
      <w:lvlJc w:val="left"/>
      <w:pPr>
        <w:ind w:left="465" w:hanging="360"/>
      </w:pPr>
      <w:rPr>
        <w:rFonts w:cs="Calibr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166A06C8"/>
    <w:multiLevelType w:val="hybridMultilevel"/>
    <w:tmpl w:val="8682B6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883FC8"/>
    <w:multiLevelType w:val="hybridMultilevel"/>
    <w:tmpl w:val="8876AA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5168F0"/>
    <w:multiLevelType w:val="hybridMultilevel"/>
    <w:tmpl w:val="594C3E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347B2E"/>
    <w:multiLevelType w:val="hybridMultilevel"/>
    <w:tmpl w:val="51F4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450928"/>
    <w:multiLevelType w:val="hybridMultilevel"/>
    <w:tmpl w:val="03AAFE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757711"/>
    <w:multiLevelType w:val="hybridMultilevel"/>
    <w:tmpl w:val="25F6D5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9A5"/>
    <w:rsid w:val="000152E2"/>
    <w:rsid w:val="000220DD"/>
    <w:rsid w:val="000446AA"/>
    <w:rsid w:val="0005283F"/>
    <w:rsid w:val="0006353D"/>
    <w:rsid w:val="0006535E"/>
    <w:rsid w:val="00076CB8"/>
    <w:rsid w:val="00082322"/>
    <w:rsid w:val="000C3AA0"/>
    <w:rsid w:val="000F2D10"/>
    <w:rsid w:val="000F3A70"/>
    <w:rsid w:val="0011029F"/>
    <w:rsid w:val="00115366"/>
    <w:rsid w:val="00124AD9"/>
    <w:rsid w:val="001315A1"/>
    <w:rsid w:val="00137413"/>
    <w:rsid w:val="0014568A"/>
    <w:rsid w:val="001501CF"/>
    <w:rsid w:val="00195EE3"/>
    <w:rsid w:val="00196E94"/>
    <w:rsid w:val="001B6544"/>
    <w:rsid w:val="001E3BF7"/>
    <w:rsid w:val="001F5E95"/>
    <w:rsid w:val="00223FA3"/>
    <w:rsid w:val="002247A2"/>
    <w:rsid w:val="00233C7B"/>
    <w:rsid w:val="00244241"/>
    <w:rsid w:val="0024736B"/>
    <w:rsid w:val="00255B6A"/>
    <w:rsid w:val="00264336"/>
    <w:rsid w:val="002B5A18"/>
    <w:rsid w:val="002C2DA2"/>
    <w:rsid w:val="002D6F95"/>
    <w:rsid w:val="0030308E"/>
    <w:rsid w:val="00353E92"/>
    <w:rsid w:val="00360BD0"/>
    <w:rsid w:val="00362A37"/>
    <w:rsid w:val="003814E8"/>
    <w:rsid w:val="00391695"/>
    <w:rsid w:val="00396635"/>
    <w:rsid w:val="003D449C"/>
    <w:rsid w:val="004022CE"/>
    <w:rsid w:val="0041137F"/>
    <w:rsid w:val="004370D7"/>
    <w:rsid w:val="004461F7"/>
    <w:rsid w:val="00450D25"/>
    <w:rsid w:val="004823EA"/>
    <w:rsid w:val="004A48DF"/>
    <w:rsid w:val="004E5BCB"/>
    <w:rsid w:val="0054249A"/>
    <w:rsid w:val="00561FD8"/>
    <w:rsid w:val="00586CFF"/>
    <w:rsid w:val="00597D56"/>
    <w:rsid w:val="005F38BA"/>
    <w:rsid w:val="005F4747"/>
    <w:rsid w:val="00601CA8"/>
    <w:rsid w:val="00644328"/>
    <w:rsid w:val="00650075"/>
    <w:rsid w:val="00656089"/>
    <w:rsid w:val="00682E5C"/>
    <w:rsid w:val="00690C21"/>
    <w:rsid w:val="00693B73"/>
    <w:rsid w:val="006B0561"/>
    <w:rsid w:val="006C597E"/>
    <w:rsid w:val="006F09EC"/>
    <w:rsid w:val="006F4DCA"/>
    <w:rsid w:val="0070056F"/>
    <w:rsid w:val="00722FB2"/>
    <w:rsid w:val="00744D0C"/>
    <w:rsid w:val="00783AD7"/>
    <w:rsid w:val="007A1DF9"/>
    <w:rsid w:val="007C45EA"/>
    <w:rsid w:val="007C595F"/>
    <w:rsid w:val="007D4B37"/>
    <w:rsid w:val="007F5805"/>
    <w:rsid w:val="00804DB5"/>
    <w:rsid w:val="008210F8"/>
    <w:rsid w:val="0082625F"/>
    <w:rsid w:val="00884654"/>
    <w:rsid w:val="008A059A"/>
    <w:rsid w:val="008F2672"/>
    <w:rsid w:val="008F7AA0"/>
    <w:rsid w:val="00905CDD"/>
    <w:rsid w:val="00937FC6"/>
    <w:rsid w:val="00946EE1"/>
    <w:rsid w:val="00952CF1"/>
    <w:rsid w:val="00987141"/>
    <w:rsid w:val="009F0143"/>
    <w:rsid w:val="00A2183D"/>
    <w:rsid w:val="00A21B73"/>
    <w:rsid w:val="00A278C0"/>
    <w:rsid w:val="00A40ECC"/>
    <w:rsid w:val="00A47677"/>
    <w:rsid w:val="00A55F67"/>
    <w:rsid w:val="00A66D81"/>
    <w:rsid w:val="00A91C90"/>
    <w:rsid w:val="00A953B8"/>
    <w:rsid w:val="00A95E10"/>
    <w:rsid w:val="00AA6E6F"/>
    <w:rsid w:val="00AD1FE7"/>
    <w:rsid w:val="00AE28ED"/>
    <w:rsid w:val="00B27690"/>
    <w:rsid w:val="00B451A4"/>
    <w:rsid w:val="00B45AA5"/>
    <w:rsid w:val="00B45CCC"/>
    <w:rsid w:val="00B56AC1"/>
    <w:rsid w:val="00B56C2C"/>
    <w:rsid w:val="00BF3D17"/>
    <w:rsid w:val="00BF426A"/>
    <w:rsid w:val="00C00D96"/>
    <w:rsid w:val="00C218EB"/>
    <w:rsid w:val="00C369A5"/>
    <w:rsid w:val="00C8364D"/>
    <w:rsid w:val="00C94B07"/>
    <w:rsid w:val="00CA0E43"/>
    <w:rsid w:val="00CB6869"/>
    <w:rsid w:val="00D24C6F"/>
    <w:rsid w:val="00D30713"/>
    <w:rsid w:val="00D83748"/>
    <w:rsid w:val="00DD2D49"/>
    <w:rsid w:val="00DD49F3"/>
    <w:rsid w:val="00E006AC"/>
    <w:rsid w:val="00E05EB7"/>
    <w:rsid w:val="00E11274"/>
    <w:rsid w:val="00E116D2"/>
    <w:rsid w:val="00E25EC5"/>
    <w:rsid w:val="00E261EA"/>
    <w:rsid w:val="00E41BE6"/>
    <w:rsid w:val="00EA3486"/>
    <w:rsid w:val="00EA425C"/>
    <w:rsid w:val="00EC280D"/>
    <w:rsid w:val="00EC4B79"/>
    <w:rsid w:val="00ED3488"/>
    <w:rsid w:val="00F43DE9"/>
    <w:rsid w:val="00F67A5F"/>
    <w:rsid w:val="00F86D87"/>
    <w:rsid w:val="00F97FAA"/>
    <w:rsid w:val="00FC3E7E"/>
    <w:rsid w:val="00FE3048"/>
    <w:rsid w:val="00FE55D7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A1D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1DF9"/>
    <w:rPr>
      <w:rFonts w:ascii="Tahoma" w:hAnsi="Tahoma" w:cs="Tahoma"/>
      <w:sz w:val="16"/>
      <w:szCs w:val="16"/>
      <w:lang w:val="en-US" w:eastAsia="tr-TR"/>
    </w:rPr>
  </w:style>
  <w:style w:type="table" w:styleId="TableGrid">
    <w:name w:val="Table Grid"/>
    <w:basedOn w:val="TableNormal"/>
    <w:uiPriority w:val="99"/>
    <w:rsid w:val="006B05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82322"/>
    <w:pPr>
      <w:ind w:left="720"/>
      <w:contextualSpacing/>
    </w:pPr>
  </w:style>
  <w:style w:type="paragraph" w:styleId="NoSpacing">
    <w:name w:val="No Spacing"/>
    <w:uiPriority w:val="99"/>
    <w:qFormat/>
    <w:rsid w:val="00124AD9"/>
    <w:rPr>
      <w:lang w:eastAsia="en-US"/>
    </w:rPr>
  </w:style>
  <w:style w:type="character" w:customStyle="1" w:styleId="sr341">
    <w:name w:val="sr341"/>
    <w:basedOn w:val="DefaultParagraphFont"/>
    <w:uiPriority w:val="99"/>
    <w:rsid w:val="00124AD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5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3</Pages>
  <Words>611</Words>
  <Characters>3483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UZA</dc:creator>
  <cp:keywords/>
  <dc:description/>
  <cp:lastModifiedBy>BİRSEN</cp:lastModifiedBy>
  <cp:revision>40</cp:revision>
  <dcterms:created xsi:type="dcterms:W3CDTF">2015-01-03T06:49:00Z</dcterms:created>
  <dcterms:modified xsi:type="dcterms:W3CDTF">2015-12-29T20:29:00Z</dcterms:modified>
</cp:coreProperties>
</file>