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6FD" w:rsidRPr="00015773" w:rsidRDefault="007866FD" w:rsidP="00071CE5">
      <w:pPr>
        <w:pStyle w:val="NoSpacing"/>
        <w:rPr>
          <w:sz w:val="21"/>
          <w:szCs w:val="21"/>
        </w:rPr>
      </w:pPr>
      <w:r>
        <w:rPr>
          <w:noProof/>
          <w:lang w:eastAsia="tr-TR"/>
        </w:rPr>
        <w:pict>
          <v:group id="Grup 3" o:spid="_x0000_s1026" style="position:absolute;margin-left:-49.85pt;margin-top:-51.35pt;width:558pt;height:90.75pt;z-index:251658240" coordorigin="868,413" coordsize="10620,1259">
            <v:rect id="Rectangle 3" o:spid="_x0000_s1027" style="position:absolute;left:868;top:413;width:10620;height:1259;visibility:visible" fillcolor="#9c0" strokecolor="red" strokeweight="1pt">
              <v:textbox>
                <w:txbxContent>
                  <w:p w:rsidR="007866FD" w:rsidRDefault="007866FD" w:rsidP="0040645B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</w:p>
                  <w:p w:rsidR="007866FD" w:rsidRPr="00784D5D" w:rsidRDefault="007866FD" w:rsidP="0040645B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</w:p>
                  <w:p w:rsidR="007866FD" w:rsidRDefault="007866FD" w:rsidP="0040645B"/>
                </w:txbxContent>
              </v:textbox>
            </v:rect>
            <v:roundrect id="AutoShape 4" o:spid="_x0000_s1028" style="position:absolute;left:953;top:477;width:2520;height:1071;visibility:visible" arcsize="10923f" strokecolor="red" strokeweight="2.25pt">
              <v:stroke dashstyle="1 1" endcap="round"/>
              <v:textbox>
                <w:txbxContent>
                  <w:p w:rsidR="007866FD" w:rsidRPr="003C47A1" w:rsidRDefault="007866FD" w:rsidP="0040645B">
                    <w:pPr>
                      <w:pStyle w:val="NoSpacing"/>
                      <w:rPr>
                        <w:b/>
                        <w:bCs/>
                      </w:rPr>
                    </w:pPr>
                    <w:r w:rsidRPr="003C47A1">
                      <w:rPr>
                        <w:b/>
                        <w:bCs/>
                      </w:rPr>
                      <w:t>Adı:</w:t>
                    </w:r>
                  </w:p>
                  <w:p w:rsidR="007866FD" w:rsidRPr="003C47A1" w:rsidRDefault="007866FD" w:rsidP="0040645B">
                    <w:pPr>
                      <w:pStyle w:val="NoSpacing"/>
                      <w:rPr>
                        <w:b/>
                        <w:bCs/>
                      </w:rPr>
                    </w:pPr>
                    <w:r w:rsidRPr="003C47A1">
                      <w:rPr>
                        <w:b/>
                        <w:bCs/>
                      </w:rPr>
                      <w:t>Soyadı:</w:t>
                    </w:r>
                  </w:p>
                  <w:p w:rsidR="007866FD" w:rsidRPr="003C47A1" w:rsidRDefault="007866FD" w:rsidP="0040645B">
                    <w:pPr>
                      <w:pStyle w:val="NoSpacing"/>
                      <w:rPr>
                        <w:b/>
                        <w:bCs/>
                      </w:rPr>
                    </w:pPr>
                    <w:r w:rsidRPr="003C47A1">
                      <w:rPr>
                        <w:b/>
                        <w:bCs/>
                      </w:rPr>
                      <w:t>Sınıfı:</w:t>
                    </w:r>
                  </w:p>
                  <w:p w:rsidR="007866FD" w:rsidRPr="003C47A1" w:rsidRDefault="007866FD" w:rsidP="0040645B">
                    <w:pPr>
                      <w:pStyle w:val="NoSpacing"/>
                      <w:rPr>
                        <w:b/>
                        <w:bCs/>
                      </w:rPr>
                    </w:pPr>
                    <w:r w:rsidRPr="003C47A1">
                      <w:rPr>
                        <w:b/>
                        <w:bCs/>
                      </w:rPr>
                      <w:t>No:</w:t>
                    </w:r>
                  </w:p>
                  <w:p w:rsidR="007866FD" w:rsidRPr="006D766D" w:rsidRDefault="007866FD" w:rsidP="0040645B">
                    <w:pPr>
                      <w:rPr>
                        <w:rFonts w:ascii="Comic Sans MS" w:hAnsi="Comic Sans MS" w:cs="Comic Sans MS"/>
                        <w:sz w:val="20"/>
                        <w:szCs w:val="20"/>
                      </w:rPr>
                    </w:pPr>
                  </w:p>
                </w:txbxContent>
              </v:textbox>
            </v:roundrect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AutoShape 5" o:spid="_x0000_s1029" type="#_x0000_t106" style="position:absolute;left:9338;top:518;width:1800;height:900;visibility:visible" adj="-2112,17496" strokecolor="blue" strokeweight="1.25pt">
              <v:textbox>
                <w:txbxContent>
                  <w:p w:rsidR="007866FD" w:rsidRDefault="007866FD" w:rsidP="0040645B"/>
                </w:txbxContent>
              </v:textbox>
            </v:shape>
            <v:rect id="Rectangle 6" o:spid="_x0000_s1030" style="position:absolute;left:3587;top:518;width:5580;height:1015;visibility:visible" strokecolor="maroon" strokeweight="1.5pt">
              <v:textbox>
                <w:txbxContent>
                  <w:p w:rsidR="007866FD" w:rsidRPr="00595033" w:rsidRDefault="007866FD" w:rsidP="0040645B">
                    <w:pPr>
                      <w:pStyle w:val="NoSpacing"/>
                      <w:rPr>
                        <w:rFonts w:ascii="Arial Black" w:hAnsi="Arial Black" w:cs="Arial Black"/>
                        <w:sz w:val="21"/>
                        <w:szCs w:val="21"/>
                      </w:rPr>
                    </w:pPr>
                    <w:r>
                      <w:rPr>
                        <w:rFonts w:ascii="Arial Black" w:hAnsi="Arial Black" w:cs="Arial Black"/>
                        <w:sz w:val="21"/>
                        <w:szCs w:val="21"/>
                      </w:rPr>
                      <w:t>2016-2017</w:t>
                    </w:r>
                    <w:r w:rsidRPr="00595033">
                      <w:rPr>
                        <w:rFonts w:ascii="Arial Black" w:hAnsi="Arial Black" w:cs="Arial Black"/>
                        <w:sz w:val="21"/>
                        <w:szCs w:val="21"/>
                      </w:rPr>
                      <w:t xml:space="preserve"> EĞİTİM-ÖĞRETİM YILIŞEHİT KORGENERAL İSMAİL SEL</w:t>
                    </w:r>
                    <w:r>
                      <w:rPr>
                        <w:rFonts w:ascii="Arial Black" w:hAnsi="Arial Black" w:cs="Arial Black"/>
                        <w:sz w:val="21"/>
                        <w:szCs w:val="21"/>
                      </w:rPr>
                      <w:t>EN ORTAOKULU 6</w:t>
                    </w:r>
                    <w:r w:rsidRPr="00595033">
                      <w:rPr>
                        <w:rFonts w:ascii="Arial Black" w:hAnsi="Arial Black" w:cs="Arial Black"/>
                        <w:sz w:val="21"/>
                        <w:szCs w:val="21"/>
                      </w:rPr>
                      <w:t xml:space="preserve">/A SINIFI </w:t>
                    </w:r>
                    <w:r>
                      <w:rPr>
                        <w:rFonts w:ascii="Arial Black" w:hAnsi="Arial Black" w:cs="Arial Black"/>
                        <w:sz w:val="21"/>
                        <w:szCs w:val="21"/>
                      </w:rPr>
                      <w:t xml:space="preserve">HALK KÜLTÜRÜ </w:t>
                    </w:r>
                    <w:r w:rsidRPr="00595033">
                      <w:rPr>
                        <w:rFonts w:ascii="Arial Black" w:hAnsi="Arial Black" w:cs="Arial Black"/>
                        <w:sz w:val="21"/>
                        <w:szCs w:val="21"/>
                      </w:rPr>
                      <w:t>DERSİ</w:t>
                    </w:r>
                    <w:r>
                      <w:rPr>
                        <w:rFonts w:ascii="Arial Black" w:hAnsi="Arial Black" w:cs="Arial Black"/>
                        <w:sz w:val="21"/>
                        <w:szCs w:val="21"/>
                      </w:rPr>
                      <w:t xml:space="preserve"> </w:t>
                    </w:r>
                    <w:r w:rsidRPr="00595033">
                      <w:rPr>
                        <w:rFonts w:ascii="Arial Black" w:hAnsi="Arial Black" w:cs="Arial Black"/>
                        <w:sz w:val="21"/>
                        <w:szCs w:val="21"/>
                      </w:rPr>
                      <w:t>I</w:t>
                    </w:r>
                    <w:r>
                      <w:rPr>
                        <w:rFonts w:ascii="Arial Black" w:hAnsi="Arial Black" w:cs="Arial Black"/>
                        <w:sz w:val="21"/>
                        <w:szCs w:val="21"/>
                      </w:rPr>
                      <w:t>I</w:t>
                    </w:r>
                    <w:r w:rsidRPr="00595033">
                      <w:rPr>
                        <w:rFonts w:ascii="Arial Black" w:hAnsi="Arial Black" w:cs="Arial Black"/>
                        <w:sz w:val="21"/>
                        <w:szCs w:val="21"/>
                      </w:rPr>
                      <w:t>. DÖNEM I.SINAV SORULARI</w:t>
                    </w:r>
                  </w:p>
                </w:txbxContent>
              </v:textbox>
            </v:rect>
          </v:group>
        </w:pic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</w:p>
    <w:p w:rsidR="007866FD" w:rsidRPr="00015773" w:rsidRDefault="007866FD" w:rsidP="00071CE5">
      <w:pPr>
        <w:pStyle w:val="NoSpacing"/>
        <w:rPr>
          <w:sz w:val="21"/>
          <w:szCs w:val="21"/>
        </w:rPr>
      </w:pPr>
    </w:p>
    <w:p w:rsidR="007866FD" w:rsidRPr="00015773" w:rsidRDefault="007866FD" w:rsidP="00071CE5">
      <w:pPr>
        <w:pStyle w:val="NoSpacing"/>
        <w:rPr>
          <w:b/>
          <w:bCs/>
          <w:sz w:val="21"/>
          <w:szCs w:val="21"/>
        </w:rPr>
      </w:pPr>
    </w:p>
    <w:p w:rsidR="007866FD" w:rsidRPr="00015773" w:rsidRDefault="007866FD" w:rsidP="00071CE5">
      <w:pPr>
        <w:pStyle w:val="NoSpacing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1</w:t>
      </w:r>
      <w:r w:rsidRPr="00015773">
        <w:rPr>
          <w:b/>
          <w:bCs/>
          <w:sz w:val="21"/>
          <w:szCs w:val="21"/>
        </w:rPr>
        <w:t xml:space="preserve">)Aşağıdakilerden hangisi Türk Mutfağının geleneksel yemeklerinden </w:t>
      </w:r>
      <w:r w:rsidRPr="00015773">
        <w:rPr>
          <w:b/>
          <w:bCs/>
          <w:sz w:val="21"/>
          <w:szCs w:val="21"/>
          <w:u w:val="single"/>
        </w:rPr>
        <w:t>değildir?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  <w:r w:rsidRPr="00015773">
        <w:rPr>
          <w:sz w:val="21"/>
          <w:szCs w:val="21"/>
        </w:rPr>
        <w:t>A)Pizza                       B) Kebap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  <w:r w:rsidRPr="00015773">
        <w:rPr>
          <w:sz w:val="21"/>
          <w:szCs w:val="21"/>
        </w:rPr>
        <w:t>C) Mantı   D) Baklava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</w:p>
    <w:p w:rsidR="007866FD" w:rsidRPr="00015773" w:rsidRDefault="007866FD" w:rsidP="00015773">
      <w:pPr>
        <w:autoSpaceDE w:val="0"/>
        <w:autoSpaceDN w:val="0"/>
        <w:adjustRightInd w:val="0"/>
        <w:spacing w:line="240" w:lineRule="auto"/>
        <w:rPr>
          <w:sz w:val="21"/>
          <w:szCs w:val="21"/>
        </w:rPr>
      </w:pPr>
      <w:r>
        <w:rPr>
          <w:b/>
          <w:bCs/>
          <w:sz w:val="21"/>
          <w:szCs w:val="21"/>
        </w:rPr>
        <w:t>2)</w:t>
      </w:r>
      <w:r w:rsidRPr="00015773">
        <w:rPr>
          <w:sz w:val="21"/>
          <w:szCs w:val="21"/>
        </w:rPr>
        <w:t xml:space="preserve">   ESKİDEN</w:t>
      </w:r>
    </w:p>
    <w:p w:rsidR="007866FD" w:rsidRPr="00015773" w:rsidRDefault="007866FD" w:rsidP="00015773">
      <w:pPr>
        <w:autoSpaceDE w:val="0"/>
        <w:autoSpaceDN w:val="0"/>
        <w:adjustRightInd w:val="0"/>
        <w:spacing w:line="240" w:lineRule="auto"/>
        <w:rPr>
          <w:sz w:val="21"/>
          <w:szCs w:val="21"/>
        </w:rPr>
      </w:pPr>
      <w:r w:rsidRPr="00015773">
        <w:rPr>
          <w:sz w:val="21"/>
          <w:szCs w:val="21"/>
        </w:rPr>
        <w:t>Çember çevrilir,</w:t>
      </w:r>
    </w:p>
    <w:p w:rsidR="007866FD" w:rsidRPr="00015773" w:rsidRDefault="007866FD" w:rsidP="00015773">
      <w:pPr>
        <w:autoSpaceDE w:val="0"/>
        <w:autoSpaceDN w:val="0"/>
        <w:adjustRightInd w:val="0"/>
        <w:spacing w:line="240" w:lineRule="auto"/>
        <w:rPr>
          <w:sz w:val="21"/>
          <w:szCs w:val="21"/>
        </w:rPr>
      </w:pPr>
      <w:r w:rsidRPr="00015773">
        <w:rPr>
          <w:sz w:val="21"/>
          <w:szCs w:val="21"/>
        </w:rPr>
        <w:t>Su musluktan içilir,</w:t>
      </w:r>
    </w:p>
    <w:p w:rsidR="007866FD" w:rsidRPr="00015773" w:rsidRDefault="007866FD" w:rsidP="00015773">
      <w:pPr>
        <w:spacing w:line="240" w:lineRule="auto"/>
        <w:rPr>
          <w:sz w:val="21"/>
          <w:szCs w:val="21"/>
        </w:rPr>
      </w:pPr>
      <w:r w:rsidRPr="00015773">
        <w:rPr>
          <w:sz w:val="21"/>
          <w:szCs w:val="21"/>
        </w:rPr>
        <w:t>Ağaçlara tırmanılır,</w:t>
      </w:r>
    </w:p>
    <w:p w:rsidR="007866FD" w:rsidRPr="00015773" w:rsidRDefault="007866FD" w:rsidP="00015773">
      <w:pPr>
        <w:spacing w:line="240" w:lineRule="auto"/>
        <w:rPr>
          <w:sz w:val="21"/>
          <w:szCs w:val="21"/>
        </w:rPr>
      </w:pPr>
      <w:r w:rsidRPr="00015773">
        <w:rPr>
          <w:sz w:val="21"/>
          <w:szCs w:val="21"/>
        </w:rPr>
        <w:t>………………………. .</w:t>
      </w:r>
    </w:p>
    <w:p w:rsidR="007866FD" w:rsidRPr="00015773" w:rsidRDefault="007866FD" w:rsidP="00015773">
      <w:pPr>
        <w:spacing w:line="240" w:lineRule="auto"/>
        <w:rPr>
          <w:b/>
          <w:bCs/>
          <w:sz w:val="21"/>
          <w:szCs w:val="21"/>
        </w:rPr>
      </w:pPr>
      <w:r w:rsidRPr="00015773">
        <w:rPr>
          <w:b/>
          <w:bCs/>
          <w:sz w:val="21"/>
          <w:szCs w:val="21"/>
        </w:rPr>
        <w:t>diyen bir kişi son cümleyi aşağıdaki şıklardan hangisiyle doldurursa eski zamanlarla ilgili yanlış bir örnek vermiş olur?</w:t>
      </w:r>
    </w:p>
    <w:p w:rsidR="007866FD" w:rsidRPr="00015773" w:rsidRDefault="007866FD" w:rsidP="00015773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 w:rsidRPr="00015773">
        <w:rPr>
          <w:sz w:val="21"/>
          <w:szCs w:val="21"/>
        </w:rPr>
        <w:t>) Mahalleler bekçili olurdu</w:t>
      </w:r>
    </w:p>
    <w:p w:rsidR="007866FD" w:rsidRPr="00015773" w:rsidRDefault="007866FD" w:rsidP="00015773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 w:rsidRPr="00015773">
        <w:rPr>
          <w:sz w:val="21"/>
          <w:szCs w:val="21"/>
        </w:rPr>
        <w:t>) Çizgi roman okunurdu</w:t>
      </w:r>
    </w:p>
    <w:p w:rsidR="007866FD" w:rsidRPr="00015773" w:rsidRDefault="007866FD" w:rsidP="00015773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 w:rsidRPr="00015773">
        <w:rPr>
          <w:sz w:val="21"/>
          <w:szCs w:val="21"/>
        </w:rPr>
        <w:t>) Bizde pişen komşuya düşerdi</w:t>
      </w:r>
    </w:p>
    <w:p w:rsidR="007866FD" w:rsidRPr="00015773" w:rsidRDefault="007866FD" w:rsidP="00015773">
      <w:pPr>
        <w:spacing w:line="240" w:lineRule="auto"/>
        <w:rPr>
          <w:color w:val="000000"/>
          <w:sz w:val="21"/>
          <w:szCs w:val="21"/>
        </w:rPr>
      </w:pPr>
      <w:r>
        <w:rPr>
          <w:sz w:val="21"/>
          <w:szCs w:val="21"/>
        </w:rPr>
        <w:t>D</w:t>
      </w:r>
      <w:r w:rsidRPr="00015773">
        <w:rPr>
          <w:sz w:val="21"/>
          <w:szCs w:val="21"/>
        </w:rPr>
        <w:t>) Bayramlarda cepten mesajlaşılırdı</w:t>
      </w:r>
    </w:p>
    <w:p w:rsidR="007866FD" w:rsidRPr="00015773" w:rsidRDefault="007866FD" w:rsidP="00071CE5">
      <w:pPr>
        <w:rPr>
          <w:sz w:val="21"/>
          <w:szCs w:val="21"/>
        </w:rPr>
      </w:pPr>
    </w:p>
    <w:p w:rsidR="007866FD" w:rsidRPr="00015773" w:rsidRDefault="007866FD" w:rsidP="00071CE5">
      <w:pPr>
        <w:pStyle w:val="NoSpacing"/>
        <w:rPr>
          <w:sz w:val="21"/>
          <w:szCs w:val="21"/>
        </w:rPr>
      </w:pPr>
      <w:r w:rsidRPr="00015773">
        <w:rPr>
          <w:sz w:val="21"/>
          <w:szCs w:val="21"/>
        </w:rPr>
        <w:t>Dağı var, taşı yok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  <w:r w:rsidRPr="00015773">
        <w:rPr>
          <w:sz w:val="21"/>
          <w:szCs w:val="21"/>
        </w:rPr>
        <w:t>Köyü var, adamı yok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  <w:r w:rsidRPr="00015773">
        <w:rPr>
          <w:sz w:val="21"/>
          <w:szCs w:val="21"/>
        </w:rPr>
        <w:t>Irmağı var, suyu yok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  <w:r>
        <w:rPr>
          <w:b/>
          <w:bCs/>
          <w:sz w:val="21"/>
          <w:szCs w:val="21"/>
        </w:rPr>
        <w:t>3)</w:t>
      </w:r>
      <w:r w:rsidRPr="00015773">
        <w:rPr>
          <w:b/>
          <w:bCs/>
          <w:sz w:val="21"/>
          <w:szCs w:val="21"/>
        </w:rPr>
        <w:t>Yukarıdaki parça hangi tür metinden alınmıştır?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  <w:r w:rsidRPr="00015773">
        <w:rPr>
          <w:sz w:val="21"/>
          <w:szCs w:val="21"/>
        </w:rPr>
        <w:t>A) Bilmece                      B) Masal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  <w:r w:rsidRPr="00015773">
        <w:rPr>
          <w:sz w:val="21"/>
          <w:szCs w:val="21"/>
        </w:rPr>
        <w:t>C) Tekerleme                 D) Türkü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</w:p>
    <w:p w:rsidR="007866FD" w:rsidRPr="00015773" w:rsidRDefault="007866FD" w:rsidP="00071CE5">
      <w:pPr>
        <w:pStyle w:val="NoSpacing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4</w:t>
      </w:r>
      <w:r w:rsidRPr="00015773">
        <w:rPr>
          <w:b/>
          <w:bCs/>
          <w:sz w:val="21"/>
          <w:szCs w:val="21"/>
        </w:rPr>
        <w:t xml:space="preserve">)Halkın giyim kuşamı ile ilgili aşağıdakilerden hangisi </w:t>
      </w:r>
      <w:r w:rsidRPr="00015773">
        <w:rPr>
          <w:b/>
          <w:bCs/>
          <w:sz w:val="21"/>
          <w:szCs w:val="21"/>
          <w:u w:val="single"/>
        </w:rPr>
        <w:t>yanlıştır</w:t>
      </w:r>
      <w:r w:rsidRPr="00015773">
        <w:rPr>
          <w:b/>
          <w:bCs/>
          <w:sz w:val="21"/>
          <w:szCs w:val="21"/>
        </w:rPr>
        <w:t>?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  <w:r w:rsidRPr="00015773">
        <w:rPr>
          <w:sz w:val="21"/>
          <w:szCs w:val="21"/>
        </w:rPr>
        <w:t>A)Yeşil renk ümit, niyet, bereket manalarını taşır.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  <w:r w:rsidRPr="00015773">
        <w:rPr>
          <w:sz w:val="21"/>
          <w:szCs w:val="21"/>
        </w:rPr>
        <w:t>B)Giyinmek insanların kendini ifade biçimidir.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  <w:r w:rsidRPr="00015773">
        <w:rPr>
          <w:sz w:val="21"/>
          <w:szCs w:val="21"/>
        </w:rPr>
        <w:t>C)Giyim ve kuşamda yıllar içinde değişiklik gözlenmez.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  <w:r w:rsidRPr="00015773">
        <w:rPr>
          <w:sz w:val="21"/>
          <w:szCs w:val="21"/>
        </w:rPr>
        <w:t>D)Giyim kuşam insanların düşünce ve değer yargılarını yansıtır.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</w:p>
    <w:p w:rsidR="007866FD" w:rsidRPr="00015773" w:rsidRDefault="007866FD" w:rsidP="00015773">
      <w:pPr>
        <w:rPr>
          <w:sz w:val="21"/>
          <w:szCs w:val="21"/>
        </w:rPr>
      </w:pPr>
      <w:r>
        <w:rPr>
          <w:b/>
          <w:bCs/>
          <w:sz w:val="21"/>
          <w:szCs w:val="21"/>
        </w:rPr>
        <w:t>5)</w:t>
      </w:r>
      <w:r w:rsidRPr="00015773">
        <w:rPr>
          <w:sz w:val="21"/>
          <w:szCs w:val="21"/>
        </w:rPr>
        <w:t>Duydun mi e kız komşi hamsi çıkti bu sabah</w:t>
      </w:r>
    </w:p>
    <w:p w:rsidR="007866FD" w:rsidRPr="00015773" w:rsidRDefault="007866FD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     Essah mi deyisun hatun,duyamadım vah vah vah</w:t>
      </w:r>
    </w:p>
    <w:p w:rsidR="007866FD" w:rsidRPr="00015773" w:rsidRDefault="007866FD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  Sen almişsan bize de bir tavaluk ödünç ver</w:t>
      </w:r>
    </w:p>
    <w:p w:rsidR="007866FD" w:rsidRPr="00015773" w:rsidRDefault="007866FD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  Dört batman aldum ancak üçini bizim bey yer</w:t>
      </w:r>
    </w:p>
    <w:p w:rsidR="007866FD" w:rsidRPr="00015773" w:rsidRDefault="007866FD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  Başımıza geleni gördün mi komşi hanım</w:t>
      </w:r>
    </w:p>
    <w:p w:rsidR="007866FD" w:rsidRPr="00015773" w:rsidRDefault="007866FD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  Bahçede pişir bari kokusini alalım….</w:t>
      </w:r>
    </w:p>
    <w:p w:rsidR="007866FD" w:rsidRPr="00015773" w:rsidRDefault="007866FD" w:rsidP="00015773">
      <w:pPr>
        <w:rPr>
          <w:b/>
          <w:bCs/>
          <w:sz w:val="21"/>
          <w:szCs w:val="21"/>
        </w:rPr>
      </w:pPr>
      <w:r w:rsidRPr="00015773">
        <w:rPr>
          <w:b/>
          <w:bCs/>
          <w:sz w:val="21"/>
          <w:szCs w:val="21"/>
        </w:rPr>
        <w:t>Yukardaki şiirde bahsi geçen “</w:t>
      </w:r>
      <w:r w:rsidRPr="00015773">
        <w:rPr>
          <w:b/>
          <w:bCs/>
          <w:i/>
          <w:iCs/>
          <w:sz w:val="21"/>
          <w:szCs w:val="21"/>
        </w:rPr>
        <w:t>hamsi”</w:t>
      </w:r>
      <w:r w:rsidRPr="00015773">
        <w:rPr>
          <w:b/>
          <w:bCs/>
          <w:sz w:val="21"/>
          <w:szCs w:val="21"/>
        </w:rPr>
        <w:t xml:space="preserve"> hangi ilimize aittir?</w:t>
      </w:r>
    </w:p>
    <w:p w:rsidR="007866FD" w:rsidRPr="00015773" w:rsidRDefault="007866FD" w:rsidP="00015773">
      <w:pPr>
        <w:rPr>
          <w:sz w:val="21"/>
          <w:szCs w:val="21"/>
        </w:rPr>
      </w:pPr>
      <w:r>
        <w:rPr>
          <w:sz w:val="21"/>
          <w:szCs w:val="21"/>
        </w:rPr>
        <w:t xml:space="preserve">A) </w:t>
      </w:r>
      <w:r w:rsidRPr="00015773">
        <w:rPr>
          <w:sz w:val="21"/>
          <w:szCs w:val="21"/>
        </w:rPr>
        <w:t>Trabzo</w:t>
      </w:r>
      <w:r>
        <w:rPr>
          <w:sz w:val="21"/>
          <w:szCs w:val="21"/>
        </w:rPr>
        <w:t xml:space="preserve">n                             B) </w:t>
      </w:r>
      <w:r w:rsidRPr="00015773">
        <w:rPr>
          <w:sz w:val="21"/>
          <w:szCs w:val="21"/>
        </w:rPr>
        <w:t>Konya</w:t>
      </w:r>
    </w:p>
    <w:p w:rsidR="007866FD" w:rsidRPr="00015773" w:rsidRDefault="007866FD" w:rsidP="00015773">
      <w:pPr>
        <w:rPr>
          <w:sz w:val="21"/>
          <w:szCs w:val="21"/>
        </w:rPr>
      </w:pPr>
      <w:r>
        <w:rPr>
          <w:sz w:val="21"/>
          <w:szCs w:val="21"/>
        </w:rPr>
        <w:t xml:space="preserve">C) </w:t>
      </w:r>
      <w:r w:rsidRPr="00015773">
        <w:rPr>
          <w:sz w:val="21"/>
          <w:szCs w:val="21"/>
        </w:rPr>
        <w:t>Antalya</w:t>
      </w:r>
      <w:r>
        <w:rPr>
          <w:sz w:val="21"/>
          <w:szCs w:val="21"/>
        </w:rPr>
        <w:t xml:space="preserve">                              D) </w:t>
      </w:r>
      <w:r w:rsidRPr="00015773">
        <w:rPr>
          <w:sz w:val="21"/>
          <w:szCs w:val="21"/>
        </w:rPr>
        <w:t>Sivas</w:t>
      </w:r>
    </w:p>
    <w:p w:rsidR="007866FD" w:rsidRDefault="007866FD" w:rsidP="00CF3C3E">
      <w:pPr>
        <w:rPr>
          <w:b/>
          <w:bCs/>
          <w:sz w:val="21"/>
          <w:szCs w:val="21"/>
        </w:rPr>
      </w:pPr>
    </w:p>
    <w:p w:rsidR="007866FD" w:rsidRDefault="007866FD" w:rsidP="00CF3C3E">
      <w:pPr>
        <w:rPr>
          <w:b/>
          <w:bCs/>
          <w:sz w:val="21"/>
          <w:szCs w:val="21"/>
        </w:rPr>
      </w:pPr>
    </w:p>
    <w:p w:rsidR="007866FD" w:rsidRDefault="007866FD" w:rsidP="00CF3C3E">
      <w:pPr>
        <w:rPr>
          <w:b/>
          <w:bCs/>
          <w:sz w:val="21"/>
          <w:szCs w:val="21"/>
        </w:rPr>
      </w:pPr>
    </w:p>
    <w:p w:rsidR="007866FD" w:rsidRDefault="007866FD" w:rsidP="00CF3C3E">
      <w:pPr>
        <w:rPr>
          <w:b/>
          <w:bCs/>
          <w:sz w:val="21"/>
          <w:szCs w:val="21"/>
        </w:rPr>
      </w:pPr>
    </w:p>
    <w:p w:rsidR="007866FD" w:rsidRDefault="007866FD" w:rsidP="00CF3C3E">
      <w:pPr>
        <w:rPr>
          <w:b/>
          <w:bCs/>
          <w:sz w:val="21"/>
          <w:szCs w:val="21"/>
        </w:rPr>
      </w:pPr>
    </w:p>
    <w:p w:rsidR="007866FD" w:rsidRPr="00015773" w:rsidRDefault="007866FD" w:rsidP="00CF3C3E">
      <w:pPr>
        <w:rPr>
          <w:b/>
          <w:bCs/>
          <w:sz w:val="21"/>
          <w:szCs w:val="21"/>
        </w:rPr>
      </w:pPr>
    </w:p>
    <w:p w:rsidR="007866FD" w:rsidRPr="00015773" w:rsidRDefault="007866FD" w:rsidP="00CF3C3E">
      <w:pPr>
        <w:rPr>
          <w:b/>
          <w:bCs/>
          <w:sz w:val="21"/>
          <w:szCs w:val="21"/>
        </w:rPr>
      </w:pPr>
    </w:p>
    <w:p w:rsidR="007866FD" w:rsidRPr="00015773" w:rsidRDefault="007866FD" w:rsidP="00CF3C3E">
      <w:pPr>
        <w:rPr>
          <w:sz w:val="21"/>
          <w:szCs w:val="21"/>
        </w:rPr>
      </w:pPr>
    </w:p>
    <w:p w:rsidR="007866FD" w:rsidRPr="00015773" w:rsidRDefault="007866FD" w:rsidP="00CF3C3E">
      <w:pPr>
        <w:rPr>
          <w:sz w:val="21"/>
          <w:szCs w:val="21"/>
        </w:rPr>
      </w:pPr>
      <w:r w:rsidRPr="005A0D08">
        <w:rPr>
          <w:b/>
          <w:bCs/>
          <w:sz w:val="21"/>
          <w:szCs w:val="21"/>
        </w:rPr>
        <w:t>6)</w:t>
      </w:r>
      <w:r w:rsidRPr="00015773">
        <w:rPr>
          <w:sz w:val="21"/>
          <w:szCs w:val="21"/>
        </w:rPr>
        <w:t>-Genellikle halkın yarattığı, ağızdan ağıza, kuşaktan kuşağa sürüp gelen, çoğunlukla olağanüstü durum ve olayları yine olağanüstü kahramanlara bağlayarak anlatan halk hikâyelerinedenir.</w:t>
      </w:r>
    </w:p>
    <w:p w:rsidR="007866FD" w:rsidRPr="00015773" w:rsidRDefault="007866FD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-“Bir varmış bir yokmuş “diye başlar</w:t>
      </w:r>
    </w:p>
    <w:p w:rsidR="007866FD" w:rsidRPr="00015773" w:rsidRDefault="007866FD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-Gerçeklik payı yoktur</w:t>
      </w:r>
    </w:p>
    <w:p w:rsidR="007866FD" w:rsidRPr="00015773" w:rsidRDefault="007866FD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-Kişiler hayali olup genellikle çocuklara hitap eder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  <w:r w:rsidRPr="00015773">
        <w:rPr>
          <w:b/>
          <w:bCs/>
          <w:sz w:val="21"/>
          <w:szCs w:val="21"/>
        </w:rPr>
        <w:t>Yukarıda anlatılan edebi eser türü aşağıdakilerden hangisidir?</w:t>
      </w:r>
      <w:r w:rsidRPr="00015773">
        <w:rPr>
          <w:b/>
          <w:bCs/>
          <w:sz w:val="21"/>
          <w:szCs w:val="21"/>
        </w:rPr>
        <w:br/>
      </w:r>
      <w:r w:rsidRPr="00015773">
        <w:rPr>
          <w:sz w:val="21"/>
          <w:szCs w:val="21"/>
        </w:rPr>
        <w:t>A) Hikâye B) Roman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  <w:r w:rsidRPr="00015773">
        <w:rPr>
          <w:sz w:val="21"/>
          <w:szCs w:val="21"/>
        </w:rPr>
        <w:t>C) Masal             D) Mani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</w:p>
    <w:p w:rsidR="007866FD" w:rsidRPr="00015773" w:rsidRDefault="007866FD" w:rsidP="00CF3C3E">
      <w:pPr>
        <w:pStyle w:val="NoSpacing"/>
        <w:rPr>
          <w:sz w:val="21"/>
          <w:szCs w:val="21"/>
        </w:rPr>
      </w:pPr>
      <w:r w:rsidRPr="005A0D08">
        <w:rPr>
          <w:b/>
          <w:bCs/>
          <w:sz w:val="21"/>
          <w:szCs w:val="21"/>
        </w:rPr>
        <w:t>7)</w:t>
      </w:r>
      <w:r w:rsidRPr="00015773">
        <w:rPr>
          <w:sz w:val="21"/>
          <w:szCs w:val="21"/>
        </w:rPr>
        <w:t>-Üç Başlı Dev</w:t>
      </w:r>
    </w:p>
    <w:p w:rsidR="007866FD" w:rsidRPr="00015773" w:rsidRDefault="007866FD" w:rsidP="00CF3C3E">
      <w:pPr>
        <w:pStyle w:val="NoSpacing"/>
        <w:rPr>
          <w:sz w:val="21"/>
          <w:szCs w:val="21"/>
        </w:rPr>
      </w:pPr>
      <w:r w:rsidRPr="00015773">
        <w:rPr>
          <w:sz w:val="21"/>
          <w:szCs w:val="21"/>
        </w:rPr>
        <w:t>-Bir dudağı yerde bir dudağı gökte Arap</w:t>
      </w:r>
    </w:p>
    <w:p w:rsidR="007866FD" w:rsidRPr="00015773" w:rsidRDefault="007866FD" w:rsidP="00CF3C3E">
      <w:pPr>
        <w:pStyle w:val="NoSpacing"/>
        <w:rPr>
          <w:sz w:val="21"/>
          <w:szCs w:val="21"/>
        </w:rPr>
      </w:pPr>
      <w:r w:rsidRPr="00015773">
        <w:rPr>
          <w:sz w:val="21"/>
          <w:szCs w:val="21"/>
        </w:rPr>
        <w:t>-Peri padişahı</w:t>
      </w:r>
    </w:p>
    <w:p w:rsidR="007866FD" w:rsidRPr="00015773" w:rsidRDefault="007866FD" w:rsidP="00CF3C3E">
      <w:pPr>
        <w:pStyle w:val="NoSpacing"/>
        <w:rPr>
          <w:sz w:val="21"/>
          <w:szCs w:val="21"/>
        </w:rPr>
      </w:pPr>
      <w:r w:rsidRPr="00015773">
        <w:rPr>
          <w:sz w:val="21"/>
          <w:szCs w:val="21"/>
        </w:rPr>
        <w:t>-Kaf Dağı</w:t>
      </w:r>
    </w:p>
    <w:p w:rsidR="007866FD" w:rsidRPr="00015773" w:rsidRDefault="007866FD" w:rsidP="00CF3C3E">
      <w:pPr>
        <w:pStyle w:val="NoSpacing"/>
        <w:rPr>
          <w:sz w:val="21"/>
          <w:szCs w:val="21"/>
        </w:rPr>
      </w:pPr>
      <w:r w:rsidRPr="00015773">
        <w:rPr>
          <w:b/>
          <w:bCs/>
          <w:sz w:val="21"/>
          <w:szCs w:val="21"/>
        </w:rPr>
        <w:t>Yukarıda verilenler hangi kültürel öğemizle ilgilidir?</w:t>
      </w:r>
    </w:p>
    <w:p w:rsidR="007866FD" w:rsidRPr="00015773" w:rsidRDefault="007866FD" w:rsidP="00CF3C3E">
      <w:pPr>
        <w:pStyle w:val="NoSpacing"/>
        <w:rPr>
          <w:sz w:val="21"/>
          <w:szCs w:val="21"/>
        </w:rPr>
      </w:pPr>
      <w:r>
        <w:rPr>
          <w:sz w:val="21"/>
          <w:szCs w:val="21"/>
        </w:rPr>
        <w:t xml:space="preserve">A) </w:t>
      </w:r>
      <w:r w:rsidRPr="00015773">
        <w:rPr>
          <w:sz w:val="21"/>
          <w:szCs w:val="21"/>
        </w:rPr>
        <w:t xml:space="preserve">Masal  </w:t>
      </w:r>
      <w:r>
        <w:rPr>
          <w:sz w:val="21"/>
          <w:szCs w:val="21"/>
        </w:rPr>
        <w:t xml:space="preserve">                   B) </w:t>
      </w:r>
      <w:r w:rsidRPr="00015773">
        <w:rPr>
          <w:sz w:val="21"/>
          <w:szCs w:val="21"/>
        </w:rPr>
        <w:t>Fıkra</w:t>
      </w:r>
    </w:p>
    <w:p w:rsidR="007866FD" w:rsidRPr="00015773" w:rsidRDefault="007866FD" w:rsidP="00CF3C3E">
      <w:pPr>
        <w:pStyle w:val="NoSpacing"/>
        <w:rPr>
          <w:sz w:val="21"/>
          <w:szCs w:val="21"/>
        </w:rPr>
      </w:pPr>
      <w:r>
        <w:rPr>
          <w:sz w:val="21"/>
          <w:szCs w:val="21"/>
        </w:rPr>
        <w:t xml:space="preserve">C) Mani                       D) </w:t>
      </w:r>
      <w:r w:rsidRPr="00015773">
        <w:rPr>
          <w:sz w:val="21"/>
          <w:szCs w:val="21"/>
        </w:rPr>
        <w:t>Ninni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</w:p>
    <w:p w:rsidR="007866FD" w:rsidRPr="00015773" w:rsidRDefault="007866FD" w:rsidP="00071CE5">
      <w:pPr>
        <w:pStyle w:val="NoSpacing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8</w:t>
      </w:r>
      <w:r w:rsidRPr="00015773">
        <w:rPr>
          <w:b/>
          <w:bCs/>
          <w:sz w:val="21"/>
          <w:szCs w:val="21"/>
        </w:rPr>
        <w:t>)Üzüm yapraklarının arasının pirinçle hazırlanmış harçla doldurulup sarılması ile oluşan Egemutfağına ait olan yemeğin adı nedir?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  <w:r w:rsidRPr="00015773">
        <w:rPr>
          <w:sz w:val="21"/>
          <w:szCs w:val="21"/>
        </w:rPr>
        <w:t>A)Biber dolması                B)Yaprak sarması</w:t>
      </w:r>
    </w:p>
    <w:p w:rsidR="007866FD" w:rsidRPr="00015773" w:rsidRDefault="007866FD" w:rsidP="00071CE5">
      <w:pPr>
        <w:pStyle w:val="NoSpacing"/>
        <w:rPr>
          <w:sz w:val="21"/>
          <w:szCs w:val="21"/>
        </w:rPr>
      </w:pPr>
      <w:r w:rsidRPr="00015773">
        <w:rPr>
          <w:sz w:val="21"/>
          <w:szCs w:val="21"/>
        </w:rPr>
        <w:t>C)Kebap        D)Börek</w:t>
      </w:r>
    </w:p>
    <w:p w:rsidR="007866FD" w:rsidRPr="00015773" w:rsidRDefault="007866FD" w:rsidP="00025166">
      <w:pPr>
        <w:rPr>
          <w:sz w:val="21"/>
          <w:szCs w:val="21"/>
        </w:rPr>
      </w:pPr>
    </w:p>
    <w:p w:rsidR="007866FD" w:rsidRPr="00015773" w:rsidRDefault="007866FD" w:rsidP="00015773">
      <w:pPr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9)</w:t>
      </w:r>
      <w:r w:rsidRPr="00015773">
        <w:rPr>
          <w:b/>
          <w:bCs/>
          <w:sz w:val="21"/>
          <w:szCs w:val="21"/>
        </w:rPr>
        <w:t xml:space="preserve">Aşağıdakilerden hangisi sofra âdetimiz </w:t>
      </w:r>
      <w:r w:rsidRPr="00015773">
        <w:rPr>
          <w:b/>
          <w:bCs/>
          <w:sz w:val="21"/>
          <w:szCs w:val="21"/>
          <w:u w:val="thick"/>
        </w:rPr>
        <w:t>değildir?</w:t>
      </w:r>
    </w:p>
    <w:p w:rsidR="007866FD" w:rsidRPr="00015773" w:rsidRDefault="007866FD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>A) Sofrada herkes konuşur                                                              B) Yemekten sonra yemek duası yapılır                                        C) Yemekler koklanmaz, soğutmak için üflenmez</w:t>
      </w:r>
    </w:p>
    <w:p w:rsidR="007866FD" w:rsidRPr="00015773" w:rsidRDefault="007866FD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>D-Ağız şapırdatılmaz</w:t>
      </w:r>
    </w:p>
    <w:p w:rsidR="007866FD" w:rsidRPr="00015773" w:rsidRDefault="007866FD" w:rsidP="00015773">
      <w:pPr>
        <w:pStyle w:val="NoSpacing"/>
        <w:rPr>
          <w:b/>
          <w:bCs/>
          <w:sz w:val="21"/>
          <w:szCs w:val="21"/>
        </w:rPr>
      </w:pPr>
    </w:p>
    <w:p w:rsidR="007866FD" w:rsidRPr="00015773" w:rsidRDefault="007866FD" w:rsidP="00015773">
      <w:pPr>
        <w:rPr>
          <w:sz w:val="21"/>
          <w:szCs w:val="21"/>
        </w:rPr>
      </w:pPr>
      <w:r>
        <w:rPr>
          <w:b/>
          <w:bCs/>
          <w:sz w:val="21"/>
          <w:szCs w:val="21"/>
        </w:rPr>
        <w:t>10)</w:t>
      </w:r>
      <w:r w:rsidRPr="00015773">
        <w:rPr>
          <w:sz w:val="21"/>
          <w:szCs w:val="21"/>
        </w:rPr>
        <w:t>Kıyma ile macun olur soğanı</w:t>
      </w:r>
    </w:p>
    <w:p w:rsidR="007866FD" w:rsidRPr="00015773" w:rsidRDefault="007866FD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 En makbulü ufak ufak olanı</w:t>
      </w:r>
    </w:p>
    <w:p w:rsidR="007866FD" w:rsidRPr="00015773" w:rsidRDefault="007866FD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  Kırk tanesi bir kaşığa dolanı</w:t>
      </w:r>
    </w:p>
    <w:p w:rsidR="007866FD" w:rsidRPr="00015773" w:rsidRDefault="007866FD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  Duvakla örtülü gelinsin </w:t>
      </w:r>
      <w:r w:rsidRPr="00015773">
        <w:rPr>
          <w:b/>
          <w:bCs/>
          <w:sz w:val="21"/>
          <w:szCs w:val="21"/>
        </w:rPr>
        <w:t>mantı</w:t>
      </w:r>
    </w:p>
    <w:p w:rsidR="007866FD" w:rsidRPr="00015773" w:rsidRDefault="007866FD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 Kimselerin değil benimsin </w:t>
      </w:r>
      <w:r w:rsidRPr="00015773">
        <w:rPr>
          <w:b/>
          <w:bCs/>
          <w:sz w:val="21"/>
          <w:szCs w:val="21"/>
        </w:rPr>
        <w:t>mantı</w:t>
      </w:r>
    </w:p>
    <w:p w:rsidR="007866FD" w:rsidRPr="00015773" w:rsidRDefault="007866FD" w:rsidP="00015773">
      <w:pPr>
        <w:rPr>
          <w:b/>
          <w:bCs/>
          <w:sz w:val="21"/>
          <w:szCs w:val="21"/>
        </w:rPr>
      </w:pPr>
      <w:r w:rsidRPr="00015773">
        <w:rPr>
          <w:b/>
          <w:bCs/>
          <w:sz w:val="21"/>
          <w:szCs w:val="21"/>
        </w:rPr>
        <w:t>Yukardaki şiirde bahsi geçen yemek hangi ilimize aittir?</w:t>
      </w:r>
    </w:p>
    <w:p w:rsidR="007866FD" w:rsidRPr="00015773" w:rsidRDefault="007866FD" w:rsidP="00015773">
      <w:pPr>
        <w:rPr>
          <w:sz w:val="21"/>
          <w:szCs w:val="21"/>
        </w:rPr>
      </w:pPr>
      <w:r>
        <w:rPr>
          <w:sz w:val="21"/>
          <w:szCs w:val="21"/>
        </w:rPr>
        <w:t xml:space="preserve">A) </w:t>
      </w:r>
      <w:r w:rsidRPr="00015773">
        <w:rPr>
          <w:sz w:val="21"/>
          <w:szCs w:val="21"/>
        </w:rPr>
        <w:t xml:space="preserve">Trabzon </w:t>
      </w:r>
      <w:r>
        <w:rPr>
          <w:sz w:val="21"/>
          <w:szCs w:val="21"/>
        </w:rPr>
        <w:t xml:space="preserve">                              B) </w:t>
      </w:r>
      <w:r w:rsidRPr="00015773">
        <w:rPr>
          <w:sz w:val="21"/>
          <w:szCs w:val="21"/>
        </w:rPr>
        <w:t>Kayseri</w:t>
      </w:r>
    </w:p>
    <w:p w:rsidR="007866FD" w:rsidRPr="00015773" w:rsidRDefault="007866FD" w:rsidP="00015773">
      <w:pPr>
        <w:rPr>
          <w:sz w:val="21"/>
          <w:szCs w:val="21"/>
        </w:rPr>
      </w:pPr>
      <w:r>
        <w:rPr>
          <w:sz w:val="21"/>
          <w:szCs w:val="21"/>
        </w:rPr>
        <w:t xml:space="preserve">C) </w:t>
      </w:r>
      <w:r w:rsidRPr="00015773">
        <w:rPr>
          <w:sz w:val="21"/>
          <w:szCs w:val="21"/>
        </w:rPr>
        <w:t xml:space="preserve">İstanbul </w:t>
      </w:r>
      <w:r>
        <w:rPr>
          <w:sz w:val="21"/>
          <w:szCs w:val="21"/>
        </w:rPr>
        <w:t xml:space="preserve">                              D) </w:t>
      </w:r>
      <w:r w:rsidRPr="00015773">
        <w:rPr>
          <w:sz w:val="21"/>
          <w:szCs w:val="21"/>
        </w:rPr>
        <w:t>Ankara</w:t>
      </w:r>
    </w:p>
    <w:p w:rsidR="007866FD" w:rsidRPr="00015773" w:rsidRDefault="007866FD" w:rsidP="00025166">
      <w:pPr>
        <w:rPr>
          <w:sz w:val="21"/>
          <w:szCs w:val="21"/>
        </w:rPr>
      </w:pPr>
    </w:p>
    <w:p w:rsidR="007866FD" w:rsidRDefault="007866FD" w:rsidP="00025166">
      <w:pPr>
        <w:rPr>
          <w:b/>
          <w:bCs/>
          <w:sz w:val="21"/>
          <w:szCs w:val="21"/>
        </w:rPr>
      </w:pPr>
    </w:p>
    <w:p w:rsidR="007866FD" w:rsidRDefault="007866FD" w:rsidP="00025166">
      <w:pPr>
        <w:rPr>
          <w:b/>
          <w:bCs/>
          <w:sz w:val="21"/>
          <w:szCs w:val="21"/>
        </w:rPr>
      </w:pPr>
    </w:p>
    <w:p w:rsidR="007866FD" w:rsidRPr="00015773" w:rsidRDefault="007866FD" w:rsidP="00025166">
      <w:pPr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11) </w:t>
      </w:r>
      <w:r w:rsidRPr="00015773">
        <w:rPr>
          <w:b/>
          <w:bCs/>
          <w:sz w:val="21"/>
          <w:szCs w:val="21"/>
        </w:rPr>
        <w:t>Aşağıdakilerden hangisi köyde yaşayan bir kadının giyebileceği günlük kıyafettir?</w:t>
      </w:r>
    </w:p>
    <w:p w:rsidR="007866FD" w:rsidRPr="00015773" w:rsidRDefault="007866FD" w:rsidP="00025166">
      <w:pPr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A</w:t>
      </w:r>
      <w:r w:rsidRPr="00015773">
        <w:rPr>
          <w:b/>
          <w:bCs/>
          <w:sz w:val="21"/>
          <w:szCs w:val="21"/>
        </w:rPr>
        <w:t xml:space="preserve">) </w:t>
      </w:r>
      <w:r w:rsidRPr="007F58B4">
        <w:rPr>
          <w:noProof/>
          <w:sz w:val="21"/>
          <w:szCs w:val="21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56.25pt;height:98.25pt;visibility:visible">
            <v:imagedata r:id="rId7" o:title="" croptop="855f" cropleft="14687f" cropright="12684f"/>
          </v:shape>
        </w:pict>
      </w:r>
      <w:r>
        <w:rPr>
          <w:b/>
          <w:bCs/>
          <w:sz w:val="21"/>
          <w:szCs w:val="21"/>
        </w:rPr>
        <w:t xml:space="preserve">                    B</w:t>
      </w:r>
      <w:r w:rsidRPr="00015773">
        <w:rPr>
          <w:b/>
          <w:bCs/>
          <w:sz w:val="21"/>
          <w:szCs w:val="21"/>
        </w:rPr>
        <w:t xml:space="preserve">) </w:t>
      </w:r>
      <w:r w:rsidRPr="007F58B4">
        <w:rPr>
          <w:noProof/>
          <w:sz w:val="21"/>
          <w:szCs w:val="21"/>
          <w:lang w:eastAsia="tr-TR"/>
        </w:rPr>
        <w:pict>
          <v:shape id="Resim 1" o:spid="_x0000_i1026" type="#_x0000_t75" style="width:65.25pt;height:101.25pt;visibility:visible">
            <v:imagedata r:id="rId8" o:title="" croptop="2311f" cropright="38063f"/>
          </v:shape>
        </w:pict>
      </w:r>
    </w:p>
    <w:p w:rsidR="007866FD" w:rsidRPr="00015773" w:rsidRDefault="007866FD" w:rsidP="00025166">
      <w:pPr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C</w:t>
      </w:r>
      <w:r w:rsidRPr="00015773">
        <w:rPr>
          <w:b/>
          <w:bCs/>
          <w:sz w:val="21"/>
          <w:szCs w:val="21"/>
        </w:rPr>
        <w:t xml:space="preserve">)  </w:t>
      </w:r>
      <w:r w:rsidRPr="007F58B4">
        <w:rPr>
          <w:b/>
          <w:bCs/>
          <w:noProof/>
          <w:sz w:val="21"/>
          <w:szCs w:val="21"/>
          <w:lang w:eastAsia="tr-TR"/>
        </w:rPr>
        <w:pict>
          <v:shape id="_x0000_i1027" type="#_x0000_t75" style="width:78.75pt;height:92.25pt;visibility:visible">
            <v:imagedata r:id="rId9" o:title="" cropleft="8892f" cropright="8049f"/>
          </v:shape>
        </w:pict>
      </w:r>
      <w:r>
        <w:rPr>
          <w:b/>
          <w:bCs/>
          <w:sz w:val="21"/>
          <w:szCs w:val="21"/>
        </w:rPr>
        <w:t xml:space="preserve">         D</w:t>
      </w:r>
      <w:r w:rsidRPr="00015773">
        <w:rPr>
          <w:b/>
          <w:bCs/>
          <w:sz w:val="21"/>
          <w:szCs w:val="21"/>
        </w:rPr>
        <w:t>)</w:t>
      </w:r>
      <w:r w:rsidRPr="007F58B4">
        <w:rPr>
          <w:b/>
          <w:bCs/>
          <w:noProof/>
          <w:sz w:val="21"/>
          <w:szCs w:val="21"/>
          <w:lang w:eastAsia="tr-TR"/>
        </w:rPr>
        <w:pict>
          <v:shape id="_x0000_i1028" type="#_x0000_t75" style="width:68.25pt;height:97.5pt;visibility:visible">
            <v:imagedata r:id="rId10" o:title=""/>
          </v:shape>
        </w:pict>
      </w:r>
    </w:p>
    <w:p w:rsidR="007866FD" w:rsidRPr="00015773" w:rsidRDefault="007866FD" w:rsidP="00071CE5">
      <w:pPr>
        <w:rPr>
          <w:b/>
          <w:bCs/>
          <w:sz w:val="21"/>
          <w:szCs w:val="21"/>
        </w:rPr>
      </w:pPr>
    </w:p>
    <w:p w:rsidR="007866FD" w:rsidRPr="00015773" w:rsidRDefault="007866FD" w:rsidP="000B4804">
      <w:pPr>
        <w:spacing w:line="240" w:lineRule="auto"/>
        <w:rPr>
          <w:sz w:val="21"/>
          <w:szCs w:val="21"/>
        </w:rPr>
      </w:pPr>
      <w:r w:rsidRPr="00015773">
        <w:rPr>
          <w:b/>
          <w:bCs/>
          <w:sz w:val="21"/>
          <w:szCs w:val="21"/>
        </w:rPr>
        <w:t>1</w:t>
      </w:r>
      <w:r>
        <w:rPr>
          <w:b/>
          <w:bCs/>
          <w:sz w:val="21"/>
          <w:szCs w:val="21"/>
        </w:rPr>
        <w:t>2)</w:t>
      </w:r>
      <w:r w:rsidRPr="00015773">
        <w:rPr>
          <w:color w:val="000000"/>
          <w:sz w:val="21"/>
          <w:szCs w:val="21"/>
        </w:rPr>
        <w:t xml:space="preserve">Türk kültür ve misafirperverliğini dikkate alarak </w:t>
      </w:r>
      <w:r w:rsidRPr="00015773">
        <w:rPr>
          <w:sz w:val="21"/>
          <w:szCs w:val="21"/>
        </w:rPr>
        <w:t>“Bir fincan kahvenin kırk yıl …………. vardır.”</w:t>
      </w:r>
    </w:p>
    <w:p w:rsidR="007866FD" w:rsidRPr="00015773" w:rsidRDefault="007866FD" w:rsidP="000B4804">
      <w:pPr>
        <w:spacing w:line="240" w:lineRule="auto"/>
        <w:rPr>
          <w:color w:val="000000"/>
          <w:sz w:val="21"/>
          <w:szCs w:val="21"/>
        </w:rPr>
      </w:pPr>
      <w:r w:rsidRPr="00015773">
        <w:rPr>
          <w:b/>
          <w:bCs/>
          <w:color w:val="000000"/>
          <w:sz w:val="21"/>
          <w:szCs w:val="21"/>
        </w:rPr>
        <w:t xml:space="preserve">cümlesinde boş bırakılan yeri doldurmanız istendiğinde aşağıdaki kelimelerden hangisini kullanmamız uygun </w:t>
      </w:r>
      <w:r w:rsidRPr="00015773">
        <w:rPr>
          <w:b/>
          <w:bCs/>
          <w:color w:val="000000"/>
          <w:sz w:val="21"/>
          <w:szCs w:val="21"/>
          <w:u w:val="single"/>
        </w:rPr>
        <w:t>olmaz</w:t>
      </w:r>
      <w:r w:rsidRPr="00015773">
        <w:rPr>
          <w:color w:val="000000"/>
          <w:sz w:val="21"/>
          <w:szCs w:val="21"/>
        </w:rPr>
        <w:t>?</w:t>
      </w:r>
    </w:p>
    <w:p w:rsidR="007866FD" w:rsidRPr="00015773" w:rsidRDefault="007866FD" w:rsidP="000B4804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A) Dostluğu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B) H</w:t>
      </w:r>
      <w:r w:rsidRPr="00015773">
        <w:rPr>
          <w:sz w:val="21"/>
          <w:szCs w:val="21"/>
        </w:rPr>
        <w:t>atırı</w:t>
      </w:r>
    </w:p>
    <w:p w:rsidR="007866FD" w:rsidRPr="00015773" w:rsidRDefault="007866FD" w:rsidP="000B4804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C) Sevgisi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D) U</w:t>
      </w:r>
      <w:r w:rsidRPr="00015773">
        <w:rPr>
          <w:sz w:val="21"/>
          <w:szCs w:val="21"/>
        </w:rPr>
        <w:t>tancı</w:t>
      </w:r>
    </w:p>
    <w:p w:rsidR="007866FD" w:rsidRDefault="007866FD" w:rsidP="00071CE5">
      <w:pPr>
        <w:pStyle w:val="NoSpacing"/>
        <w:rPr>
          <w:sz w:val="21"/>
          <w:szCs w:val="21"/>
          <w:lang w:eastAsia="tr-TR"/>
        </w:rPr>
      </w:pPr>
    </w:p>
    <w:p w:rsidR="007866FD" w:rsidRPr="005A0D08" w:rsidRDefault="007866FD" w:rsidP="00071CE5">
      <w:pPr>
        <w:pStyle w:val="NoSpacing"/>
        <w:rPr>
          <w:b/>
          <w:bCs/>
          <w:sz w:val="21"/>
          <w:szCs w:val="21"/>
          <w:lang w:eastAsia="tr-TR"/>
        </w:rPr>
      </w:pPr>
      <w:r w:rsidRPr="005A0D08">
        <w:rPr>
          <w:b/>
          <w:bCs/>
          <w:sz w:val="21"/>
          <w:szCs w:val="21"/>
          <w:lang w:eastAsia="tr-TR"/>
        </w:rPr>
        <w:t>13)</w:t>
      </w:r>
    </w:p>
    <w:p w:rsidR="007866FD" w:rsidRPr="00015773" w:rsidRDefault="007866FD" w:rsidP="00071CE5">
      <w:pPr>
        <w:pStyle w:val="NoSpacing"/>
        <w:rPr>
          <w:sz w:val="21"/>
          <w:szCs w:val="21"/>
          <w:lang w:eastAsia="tr-TR"/>
        </w:rPr>
      </w:pPr>
      <w:r w:rsidRPr="007F58B4">
        <w:rPr>
          <w:noProof/>
          <w:sz w:val="21"/>
          <w:szCs w:val="21"/>
          <w:lang w:eastAsia="tr-TR"/>
        </w:rPr>
        <w:pict>
          <v:shape id="_x0000_i1029" type="#_x0000_t75" style="width:174.75pt;height:87.75pt;visibility:visible">
            <v:imagedata r:id="rId11" o:title=""/>
          </v:shape>
        </w:pict>
      </w:r>
    </w:p>
    <w:p w:rsidR="007866FD" w:rsidRPr="00015773" w:rsidRDefault="007866FD" w:rsidP="00071CE5">
      <w:pPr>
        <w:pStyle w:val="NoSpacing"/>
        <w:rPr>
          <w:b/>
          <w:bCs/>
          <w:sz w:val="21"/>
          <w:szCs w:val="21"/>
          <w:lang w:eastAsia="tr-TR"/>
        </w:rPr>
      </w:pPr>
      <w:r w:rsidRPr="00015773">
        <w:rPr>
          <w:b/>
          <w:bCs/>
          <w:sz w:val="21"/>
          <w:szCs w:val="21"/>
          <w:lang w:eastAsia="tr-TR"/>
        </w:rPr>
        <w:t>Yukarıdaki görseldeki halk oyununun adı nedir?</w:t>
      </w:r>
    </w:p>
    <w:p w:rsidR="007866FD" w:rsidRPr="00015773" w:rsidRDefault="007866FD" w:rsidP="00071CE5">
      <w:pPr>
        <w:pStyle w:val="NoSpacing"/>
        <w:rPr>
          <w:sz w:val="21"/>
          <w:szCs w:val="21"/>
          <w:lang w:eastAsia="tr-TR"/>
        </w:rPr>
      </w:pPr>
      <w:r w:rsidRPr="00015773">
        <w:rPr>
          <w:sz w:val="21"/>
          <w:szCs w:val="21"/>
          <w:lang w:eastAsia="tr-TR"/>
        </w:rPr>
        <w:t>A)Horon    B)Halay      C)Zeybek      D)Karşılama</w:t>
      </w:r>
    </w:p>
    <w:p w:rsidR="007866FD" w:rsidRPr="00015773" w:rsidRDefault="007866FD" w:rsidP="00071CE5">
      <w:pPr>
        <w:pStyle w:val="NoSpacing"/>
        <w:rPr>
          <w:sz w:val="21"/>
          <w:szCs w:val="21"/>
          <w:lang w:eastAsia="tr-TR"/>
        </w:rPr>
      </w:pPr>
    </w:p>
    <w:p w:rsidR="007866FD" w:rsidRPr="00015773" w:rsidRDefault="007866FD" w:rsidP="00015773">
      <w:pPr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14)  </w:t>
      </w:r>
      <w:r w:rsidRPr="00015773">
        <w:rPr>
          <w:sz w:val="21"/>
          <w:szCs w:val="21"/>
        </w:rPr>
        <w:t>* Kına gecesi            *Gelin alma                 *Nikah       *Gelin mevlidi         *Duvak</w:t>
      </w:r>
    </w:p>
    <w:p w:rsidR="007866FD" w:rsidRPr="00015773" w:rsidRDefault="007866FD" w:rsidP="00015773">
      <w:pPr>
        <w:rPr>
          <w:b/>
          <w:bCs/>
          <w:sz w:val="21"/>
          <w:szCs w:val="21"/>
        </w:rPr>
      </w:pPr>
      <w:r w:rsidRPr="00015773">
        <w:rPr>
          <w:b/>
          <w:bCs/>
          <w:sz w:val="21"/>
          <w:szCs w:val="21"/>
        </w:rPr>
        <w:t xml:space="preserve"> Yukarıda verilen kavramlar aşağıdaki uygulamalardan hangisi ile ilgilidir?</w:t>
      </w:r>
    </w:p>
    <w:p w:rsidR="007866FD" w:rsidRPr="00015773" w:rsidRDefault="007866FD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>A) As</w:t>
      </w:r>
      <w:r>
        <w:rPr>
          <w:sz w:val="21"/>
          <w:szCs w:val="21"/>
        </w:rPr>
        <w:t>kerlik                        B</w:t>
      </w:r>
      <w:r w:rsidRPr="00015773">
        <w:rPr>
          <w:sz w:val="21"/>
          <w:szCs w:val="21"/>
        </w:rPr>
        <w:t>) Düğün                          C) Sünnet                    D) Ölüm</w:t>
      </w:r>
    </w:p>
    <w:p w:rsidR="007866FD" w:rsidRPr="00015773" w:rsidRDefault="007866FD" w:rsidP="00015773">
      <w:pPr>
        <w:rPr>
          <w:b/>
          <w:bCs/>
          <w:sz w:val="21"/>
          <w:szCs w:val="21"/>
          <w:lang w:eastAsia="tr-TR"/>
        </w:rPr>
      </w:pPr>
    </w:p>
    <w:p w:rsidR="007866FD" w:rsidRPr="00015773" w:rsidRDefault="007866FD" w:rsidP="00015773">
      <w:pPr>
        <w:spacing w:line="240" w:lineRule="auto"/>
        <w:rPr>
          <w:b/>
          <w:bCs/>
          <w:sz w:val="21"/>
          <w:szCs w:val="21"/>
          <w:u w:val="single"/>
        </w:rPr>
      </w:pPr>
      <w:r>
        <w:rPr>
          <w:b/>
          <w:bCs/>
          <w:sz w:val="21"/>
          <w:szCs w:val="21"/>
        </w:rPr>
        <w:t>15)</w:t>
      </w:r>
      <w:r w:rsidRPr="00015773">
        <w:rPr>
          <w:b/>
          <w:bCs/>
          <w:sz w:val="21"/>
          <w:szCs w:val="21"/>
        </w:rPr>
        <w:t xml:space="preserve">Aşağıdakilerden hangisi Bayram ve Kutlamaların Sosyal-Kültürel görevlerinden </w:t>
      </w:r>
      <w:r w:rsidRPr="00015773">
        <w:rPr>
          <w:b/>
          <w:bCs/>
          <w:sz w:val="21"/>
          <w:szCs w:val="21"/>
          <w:u w:val="single"/>
        </w:rPr>
        <w:t>değildir?</w:t>
      </w:r>
    </w:p>
    <w:p w:rsidR="007866FD" w:rsidRDefault="007866FD" w:rsidP="00015773">
      <w:pPr>
        <w:autoSpaceDE w:val="0"/>
        <w:autoSpaceDN w:val="0"/>
        <w:adjustRightInd w:val="0"/>
        <w:spacing w:line="240" w:lineRule="auto"/>
        <w:rPr>
          <w:sz w:val="21"/>
          <w:szCs w:val="21"/>
          <w:lang w:eastAsia="tr-TR"/>
        </w:rPr>
      </w:pPr>
      <w:r>
        <w:rPr>
          <w:sz w:val="21"/>
          <w:szCs w:val="21"/>
          <w:lang w:eastAsia="tr-TR"/>
        </w:rPr>
        <w:t>A</w:t>
      </w:r>
      <w:r w:rsidRPr="00015773">
        <w:rPr>
          <w:sz w:val="21"/>
          <w:szCs w:val="21"/>
          <w:lang w:eastAsia="tr-TR"/>
        </w:rPr>
        <w:t xml:space="preserve">) Toplumu geçmişi ile ilişkilendirir                     </w:t>
      </w:r>
    </w:p>
    <w:p w:rsidR="007866FD" w:rsidRPr="00015773" w:rsidRDefault="007866FD" w:rsidP="00015773">
      <w:pPr>
        <w:autoSpaceDE w:val="0"/>
        <w:autoSpaceDN w:val="0"/>
        <w:adjustRightInd w:val="0"/>
        <w:spacing w:line="240" w:lineRule="auto"/>
        <w:rPr>
          <w:sz w:val="21"/>
          <w:szCs w:val="21"/>
          <w:lang w:eastAsia="tr-TR"/>
        </w:rPr>
      </w:pPr>
      <w:r>
        <w:rPr>
          <w:sz w:val="21"/>
          <w:szCs w:val="21"/>
          <w:lang w:eastAsia="tr-TR"/>
        </w:rPr>
        <w:t>B</w:t>
      </w:r>
      <w:r w:rsidRPr="00015773">
        <w:rPr>
          <w:sz w:val="21"/>
          <w:szCs w:val="21"/>
          <w:lang w:eastAsia="tr-TR"/>
        </w:rPr>
        <w:t>) Kültürel çatışmaların artmasına sebep olur</w:t>
      </w:r>
    </w:p>
    <w:p w:rsidR="007866FD" w:rsidRDefault="007866FD" w:rsidP="00015773">
      <w:pPr>
        <w:autoSpaceDE w:val="0"/>
        <w:autoSpaceDN w:val="0"/>
        <w:adjustRightInd w:val="0"/>
        <w:spacing w:line="240" w:lineRule="auto"/>
        <w:rPr>
          <w:sz w:val="21"/>
          <w:szCs w:val="21"/>
          <w:lang w:eastAsia="tr-TR"/>
        </w:rPr>
      </w:pPr>
      <w:r>
        <w:rPr>
          <w:sz w:val="21"/>
          <w:szCs w:val="21"/>
          <w:lang w:eastAsia="tr-TR"/>
        </w:rPr>
        <w:t>C</w:t>
      </w:r>
      <w:r w:rsidRPr="00015773">
        <w:rPr>
          <w:sz w:val="21"/>
          <w:szCs w:val="21"/>
          <w:lang w:eastAsia="tr-TR"/>
        </w:rPr>
        <w:t xml:space="preserve">) Yardımlaşma ve dayanışmayı sağlar              </w:t>
      </w:r>
    </w:p>
    <w:p w:rsidR="007866FD" w:rsidRPr="00015773" w:rsidRDefault="007866FD" w:rsidP="00015773">
      <w:pPr>
        <w:autoSpaceDE w:val="0"/>
        <w:autoSpaceDN w:val="0"/>
        <w:adjustRightInd w:val="0"/>
        <w:spacing w:line="240" w:lineRule="auto"/>
        <w:rPr>
          <w:sz w:val="21"/>
          <w:szCs w:val="21"/>
          <w:lang w:eastAsia="tr-TR"/>
        </w:rPr>
      </w:pPr>
      <w:r>
        <w:rPr>
          <w:sz w:val="21"/>
          <w:szCs w:val="21"/>
          <w:lang w:eastAsia="tr-TR"/>
        </w:rPr>
        <w:t>D</w:t>
      </w:r>
      <w:r w:rsidRPr="00015773">
        <w:rPr>
          <w:sz w:val="21"/>
          <w:szCs w:val="21"/>
          <w:lang w:eastAsia="tr-TR"/>
        </w:rPr>
        <w:t>) Birliktelik duygusunu pekiştirir</w:t>
      </w:r>
    </w:p>
    <w:p w:rsidR="007866FD" w:rsidRPr="00015773" w:rsidRDefault="007866FD" w:rsidP="00DF00A8">
      <w:pPr>
        <w:spacing w:line="240" w:lineRule="auto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16)</w:t>
      </w:r>
      <w:r w:rsidRPr="00015773">
        <w:rPr>
          <w:color w:val="000000"/>
          <w:sz w:val="21"/>
          <w:szCs w:val="21"/>
        </w:rPr>
        <w:t xml:space="preserve">Halk inanışı, halkın doğaüstü ya da doğa dışı dünyaya ilişkin şeyleri gerçekmiş ya da doğruymuşçasına kabul etmesidir. </w:t>
      </w:r>
    </w:p>
    <w:p w:rsidR="007866FD" w:rsidRPr="00015773" w:rsidRDefault="007866FD" w:rsidP="00DF00A8">
      <w:pPr>
        <w:spacing w:line="240" w:lineRule="auto"/>
        <w:rPr>
          <w:b/>
          <w:bCs/>
          <w:color w:val="000000"/>
          <w:sz w:val="21"/>
          <w:szCs w:val="21"/>
        </w:rPr>
      </w:pPr>
      <w:r w:rsidRPr="00015773">
        <w:rPr>
          <w:b/>
          <w:bCs/>
          <w:color w:val="000000"/>
          <w:sz w:val="21"/>
          <w:szCs w:val="21"/>
        </w:rPr>
        <w:t xml:space="preserve">Buna göre aşağıdakilerden hangisi halk inanışı </w:t>
      </w:r>
      <w:r w:rsidRPr="00015773">
        <w:rPr>
          <w:b/>
          <w:bCs/>
          <w:color w:val="000000"/>
          <w:sz w:val="21"/>
          <w:szCs w:val="21"/>
          <w:u w:val="single"/>
        </w:rPr>
        <w:t>değildir</w:t>
      </w:r>
      <w:r w:rsidRPr="00015773">
        <w:rPr>
          <w:b/>
          <w:bCs/>
          <w:color w:val="000000"/>
          <w:sz w:val="21"/>
          <w:szCs w:val="21"/>
        </w:rPr>
        <w:t>?</w:t>
      </w:r>
    </w:p>
    <w:p w:rsidR="007866FD" w:rsidRPr="00015773" w:rsidRDefault="007866FD" w:rsidP="00D31FF4">
      <w:pPr>
        <w:rPr>
          <w:sz w:val="21"/>
          <w:szCs w:val="21"/>
        </w:rPr>
      </w:pPr>
      <w:r w:rsidRPr="00015773">
        <w:rPr>
          <w:sz w:val="21"/>
          <w:szCs w:val="21"/>
        </w:rPr>
        <w:t>A) Evlerin duvarlarına nazarlık, nal vb. asılması</w:t>
      </w:r>
    </w:p>
    <w:p w:rsidR="007866FD" w:rsidRPr="00015773" w:rsidRDefault="007866FD" w:rsidP="00D31FF4">
      <w:pPr>
        <w:rPr>
          <w:sz w:val="21"/>
          <w:szCs w:val="21"/>
        </w:rPr>
      </w:pPr>
      <w:r w:rsidRPr="00015773">
        <w:rPr>
          <w:sz w:val="21"/>
          <w:szCs w:val="21"/>
        </w:rPr>
        <w:t>B) Dilek ağaçlarına ip vb. bağlanması</w:t>
      </w:r>
    </w:p>
    <w:p w:rsidR="007866FD" w:rsidRPr="00015773" w:rsidRDefault="007866FD" w:rsidP="00D31FF4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C) </w:t>
      </w:r>
      <w:r w:rsidRPr="00015773">
        <w:rPr>
          <w:color w:val="000000"/>
          <w:sz w:val="21"/>
          <w:szCs w:val="21"/>
        </w:rPr>
        <w:t>Gelinin başından aşağı kuru yemiş, şeker, buğday, darı saçılması</w:t>
      </w:r>
    </w:p>
    <w:p w:rsidR="007866FD" w:rsidRPr="00015773" w:rsidRDefault="007866FD" w:rsidP="00D31FF4">
      <w:pPr>
        <w:spacing w:line="240" w:lineRule="auto"/>
        <w:rPr>
          <w:color w:val="000000"/>
          <w:sz w:val="21"/>
          <w:szCs w:val="21"/>
        </w:rPr>
      </w:pPr>
      <w:r w:rsidRPr="00015773">
        <w:rPr>
          <w:color w:val="000000"/>
          <w:sz w:val="21"/>
          <w:szCs w:val="21"/>
        </w:rPr>
        <w:t>D) Ölen kişinin arkasından cenaze töreni yapılması</w:t>
      </w:r>
    </w:p>
    <w:p w:rsidR="007866FD" w:rsidRPr="00015773" w:rsidRDefault="007866FD" w:rsidP="00DA5B73">
      <w:pPr>
        <w:autoSpaceDE w:val="0"/>
        <w:autoSpaceDN w:val="0"/>
        <w:adjustRightInd w:val="0"/>
        <w:spacing w:line="240" w:lineRule="auto"/>
        <w:rPr>
          <w:sz w:val="21"/>
          <w:szCs w:val="21"/>
          <w:lang w:eastAsia="tr-TR"/>
        </w:rPr>
      </w:pPr>
    </w:p>
    <w:p w:rsidR="007866FD" w:rsidRPr="00015773" w:rsidRDefault="007866FD" w:rsidP="009132B0">
      <w:pPr>
        <w:rPr>
          <w:sz w:val="21"/>
          <w:szCs w:val="21"/>
        </w:rPr>
      </w:pPr>
      <w:r>
        <w:rPr>
          <w:b/>
          <w:bCs/>
          <w:sz w:val="21"/>
          <w:szCs w:val="21"/>
        </w:rPr>
        <w:t>17)</w:t>
      </w:r>
      <w:r w:rsidRPr="00015773">
        <w:rPr>
          <w:sz w:val="21"/>
          <w:szCs w:val="21"/>
        </w:rPr>
        <w:t>Mavi boncuk veya mercan takan kadın ……………………… …… anlatmak istemektedir</w:t>
      </w:r>
      <w:r>
        <w:rPr>
          <w:sz w:val="21"/>
          <w:szCs w:val="21"/>
        </w:rPr>
        <w:t>.</w:t>
      </w:r>
    </w:p>
    <w:p w:rsidR="007866FD" w:rsidRPr="003C47A1" w:rsidRDefault="007866FD" w:rsidP="009132B0">
      <w:pPr>
        <w:spacing w:line="240" w:lineRule="auto"/>
        <w:rPr>
          <w:b/>
          <w:bCs/>
          <w:sz w:val="21"/>
          <w:szCs w:val="21"/>
        </w:rPr>
      </w:pPr>
      <w:r w:rsidRPr="003C47A1">
        <w:rPr>
          <w:b/>
          <w:bCs/>
          <w:sz w:val="21"/>
          <w:szCs w:val="21"/>
        </w:rPr>
        <w:t>cümledeki boşluğa aşağıdakilerden hangisi gelmelidir?</w:t>
      </w:r>
    </w:p>
    <w:p w:rsidR="007866FD" w:rsidRPr="00015773" w:rsidRDefault="007866FD" w:rsidP="009132B0">
      <w:pPr>
        <w:spacing w:line="240" w:lineRule="auto"/>
        <w:rPr>
          <w:caps/>
          <w:sz w:val="21"/>
          <w:szCs w:val="21"/>
        </w:rPr>
      </w:pPr>
      <w:r w:rsidRPr="00015773">
        <w:rPr>
          <w:sz w:val="21"/>
          <w:szCs w:val="21"/>
        </w:rPr>
        <w:t>A) Sağlıklı Olduğunu</w:t>
      </w:r>
    </w:p>
    <w:p w:rsidR="007866FD" w:rsidRPr="00015773" w:rsidRDefault="007866FD" w:rsidP="009132B0">
      <w:pPr>
        <w:spacing w:line="240" w:lineRule="auto"/>
        <w:rPr>
          <w:caps/>
          <w:sz w:val="21"/>
          <w:szCs w:val="21"/>
        </w:rPr>
      </w:pPr>
      <w:r w:rsidRPr="00015773">
        <w:rPr>
          <w:sz w:val="21"/>
          <w:szCs w:val="21"/>
        </w:rPr>
        <w:t>B) Ailesinin Maddi Durumunun İyi Olduğunu</w:t>
      </w:r>
    </w:p>
    <w:p w:rsidR="007866FD" w:rsidRPr="00015773" w:rsidRDefault="007866FD" w:rsidP="009132B0">
      <w:pPr>
        <w:spacing w:line="240" w:lineRule="auto"/>
        <w:rPr>
          <w:caps/>
          <w:sz w:val="21"/>
          <w:szCs w:val="21"/>
        </w:rPr>
      </w:pPr>
      <w:r w:rsidRPr="00015773">
        <w:rPr>
          <w:sz w:val="21"/>
          <w:szCs w:val="21"/>
        </w:rPr>
        <w:t>C) Kaynanasıyla Arasının Açık Olduğunu</w:t>
      </w:r>
    </w:p>
    <w:p w:rsidR="007866FD" w:rsidRPr="00015773" w:rsidRDefault="007866FD" w:rsidP="009132B0">
      <w:pPr>
        <w:rPr>
          <w:sz w:val="21"/>
          <w:szCs w:val="21"/>
        </w:rPr>
      </w:pPr>
      <w:r w:rsidRPr="00015773">
        <w:rPr>
          <w:sz w:val="21"/>
          <w:szCs w:val="21"/>
        </w:rPr>
        <w:t>D) Nazara gelecek kadar güzel olduğunu</w:t>
      </w:r>
    </w:p>
    <w:p w:rsidR="007866FD" w:rsidRPr="00015773" w:rsidRDefault="007866FD" w:rsidP="009132B0">
      <w:pPr>
        <w:rPr>
          <w:sz w:val="21"/>
          <w:szCs w:val="21"/>
        </w:rPr>
      </w:pPr>
    </w:p>
    <w:p w:rsidR="007866FD" w:rsidRPr="00015773" w:rsidRDefault="007866FD" w:rsidP="0005130D">
      <w:pPr>
        <w:autoSpaceDE w:val="0"/>
        <w:autoSpaceDN w:val="0"/>
        <w:adjustRightInd w:val="0"/>
        <w:rPr>
          <w:sz w:val="21"/>
          <w:szCs w:val="21"/>
        </w:rPr>
      </w:pPr>
      <w:r w:rsidRPr="005A0D08">
        <w:rPr>
          <w:b/>
          <w:bCs/>
          <w:sz w:val="21"/>
          <w:szCs w:val="21"/>
        </w:rPr>
        <w:t>18)</w:t>
      </w:r>
      <w:r w:rsidRPr="00015773">
        <w:rPr>
          <w:sz w:val="21"/>
          <w:szCs w:val="21"/>
        </w:rPr>
        <w:t>Yörede soğuk iklime dayanıklı malzeme ve yapım tekniği kullanıldığı, pencerelerin bu sebepten küçük, duvarlarınsa kalın yapıldığı ve kerpicin önemli yer tuttuğu görülmektedir.</w:t>
      </w:r>
    </w:p>
    <w:p w:rsidR="007866FD" w:rsidRPr="00015773" w:rsidRDefault="007866FD" w:rsidP="0005130D">
      <w:pPr>
        <w:autoSpaceDE w:val="0"/>
        <w:autoSpaceDN w:val="0"/>
        <w:adjustRightInd w:val="0"/>
        <w:rPr>
          <w:sz w:val="21"/>
          <w:szCs w:val="21"/>
        </w:rPr>
      </w:pPr>
      <w:r w:rsidRPr="00015773">
        <w:rPr>
          <w:b/>
          <w:bCs/>
          <w:sz w:val="21"/>
          <w:szCs w:val="21"/>
        </w:rPr>
        <w:t>Paragrafta bahsedilen geleneksel mimari hangi bölgemizde görülmektedir?</w:t>
      </w:r>
    </w:p>
    <w:p w:rsidR="007866FD" w:rsidRPr="00015773" w:rsidRDefault="007866FD" w:rsidP="0005130D">
      <w:pPr>
        <w:autoSpaceDE w:val="0"/>
        <w:autoSpaceDN w:val="0"/>
        <w:adjustRightInd w:val="0"/>
        <w:rPr>
          <w:sz w:val="21"/>
          <w:szCs w:val="21"/>
        </w:rPr>
      </w:pPr>
      <w:r w:rsidRPr="00015773">
        <w:rPr>
          <w:sz w:val="21"/>
          <w:szCs w:val="21"/>
        </w:rPr>
        <w:t>A) Karadeniz               B) Ege</w:t>
      </w:r>
    </w:p>
    <w:p w:rsidR="007866FD" w:rsidRPr="00015773" w:rsidRDefault="007866FD" w:rsidP="0005130D">
      <w:pPr>
        <w:jc w:val="both"/>
        <w:rPr>
          <w:sz w:val="21"/>
          <w:szCs w:val="21"/>
        </w:rPr>
      </w:pPr>
      <w:r w:rsidRPr="00015773">
        <w:rPr>
          <w:sz w:val="21"/>
          <w:szCs w:val="21"/>
        </w:rPr>
        <w:t xml:space="preserve">C) Marmara                 D) Doğu Anadolu </w:t>
      </w:r>
    </w:p>
    <w:p w:rsidR="007866FD" w:rsidRPr="00015773" w:rsidRDefault="007866FD" w:rsidP="009132B0">
      <w:pPr>
        <w:spacing w:line="240" w:lineRule="auto"/>
        <w:rPr>
          <w:sz w:val="21"/>
          <w:szCs w:val="21"/>
        </w:rPr>
      </w:pPr>
    </w:p>
    <w:p w:rsidR="007866FD" w:rsidRPr="00015773" w:rsidRDefault="007866FD" w:rsidP="000B4804">
      <w:pPr>
        <w:spacing w:line="240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19)</w:t>
      </w:r>
      <w:r w:rsidRPr="00015773">
        <w:rPr>
          <w:b/>
          <w:bCs/>
          <w:sz w:val="21"/>
          <w:szCs w:val="21"/>
        </w:rPr>
        <w:t xml:space="preserve"> Yeni doğan çocuğuna Atilla, Yavuz, ya da Fatih adlarından birini vermek isteyen bir babanın hangi tür adlara daha çok ilgisi vardır?</w:t>
      </w:r>
    </w:p>
    <w:p w:rsidR="007866FD" w:rsidRPr="00015773" w:rsidRDefault="007866FD" w:rsidP="000B4804">
      <w:pPr>
        <w:rPr>
          <w:sz w:val="21"/>
          <w:szCs w:val="21"/>
        </w:rPr>
      </w:pPr>
      <w:r>
        <w:rPr>
          <w:sz w:val="21"/>
          <w:szCs w:val="21"/>
        </w:rPr>
        <w:t>A</w:t>
      </w:r>
      <w:r w:rsidRPr="00015773">
        <w:rPr>
          <w:sz w:val="21"/>
          <w:szCs w:val="21"/>
        </w:rPr>
        <w:t>) Tarihî kahraman ve siyasi liderlerle ilgili adlar</w:t>
      </w:r>
    </w:p>
    <w:p w:rsidR="007866FD" w:rsidRPr="00015773" w:rsidRDefault="007866FD" w:rsidP="000B4804">
      <w:pPr>
        <w:rPr>
          <w:sz w:val="21"/>
          <w:szCs w:val="21"/>
        </w:rPr>
      </w:pPr>
      <w:r>
        <w:rPr>
          <w:sz w:val="21"/>
          <w:szCs w:val="21"/>
        </w:rPr>
        <w:t>B</w:t>
      </w:r>
      <w:r w:rsidRPr="00015773">
        <w:rPr>
          <w:sz w:val="21"/>
          <w:szCs w:val="21"/>
        </w:rPr>
        <w:t>) Coğrafi ögelerle ilgili adlar</w:t>
      </w:r>
    </w:p>
    <w:p w:rsidR="007866FD" w:rsidRPr="00015773" w:rsidRDefault="007866FD" w:rsidP="000B4804">
      <w:pPr>
        <w:rPr>
          <w:sz w:val="21"/>
          <w:szCs w:val="21"/>
        </w:rPr>
      </w:pPr>
      <w:r>
        <w:rPr>
          <w:sz w:val="21"/>
          <w:szCs w:val="21"/>
        </w:rPr>
        <w:t>C</w:t>
      </w:r>
      <w:r w:rsidRPr="00015773">
        <w:rPr>
          <w:sz w:val="21"/>
          <w:szCs w:val="21"/>
        </w:rPr>
        <w:t>) Hayvanlar, madenler, bitkilerle ilgili adlar</w:t>
      </w:r>
    </w:p>
    <w:p w:rsidR="007866FD" w:rsidRPr="00015773" w:rsidRDefault="007866FD" w:rsidP="000B4804">
      <w:pPr>
        <w:rPr>
          <w:sz w:val="21"/>
          <w:szCs w:val="21"/>
        </w:rPr>
      </w:pPr>
      <w:r>
        <w:rPr>
          <w:sz w:val="21"/>
          <w:szCs w:val="21"/>
        </w:rPr>
        <w:t>D</w:t>
      </w:r>
      <w:r w:rsidRPr="00015773">
        <w:rPr>
          <w:sz w:val="21"/>
          <w:szCs w:val="21"/>
        </w:rPr>
        <w:t>) Çocuğun doğduğu gün, ay ve mevsimle ilgili adlar</w:t>
      </w:r>
    </w:p>
    <w:p w:rsidR="007866FD" w:rsidRPr="00015773" w:rsidRDefault="007866FD" w:rsidP="00071CE5">
      <w:pPr>
        <w:spacing w:line="240" w:lineRule="auto"/>
        <w:jc w:val="both"/>
        <w:rPr>
          <w:b/>
          <w:bCs/>
          <w:sz w:val="21"/>
          <w:szCs w:val="21"/>
        </w:rPr>
      </w:pPr>
    </w:p>
    <w:p w:rsidR="007866FD" w:rsidRPr="00015773" w:rsidRDefault="007866FD" w:rsidP="00071CE5">
      <w:pPr>
        <w:spacing w:line="240" w:lineRule="auto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20) </w:t>
      </w:r>
      <w:r w:rsidRPr="00015773">
        <w:rPr>
          <w:b/>
          <w:bCs/>
          <w:sz w:val="21"/>
          <w:szCs w:val="21"/>
        </w:rPr>
        <w:t>Aşağıdaki ifadelerden doğru olanların başına (D), yanlış olanların başına (Y)</w:t>
      </w:r>
      <w:bookmarkStart w:id="0" w:name="_GoBack"/>
      <w:bookmarkEnd w:id="0"/>
      <w:r w:rsidRPr="00015773">
        <w:rPr>
          <w:b/>
          <w:bCs/>
          <w:sz w:val="21"/>
          <w:szCs w:val="21"/>
        </w:rPr>
        <w:t>yazınız.</w:t>
      </w:r>
    </w:p>
    <w:p w:rsidR="007866FD" w:rsidRPr="00015773" w:rsidRDefault="007866FD" w:rsidP="00CD7FC8">
      <w:pPr>
        <w:rPr>
          <w:rFonts w:ascii="Comic Sans MS" w:hAnsi="Comic Sans MS" w:cs="Comic Sans MS"/>
          <w:sz w:val="21"/>
          <w:szCs w:val="21"/>
        </w:rPr>
      </w:pPr>
      <w:r w:rsidRPr="00015773">
        <w:rPr>
          <w:sz w:val="21"/>
          <w:szCs w:val="21"/>
        </w:rPr>
        <w:t>(     ) Bir şeyi eskiden beri görüldüğü gibi yapma alışkanlığına görenek denir.</w:t>
      </w:r>
    </w:p>
    <w:p w:rsidR="007866FD" w:rsidRPr="00015773" w:rsidRDefault="007866FD" w:rsidP="00071CE5">
      <w:pPr>
        <w:spacing w:line="240" w:lineRule="auto"/>
        <w:rPr>
          <w:sz w:val="21"/>
          <w:szCs w:val="21"/>
        </w:rPr>
      </w:pPr>
      <w:r w:rsidRPr="00015773">
        <w:rPr>
          <w:sz w:val="21"/>
          <w:szCs w:val="21"/>
        </w:rPr>
        <w:t xml:space="preserve">(     ) </w:t>
      </w:r>
      <w:r w:rsidRPr="00015773">
        <w:rPr>
          <w:color w:val="000000"/>
          <w:sz w:val="21"/>
          <w:szCs w:val="21"/>
        </w:rPr>
        <w:t>Dolap çevirmek; Gizli kapaklı işleri olan, dalavereler döndüren kişiler için kullanılan deyimdir.</w:t>
      </w:r>
    </w:p>
    <w:p w:rsidR="007866FD" w:rsidRPr="00015773" w:rsidRDefault="007866FD" w:rsidP="00071CE5">
      <w:pPr>
        <w:spacing w:line="240" w:lineRule="auto"/>
        <w:rPr>
          <w:sz w:val="21"/>
          <w:szCs w:val="21"/>
        </w:rPr>
      </w:pPr>
      <w:r w:rsidRPr="00015773">
        <w:rPr>
          <w:sz w:val="21"/>
          <w:szCs w:val="21"/>
        </w:rPr>
        <w:t>(     ) İnsanlar yüzyıllardır hiç değişmeyen aynı tarz giysiler giyerler.</w:t>
      </w:r>
    </w:p>
    <w:p w:rsidR="007866FD" w:rsidRPr="00015773" w:rsidRDefault="007866FD" w:rsidP="00071CE5">
      <w:pPr>
        <w:spacing w:line="240" w:lineRule="auto"/>
        <w:rPr>
          <w:sz w:val="21"/>
          <w:szCs w:val="21"/>
        </w:rPr>
      </w:pPr>
      <w:r w:rsidRPr="00015773">
        <w:rPr>
          <w:sz w:val="21"/>
          <w:szCs w:val="21"/>
        </w:rPr>
        <w:t xml:space="preserve">(     ) </w:t>
      </w:r>
      <w:r w:rsidRPr="00015773">
        <w:rPr>
          <w:color w:val="000000"/>
          <w:sz w:val="21"/>
          <w:szCs w:val="21"/>
        </w:rPr>
        <w:t>Hıdırellez, Anadolu’da yazın sona erip kış mevsiminin başladığına işaret eden bir bayramdır.</w:t>
      </w:r>
    </w:p>
    <w:p w:rsidR="007866FD" w:rsidRPr="00015773" w:rsidRDefault="007866FD" w:rsidP="00071CE5">
      <w:pPr>
        <w:spacing w:line="240" w:lineRule="auto"/>
        <w:rPr>
          <w:sz w:val="21"/>
          <w:szCs w:val="21"/>
        </w:rPr>
      </w:pPr>
      <w:r w:rsidRPr="00015773">
        <w:rPr>
          <w:sz w:val="21"/>
          <w:szCs w:val="21"/>
        </w:rPr>
        <w:t>(     ) Yediğimiz yemekler yaşadığımız coğrafi bölgelere göre değişiklik göstermez.</w:t>
      </w:r>
    </w:p>
    <w:p w:rsidR="007866FD" w:rsidRPr="00015773" w:rsidRDefault="007866FD" w:rsidP="00071CE5">
      <w:pPr>
        <w:rPr>
          <w:sz w:val="21"/>
          <w:szCs w:val="21"/>
        </w:rPr>
      </w:pPr>
    </w:p>
    <w:sectPr w:rsidR="007866FD" w:rsidRPr="00015773" w:rsidSect="00071CE5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6FD" w:rsidRDefault="007866FD" w:rsidP="00071CE5">
      <w:pPr>
        <w:spacing w:line="240" w:lineRule="auto"/>
      </w:pPr>
      <w:r>
        <w:separator/>
      </w:r>
    </w:p>
  </w:endnote>
  <w:endnote w:type="continuationSeparator" w:id="1">
    <w:p w:rsidR="007866FD" w:rsidRDefault="007866FD" w:rsidP="00071CE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6FD" w:rsidRDefault="007866FD" w:rsidP="00071CE5">
      <w:pPr>
        <w:spacing w:line="240" w:lineRule="auto"/>
      </w:pPr>
      <w:r>
        <w:separator/>
      </w:r>
    </w:p>
  </w:footnote>
  <w:footnote w:type="continuationSeparator" w:id="1">
    <w:p w:rsidR="007866FD" w:rsidRDefault="007866FD" w:rsidP="00071C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B4804"/>
    <w:multiLevelType w:val="hybridMultilevel"/>
    <w:tmpl w:val="EEB8D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1CE5"/>
    <w:rsid w:val="00015773"/>
    <w:rsid w:val="00025166"/>
    <w:rsid w:val="0005130D"/>
    <w:rsid w:val="0005451A"/>
    <w:rsid w:val="00071CE5"/>
    <w:rsid w:val="000A7BE5"/>
    <w:rsid w:val="000B4804"/>
    <w:rsid w:val="001365CE"/>
    <w:rsid w:val="00287C0C"/>
    <w:rsid w:val="00343282"/>
    <w:rsid w:val="00356C09"/>
    <w:rsid w:val="003C47A1"/>
    <w:rsid w:val="0040645B"/>
    <w:rsid w:val="0042590E"/>
    <w:rsid w:val="004559EF"/>
    <w:rsid w:val="004C109D"/>
    <w:rsid w:val="004C25C7"/>
    <w:rsid w:val="00566335"/>
    <w:rsid w:val="00595033"/>
    <w:rsid w:val="005A0D08"/>
    <w:rsid w:val="006D766D"/>
    <w:rsid w:val="00784D5D"/>
    <w:rsid w:val="007866FD"/>
    <w:rsid w:val="007E78AB"/>
    <w:rsid w:val="007F58B4"/>
    <w:rsid w:val="00832F5D"/>
    <w:rsid w:val="009132B0"/>
    <w:rsid w:val="009328EE"/>
    <w:rsid w:val="009369B2"/>
    <w:rsid w:val="00A5461C"/>
    <w:rsid w:val="00A97C7F"/>
    <w:rsid w:val="00B02A46"/>
    <w:rsid w:val="00B060D9"/>
    <w:rsid w:val="00BC799D"/>
    <w:rsid w:val="00CD7FC8"/>
    <w:rsid w:val="00CF3C3E"/>
    <w:rsid w:val="00D31FF4"/>
    <w:rsid w:val="00DA5B73"/>
    <w:rsid w:val="00DF00A8"/>
    <w:rsid w:val="00FA112C"/>
    <w:rsid w:val="00FA2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CE5"/>
    <w:pPr>
      <w:spacing w:line="240" w:lineRule="atLeast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71CE5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071CE5"/>
    <w:pPr>
      <w:spacing w:after="200" w:line="276" w:lineRule="auto"/>
      <w:ind w:left="720"/>
    </w:pPr>
  </w:style>
  <w:style w:type="character" w:customStyle="1" w:styleId="apple-converted-space">
    <w:name w:val="apple-converted-space"/>
    <w:basedOn w:val="DefaultParagraphFont"/>
    <w:uiPriority w:val="99"/>
    <w:rsid w:val="00CF3C3E"/>
  </w:style>
  <w:style w:type="character" w:styleId="Strong">
    <w:name w:val="Strong"/>
    <w:basedOn w:val="DefaultParagraphFont"/>
    <w:uiPriority w:val="99"/>
    <w:qFormat/>
    <w:rsid w:val="00CF3C3E"/>
    <w:rPr>
      <w:b/>
      <w:bCs/>
    </w:rPr>
  </w:style>
  <w:style w:type="paragraph" w:styleId="Header">
    <w:name w:val="header"/>
    <w:basedOn w:val="Normal"/>
    <w:link w:val="HeaderChar"/>
    <w:uiPriority w:val="99"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F3C3E"/>
  </w:style>
  <w:style w:type="paragraph" w:styleId="Footer">
    <w:name w:val="footer"/>
    <w:basedOn w:val="Normal"/>
    <w:link w:val="FooterChar"/>
    <w:uiPriority w:val="99"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F3C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854</Words>
  <Characters>4868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TOLGA DUMAN</dc:creator>
  <cp:keywords/>
  <dc:description/>
  <cp:lastModifiedBy>edanur</cp:lastModifiedBy>
  <cp:revision>2</cp:revision>
  <dcterms:created xsi:type="dcterms:W3CDTF">2017-04-01T20:38:00Z</dcterms:created>
  <dcterms:modified xsi:type="dcterms:W3CDTF">2017-04-01T20:38:00Z</dcterms:modified>
</cp:coreProperties>
</file>