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862" w:rsidRDefault="003A3862">
      <w:r>
        <w:rPr>
          <w:noProof/>
        </w:rPr>
        <w:pict>
          <v:rect id="Rectangle 2" o:spid="_x0000_s1026" style="position:absolute;margin-left:-27pt;margin-top:9.9pt;width:8in;height:750.75pt;z-index:251633152;visibility:visible" strokeweight="4.5pt">
            <v:textbox>
              <w:txbxContent>
                <w:p w:rsidR="003A3862" w:rsidRDefault="003A3862"/>
                <w:p w:rsidR="003A3862" w:rsidRDefault="003A3862"/>
                <w:p w:rsidR="003A3862" w:rsidRDefault="003A3862"/>
                <w:p w:rsidR="003A3862" w:rsidRDefault="003A3862"/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1.Felak suresinin anlamını yazınız.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6.Aşağıdakilerden hangisi Ramazan ayına özel bir 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sünnet namazıdır?</w:t>
                  </w:r>
                </w:p>
                <w:p w:rsidR="003A3862" w:rsidRPr="00174AC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a)Bayram namazı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b)Cenaze namazı</w:t>
                  </w:r>
                </w:p>
                <w:p w:rsidR="003A3862" w:rsidRPr="00174AC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c)Teravih namazı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d)Cuma namazı</w:t>
                  </w:r>
                </w:p>
                <w:p w:rsidR="003A3862" w:rsidRPr="0050347F" w:rsidRDefault="003A3862" w:rsidP="00914F0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………………………………………………………………………………………………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7.”İbrahim Allah’ı bir tanıyan dosdoğru bir Müslüman 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2.Uhud savaşı için hangisi söylenebilir?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İdi…” Ayetinde peygamberin hangi özelliğine değinil-</w:t>
                  </w:r>
                </w:p>
                <w:p w:rsidR="003A3862" w:rsidRPr="001E13CB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E13CB">
                    <w:rPr>
                      <w:rFonts w:ascii="Comic Sans MS" w:hAnsi="Comic Sans MS" w:cs="Comic Sans MS"/>
                      <w:sz w:val="20"/>
                      <w:szCs w:val="20"/>
                    </w:rPr>
                    <w:t>a)Mekkeli müşriklerle Müslümanlar arasındaki ilk savaştır.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914F0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Miştir?</w:t>
                  </w:r>
                </w:p>
                <w:p w:rsidR="003A3862" w:rsidRPr="001E13CB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E13CB">
                    <w:rPr>
                      <w:rFonts w:ascii="Comic Sans MS" w:hAnsi="Comic Sans MS" w:cs="Comic Sans MS"/>
                      <w:sz w:val="20"/>
                      <w:szCs w:val="20"/>
                    </w:rPr>
                    <w:t>b)Hendek kazılarak yapılmıştır.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a)Günahlardan korunmuş olma</w:t>
                  </w:r>
                </w:p>
                <w:p w:rsidR="003A3862" w:rsidRPr="001E13CB" w:rsidRDefault="003A3862" w:rsidP="00914F0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E13CB">
                    <w:rPr>
                      <w:rFonts w:ascii="Comic Sans MS" w:hAnsi="Comic Sans MS" w:cs="Comic Sans MS"/>
                      <w:sz w:val="20"/>
                      <w:szCs w:val="20"/>
                    </w:rPr>
                    <w:t>c)Müslümanların Mekke’yi kuşatması ile başlamıştır.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b)Doğru olma</w:t>
                  </w:r>
                </w:p>
                <w:p w:rsidR="003A3862" w:rsidRPr="001E13CB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E13CB"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d)Mekkeli müşkirklerle,Medineli Müslümanlar arasında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c)Akıllı ve zeki olma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1E13CB">
                    <w:rPr>
                      <w:rFonts w:ascii="Comic Sans MS" w:hAnsi="Comic Sans MS" w:cs="Comic Sans MS"/>
                      <w:sz w:val="20"/>
                      <w:szCs w:val="20"/>
                    </w:rPr>
                    <w:t>yapılan ikinci savaştır.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d)Allah’tan aldığı mesajları insanlara iletme</w:t>
                  </w:r>
                </w:p>
                <w:p w:rsidR="003A3862" w:rsidRDefault="003A3862" w:rsidP="001E13CB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3.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I.Uhud savaşı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III.Mekke’nin fethi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8.’sabır örneği’ peygamber hangisidir?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II.Bedir savaşı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IV.Hudeybiye antlaşması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>a)Hz.Adem</w:t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b)Hz.Muhammed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Yukarıda verilenlerin kronolojik sıralaması hangisidir?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>c)Hz.Eyüp</w:t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 w:rsidRPr="00EC3BBD"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d)Hz.İbrahim</w:t>
                  </w:r>
                </w:p>
                <w:p w:rsidR="003A3862" w:rsidRPr="00EC3BBD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a)II-I-III-IV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b)I-II-IV-III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9.Aşağıdakilerden hangisi peygamber kıssalarına örnek</w:t>
                  </w:r>
                </w:p>
                <w:p w:rsidR="003A3862" w:rsidRPr="00E46A8E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c)II-I-IV-III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d)I-II-III-IV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verilemez?</w:t>
                  </w:r>
                </w:p>
                <w:p w:rsidR="003A3862" w:rsidRPr="00E46A8E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4.Türkler hangi olayla Müslüman olmuştur?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 xml:space="preserve">       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a)Hz.Adem   b)Hz.Yusuf    c)Hz.Eyüp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d)Hz.İbrahim</w:t>
                  </w:r>
                </w:p>
                <w:p w:rsidR="003A3862" w:rsidRPr="00E46A8E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a)Talas savaşı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b)Bedir savaşı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10.Türklerin Müslümanlıkla tanıştığı savaşta savaş kim-</w:t>
                  </w:r>
                </w:p>
                <w:p w:rsidR="003A3862" w:rsidRPr="00E46A8E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c)Hz.Muhammed’in peygamber oluşu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lerin arasındaydı?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d)1.Dünya savaşı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a)Araplar-İranlılar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b)Araplar-Türkler</w:t>
                  </w:r>
                </w:p>
                <w:p w:rsidR="003A3862" w:rsidRPr="00E46A8E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5.İlk Türk devleti hangisidir?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c)Türkler-Çinliler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d)Araplar-Çinliler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a)Abbasiler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b)Karahanlılar</w:t>
                  </w:r>
                </w:p>
                <w:p w:rsidR="003A3862" w:rsidRDefault="003A3862" w:rsidP="0050347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c)Selçuklular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ab/>
                    <w:t>c)Göktürkler</w:t>
                  </w:r>
                </w:p>
                <w:p w:rsidR="003A3862" w:rsidRDefault="003A3862" w:rsidP="00174AC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Pr="00C86566" w:rsidRDefault="003A3862" w:rsidP="00174AC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Pr="001E13CB" w:rsidRDefault="003A3862" w:rsidP="0050347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7" type="#_x0000_t32" style="position:absolute;margin-left:430.5pt;margin-top:21.15pt;width:0;height:78pt;z-index:251636224;visibility:visible" strokeweight="3pt"/>
        </w:pict>
      </w:r>
      <w:r>
        <w:rPr>
          <w:noProof/>
        </w:rPr>
        <w:pict>
          <v:shape id="AutoShape 4" o:spid="_x0000_s1028" type="#_x0000_t32" style="position:absolute;margin-left:128.25pt;margin-top:21.15pt;width:0;height:78pt;z-index:251635200;visibility:visible" strokeweight="3pt"/>
        </w:pict>
      </w:r>
      <w:r>
        <w:rPr>
          <w:noProof/>
        </w:rPr>
        <w:pict>
          <v:rect id="Rectangle 3" o:spid="_x0000_s1029" style="position:absolute;margin-left:-7.5pt;margin-top:21.15pt;width:537.75pt;height:78pt;z-index:251634176;visibility:visible" strokeweight="3pt">
            <v:textbox>
              <w:txbxContent>
                <w:p w:rsidR="003A3862" w:rsidRPr="00E46A8E" w:rsidRDefault="003A3862">
                  <w:pPr>
                    <w:rPr>
                      <w:rFonts w:ascii="Arial Black" w:hAnsi="Arial Black" w:cs="Arial Black"/>
                      <w:sz w:val="20"/>
                      <w:szCs w:val="20"/>
                    </w:rPr>
                  </w:pP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>Adı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  <w:t>: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  <w:t>………………………………………………………………………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  <w:t>Not:</w:t>
                  </w:r>
                </w:p>
                <w:p w:rsidR="003A3862" w:rsidRPr="00E46A8E" w:rsidRDefault="003A3862">
                  <w:pPr>
                    <w:rPr>
                      <w:rFonts w:ascii="Arial Black" w:hAnsi="Arial Black" w:cs="Arial Black"/>
                      <w:sz w:val="20"/>
                      <w:szCs w:val="20"/>
                    </w:rPr>
                  </w:pP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>Soyadı:</w:t>
                  </w:r>
                  <w:r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  <w:p w:rsidR="003A3862" w:rsidRPr="00E46A8E" w:rsidRDefault="003A3862">
                  <w:pPr>
                    <w:rPr>
                      <w:rFonts w:ascii="Arial Black" w:hAnsi="Arial Black" w:cs="Arial Black"/>
                      <w:sz w:val="20"/>
                      <w:szCs w:val="20"/>
                    </w:rPr>
                  </w:pP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>No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  <w:t>: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ab/>
                    <w:t xml:space="preserve">Okulu </w:t>
                  </w:r>
                  <w:r>
                    <w:rPr>
                      <w:rFonts w:ascii="Arial Black" w:hAnsi="Arial Black" w:cs="Arial Black"/>
                      <w:sz w:val="20"/>
                      <w:szCs w:val="20"/>
                    </w:rPr>
                    <w:t xml:space="preserve">6.Sınıf </w:t>
                  </w:r>
                  <w:r w:rsidRPr="00E46A8E">
                    <w:rPr>
                      <w:rFonts w:ascii="Arial Black" w:hAnsi="Arial Black" w:cs="Arial Black"/>
                      <w:sz w:val="20"/>
                      <w:szCs w:val="20"/>
                    </w:rPr>
                    <w:t>2.Dönem 2.Yazılı DKAB</w:t>
                  </w:r>
                </w:p>
              </w:txbxContent>
            </v:textbox>
          </v:rect>
        </w:pict>
      </w:r>
    </w:p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>
      <w:r>
        <w:rPr>
          <w:noProof/>
        </w:rPr>
        <w:pict>
          <v:rect id="Rectangle 7" o:spid="_x0000_s1030" style="position:absolute;margin-left:-26.25pt;margin-top:6.15pt;width:572.25pt;height:755.25pt;z-index:251637248;visibility:visible" strokeweight="4.5pt">
            <v:textbox>
              <w:txbxContent>
                <w:p w:rsidR="003A3862" w:rsidRPr="00147C85" w:rsidRDefault="003A3862">
                  <w:pPr>
                    <w:rPr>
                      <w:rFonts w:ascii="Arial Black" w:hAnsi="Arial Black" w:cs="Arial Black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11.Aşağıdaki anahtar kelimelerle bulmacayı çözünüz.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4322E2">
                    <w:rPr>
                      <w:rFonts w:ascii="Arial Black" w:hAnsi="Arial Black" w:cs="Arial Black"/>
                      <w:b/>
                      <w:bCs/>
                      <w:sz w:val="24"/>
                      <w:szCs w:val="24"/>
                    </w:rPr>
                    <w:t>Optik: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1-küçümseme,hor görme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2-çekiştirme,dedikodu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3-olmayan bir şeyi yapmış olmayla suçlamak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4-ders alınması gereken anlatımlar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ab/>
                    <w:t>5-Allah’a gönülden isteyerek yönelmek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12.Aşağıdaki bilgilerden doğru olanların başına “d” 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Yanlış olanların başına “y” yazınız.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00506F">
                    <w:rPr>
                      <w:rFonts w:ascii="Comic Sans MS" w:hAnsi="Comic Sans MS" w:cs="Comic Sans MS"/>
                      <w:sz w:val="20"/>
                      <w:szCs w:val="20"/>
                    </w:rPr>
                    <w:t>(...)Kur’an’ın belli başlı 3 konusu inanç,ibadet,ahlaktır.</w:t>
                  </w:r>
                </w:p>
                <w:p w:rsidR="003A3862" w:rsidRDefault="003A3862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(...)Kıskançlık kavgalara yol açar.</w:t>
                  </w:r>
                </w:p>
                <w:p w:rsidR="003A3862" w:rsidRDefault="003A3862" w:rsidP="0000506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(...)Mekke’den Medine’ye hicret edenlere ensar, onları</w:t>
                  </w:r>
                </w:p>
                <w:p w:rsidR="003A3862" w:rsidRDefault="003A3862" w:rsidP="0000506F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Karşılayanlara ise muhacir denir.</w:t>
                  </w:r>
                </w:p>
                <w:p w:rsidR="003A3862" w:rsidRDefault="003A3862" w:rsidP="00147C8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(...)Hz.Muhammed’e gelen ilk vahiy,Müddesir suresidir.</w:t>
                  </w:r>
                </w:p>
                <w:p w:rsidR="003A3862" w:rsidRDefault="003A3862" w:rsidP="00D752E5">
                  <w:pPr>
                    <w:rPr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(...)Kur’an da geçen konular birbirleri ile bağı yoktur. </w:t>
                  </w:r>
                  <w:hyperlink r:id="rId4" w:history="1">
                    <w:r>
                      <w:rPr>
                        <w:rStyle w:val="Hyperlink"/>
                        <w:b/>
                        <w:bCs/>
                      </w:rPr>
                      <w:t>http://www.sorubak.com</w:t>
                    </w:r>
                  </w:hyperlink>
                  <w:r>
                    <w:rPr>
                      <w:b/>
                      <w:bCs/>
                    </w:rPr>
                    <w:t xml:space="preserve"> </w:t>
                  </w:r>
                </w:p>
                <w:p w:rsidR="003A3862" w:rsidRPr="0000506F" w:rsidRDefault="003A3862" w:rsidP="00147C85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A3862" w:rsidRDefault="003A3862">
      <w:r>
        <w:rPr>
          <w:noProof/>
        </w:rPr>
        <w:pict>
          <v:rect id="Rectangle 15" o:spid="_x0000_s1031" style="position:absolute;margin-left:298.5pt;margin-top:2.45pt;width:139.5pt;height:24.75pt;z-index:251641344;visibility:visible" strokeweight="1.5pt">
            <v:textbox>
              <w:txbxContent>
                <w:p w:rsidR="003A3862" w:rsidRPr="00147C85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A:</w:t>
                  </w:r>
                  <w:r>
                    <w:rPr>
                      <w:rFonts w:ascii="Arial Black" w:hAnsi="Arial Black" w:cs="Arial Black"/>
                    </w:rPr>
                    <w:tab/>
                    <w:t>B:</w:t>
                  </w:r>
                  <w:r>
                    <w:rPr>
                      <w:rFonts w:ascii="Arial Black" w:hAnsi="Arial Black" w:cs="Arial Black"/>
                    </w:rPr>
                    <w:tab/>
                    <w:t>C:</w:t>
                  </w:r>
                  <w:r>
                    <w:rPr>
                      <w:rFonts w:ascii="Arial Black" w:hAnsi="Arial Black" w:cs="Arial Black"/>
                    </w:rPr>
                    <w:tab/>
                    <w:t>D:</w:t>
                  </w:r>
                </w:p>
              </w:txbxContent>
            </v:textbox>
          </v:rect>
        </w:pict>
      </w:r>
    </w:p>
    <w:p w:rsidR="003A3862" w:rsidRDefault="003A3862">
      <w:r>
        <w:rPr>
          <w:noProof/>
        </w:rPr>
        <w:pict>
          <v:rect id="Rectangle 13" o:spid="_x0000_s1032" style="position:absolute;margin-left:270.75pt;margin-top:1.75pt;width:167.25pt;height:273pt;z-index:251639296;visibility:visible" strokeweight="1.5pt">
            <v:textbox>
              <w:txbxContent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1.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2.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3.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4.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5.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6.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7.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8.</w:t>
                  </w:r>
                </w:p>
                <w:p w:rsidR="003A3862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9.</w:t>
                  </w:r>
                </w:p>
                <w:p w:rsidR="003A3862" w:rsidRPr="00147C85" w:rsidRDefault="003A3862" w:rsidP="00147C85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10.</w:t>
                  </w:r>
                </w:p>
              </w:txbxContent>
            </v:textbox>
          </v:rect>
        </w:pict>
      </w:r>
      <w:r>
        <w:rPr>
          <w:noProof/>
        </w:rPr>
        <w:pict>
          <v:oval id="Oval 19" o:spid="_x0000_s1033" style="position:absolute;margin-left:409.5pt;margin-top:7.75pt;width:16.5pt;height:15pt;z-index:251645440;visibility:visible" strokeweight="2.25pt"/>
        </w:pict>
      </w:r>
      <w:r>
        <w:rPr>
          <w:noProof/>
        </w:rPr>
        <w:pict>
          <v:oval id="Oval 18" o:spid="_x0000_s1034" style="position:absolute;margin-left:375pt;margin-top:7.75pt;width:16.5pt;height:15pt;z-index:251644416;visibility:visible" strokeweight="2.25pt"/>
        </w:pict>
      </w:r>
      <w:r>
        <w:rPr>
          <w:noProof/>
        </w:rPr>
        <w:pict>
          <v:oval id="Oval 17" o:spid="_x0000_s1035" style="position:absolute;margin-left:339pt;margin-top:7.75pt;width:16.5pt;height:15pt;z-index:251643392;visibility:visible" strokeweight="2.25pt"/>
        </w:pict>
      </w:r>
      <w:r>
        <w:rPr>
          <w:noProof/>
        </w:rPr>
        <w:pict>
          <v:oval id="Oval 16" o:spid="_x0000_s1036" style="position:absolute;margin-left:303pt;margin-top:7.75pt;width:16.5pt;height:15pt;z-index:251642368;visibility:visible" strokeweight="2.25pt"/>
        </w:pict>
      </w:r>
      <w:r>
        <w:rPr>
          <w:noProof/>
        </w:rPr>
        <w:pict>
          <v:shape id="AutoShape 14" o:spid="_x0000_s1037" type="#_x0000_t32" style="position:absolute;margin-left:298.5pt;margin-top:1.75pt;width:0;height:273pt;z-index:251640320;visibility:visible" strokeweight="1.5pt"/>
        </w:pict>
      </w:r>
    </w:p>
    <w:p w:rsidR="003A3862" w:rsidRDefault="003A3862">
      <w:r>
        <w:rPr>
          <w:noProof/>
        </w:rPr>
        <w:pict>
          <v:oval id="Oval 23" o:spid="_x0000_s1038" style="position:absolute;margin-left:411pt;margin-top:11.55pt;width:16.5pt;height:15pt;z-index:251649536;visibility:visible" strokeweight="2.25pt"/>
        </w:pict>
      </w:r>
      <w:r>
        <w:rPr>
          <w:noProof/>
        </w:rPr>
        <w:pict>
          <v:oval id="Oval 22" o:spid="_x0000_s1039" style="position:absolute;margin-left:375pt;margin-top:11.55pt;width:16.5pt;height:15pt;z-index:251648512;visibility:visible" strokeweight="2.25pt"/>
        </w:pict>
      </w:r>
      <w:r>
        <w:rPr>
          <w:noProof/>
        </w:rPr>
        <w:pict>
          <v:oval id="Oval 21" o:spid="_x0000_s1040" style="position:absolute;margin-left:339pt;margin-top:11.55pt;width:16.5pt;height:15pt;z-index:251647488;visibility:visible" strokeweight="2.25pt"/>
        </w:pict>
      </w:r>
      <w:r>
        <w:rPr>
          <w:noProof/>
        </w:rPr>
        <w:pict>
          <v:oval id="Oval 20" o:spid="_x0000_s1041" style="position:absolute;margin-left:303pt;margin-top:11.55pt;width:16.5pt;height:15pt;z-index:251646464;visibility:visible" strokeweight="2.25pt"/>
        </w:pict>
      </w:r>
    </w:p>
    <w:p w:rsidR="003A3862" w:rsidRDefault="003A3862">
      <w:r>
        <w:rPr>
          <w:noProof/>
        </w:rPr>
        <w:pict>
          <v:oval id="Oval 27" o:spid="_x0000_s1042" style="position:absolute;margin-left:411pt;margin-top:13.9pt;width:16.5pt;height:15pt;z-index:251653632;visibility:visible" strokeweight="2.25pt"/>
        </w:pict>
      </w:r>
      <w:r>
        <w:rPr>
          <w:noProof/>
        </w:rPr>
        <w:pict>
          <v:oval id="Oval 26" o:spid="_x0000_s1043" style="position:absolute;margin-left:375pt;margin-top:13.9pt;width:16.5pt;height:15pt;z-index:251652608;visibility:visible" strokeweight="2.25pt"/>
        </w:pict>
      </w:r>
      <w:r>
        <w:rPr>
          <w:noProof/>
        </w:rPr>
        <w:pict>
          <v:oval id="Oval 25" o:spid="_x0000_s1044" style="position:absolute;margin-left:339pt;margin-top:13.9pt;width:16.5pt;height:15pt;z-index:251651584;visibility:visible" strokeweight="2.25pt"/>
        </w:pict>
      </w:r>
      <w:r>
        <w:rPr>
          <w:noProof/>
        </w:rPr>
        <w:pict>
          <v:oval id="Oval 24" o:spid="_x0000_s1045" style="position:absolute;margin-left:303pt;margin-top:13.9pt;width:16.5pt;height:15pt;z-index:251650560;visibility:visible" strokeweight="2.25pt"/>
        </w:pict>
      </w:r>
    </w:p>
    <w:p w:rsidR="003A3862" w:rsidRDefault="003A3862">
      <w:r>
        <w:rPr>
          <w:noProof/>
        </w:rPr>
        <w:pict>
          <v:oval id="Oval 31" o:spid="_x0000_s1046" style="position:absolute;margin-left:411pt;margin-top:15.45pt;width:16.5pt;height:15pt;z-index:251657728;visibility:visible" strokeweight="2.25pt"/>
        </w:pict>
      </w:r>
      <w:r>
        <w:rPr>
          <w:noProof/>
        </w:rPr>
        <w:pict>
          <v:oval id="Oval 30" o:spid="_x0000_s1047" style="position:absolute;margin-left:375pt;margin-top:15.45pt;width:16.5pt;height:15pt;z-index:251656704;visibility:visible" strokeweight="2.25pt"/>
        </w:pict>
      </w:r>
      <w:r>
        <w:rPr>
          <w:noProof/>
        </w:rPr>
        <w:pict>
          <v:oval id="Oval 29" o:spid="_x0000_s1048" style="position:absolute;margin-left:339pt;margin-top:15.45pt;width:16.5pt;height:15pt;z-index:251655680;visibility:visible" strokeweight="2.25pt"/>
        </w:pict>
      </w:r>
      <w:r>
        <w:rPr>
          <w:noProof/>
        </w:rPr>
        <w:pict>
          <v:oval id="Oval 28" o:spid="_x0000_s1049" style="position:absolute;margin-left:303pt;margin-top:15.45pt;width:16.5pt;height:15pt;z-index:251654656;visibility:visible" strokeweight="2.25pt"/>
        </w:pict>
      </w:r>
    </w:p>
    <w:p w:rsidR="003A3862" w:rsidRDefault="003A3862">
      <w:r>
        <w:rPr>
          <w:noProof/>
        </w:rPr>
        <w:pict>
          <v:oval id="Oval 35" o:spid="_x0000_s1050" style="position:absolute;margin-left:411pt;margin-top:19.25pt;width:16.5pt;height:15pt;z-index:251661824;visibility:visible" strokeweight="2.25pt"/>
        </w:pict>
      </w:r>
      <w:r>
        <w:rPr>
          <w:noProof/>
        </w:rPr>
        <w:pict>
          <v:oval id="Oval 34" o:spid="_x0000_s1051" style="position:absolute;margin-left:375pt;margin-top:19.25pt;width:16.5pt;height:15pt;z-index:251660800;visibility:visible" strokeweight="2.25pt"/>
        </w:pict>
      </w:r>
      <w:r>
        <w:rPr>
          <w:noProof/>
        </w:rPr>
        <w:pict>
          <v:oval id="Oval 33" o:spid="_x0000_s1052" style="position:absolute;margin-left:339pt;margin-top:19.25pt;width:16.5pt;height:15pt;z-index:251659776;visibility:visible" strokeweight="2.25pt"/>
        </w:pict>
      </w:r>
      <w:r>
        <w:rPr>
          <w:noProof/>
        </w:rPr>
        <w:pict>
          <v:oval id="Oval 32" o:spid="_x0000_s1053" style="position:absolute;margin-left:303pt;margin-top:19.25pt;width:16.5pt;height:15pt;z-index:251658752;visibility:visible" strokeweight="2.25pt"/>
        </w:pict>
      </w:r>
      <w:r>
        <w:rPr>
          <w:noProof/>
        </w:rPr>
        <w:pict>
          <v:rect id="Rectangle 9" o:spid="_x0000_s1054" style="position:absolute;margin-left:-17.25pt;margin-top:14.75pt;width:264.75pt;height:360.75pt;z-index:251638272;visibility:visible" strokeweight="1.5pt">
            <v:textbox>
              <w:txbxContent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o</w:t>
                  </w:r>
                  <w:r>
                    <w:rPr>
                      <w:rFonts w:ascii="Arial Black" w:hAnsi="Arial Black" w:cs="Arial Black"/>
                    </w:rPr>
                    <w:tab/>
                    <w:t>k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i</w:t>
                  </w:r>
                  <w:r>
                    <w:rPr>
                      <w:rFonts w:ascii="Arial Black" w:hAnsi="Arial Black" w:cs="Arial Black"/>
                    </w:rPr>
                    <w:tab/>
                    <w:t>k</w:t>
                  </w:r>
                  <w:r>
                    <w:rPr>
                      <w:rFonts w:ascii="Arial Black" w:hAnsi="Arial Black" w:cs="Arial Black"/>
                    </w:rPr>
                    <w:tab/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ü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g</w:t>
                  </w:r>
                  <w:r>
                    <w:rPr>
                      <w:rFonts w:ascii="Arial Black" w:hAnsi="Arial Black" w:cs="Arial Black"/>
                    </w:rPr>
                    <w:tab/>
                    <w:t>ı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ı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g</w:t>
                  </w:r>
                  <w:r>
                    <w:rPr>
                      <w:rFonts w:ascii="Arial Black" w:hAnsi="Arial Black" w:cs="Arial Black"/>
                    </w:rPr>
                    <w:tab/>
                    <w:t>y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i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p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ı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d</w:t>
                  </w:r>
                  <w:r>
                    <w:rPr>
                      <w:rFonts w:ascii="Arial Black" w:hAnsi="Arial Black" w:cs="Arial Black"/>
                    </w:rPr>
                    <w:tab/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f</w:t>
                  </w:r>
                  <w:r>
                    <w:rPr>
                      <w:rFonts w:ascii="Arial Black" w:hAnsi="Arial Black" w:cs="Arial Black"/>
                    </w:rPr>
                    <w:tab/>
                    <w:t>v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  <w:r>
                    <w:rPr>
                      <w:rFonts w:ascii="Arial Black" w:hAnsi="Arial Black" w:cs="Arial Black"/>
                    </w:rPr>
                    <w:tab/>
                    <w:t>y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c</w:t>
                  </w:r>
                  <w:r>
                    <w:rPr>
                      <w:rFonts w:ascii="Arial Black" w:hAnsi="Arial Black" w:cs="Arial Black"/>
                    </w:rPr>
                    <w:tab/>
                    <w:t>z</w:t>
                  </w:r>
                  <w:r>
                    <w:rPr>
                      <w:rFonts w:ascii="Arial Black" w:hAnsi="Arial Black" w:cs="Arial Black"/>
                    </w:rPr>
                    <w:tab/>
                    <w:t>i</w:t>
                  </w:r>
                  <w:r>
                    <w:rPr>
                      <w:rFonts w:ascii="Arial Black" w:hAnsi="Arial Black" w:cs="Arial Black"/>
                    </w:rPr>
                    <w:tab/>
                    <w:t>h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ü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i</w:t>
                  </w:r>
                  <w:r>
                    <w:rPr>
                      <w:rFonts w:ascii="Arial Black" w:hAnsi="Arial Black" w:cs="Arial Black"/>
                    </w:rPr>
                    <w:tab/>
                    <w:t>f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i</w:t>
                  </w:r>
                  <w:r>
                    <w:rPr>
                      <w:rFonts w:ascii="Arial Black" w:hAnsi="Arial Black" w:cs="Arial Black"/>
                    </w:rPr>
                    <w:tab/>
                    <w:t>r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y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ş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ü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l</w:t>
                  </w:r>
                  <w:r>
                    <w:rPr>
                      <w:rFonts w:ascii="Arial Black" w:hAnsi="Arial Black" w:cs="Arial Black"/>
                    </w:rPr>
                    <w:tab/>
                    <w:t>k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o</w:t>
                  </w:r>
                  <w:r>
                    <w:rPr>
                      <w:rFonts w:ascii="Arial Black" w:hAnsi="Arial Black" w:cs="Arial Black"/>
                    </w:rPr>
                    <w:tab/>
                    <w:t>d</w:t>
                  </w:r>
                  <w:r>
                    <w:rPr>
                      <w:rFonts w:ascii="Arial Black" w:hAnsi="Arial Black" w:cs="Arial Black"/>
                    </w:rPr>
                    <w:tab/>
                    <w:t>f</w:t>
                  </w:r>
                  <w:r>
                    <w:rPr>
                      <w:rFonts w:ascii="Arial Black" w:hAnsi="Arial Black" w:cs="Arial Black"/>
                    </w:rPr>
                    <w:tab/>
                    <w:t>k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c</w:t>
                  </w:r>
                  <w:r>
                    <w:rPr>
                      <w:rFonts w:ascii="Arial Black" w:hAnsi="Arial Black" w:cs="Arial Black"/>
                    </w:rPr>
                    <w:tab/>
                    <w:t>r</w:t>
                  </w:r>
                  <w:r>
                    <w:rPr>
                      <w:rFonts w:ascii="Arial Black" w:hAnsi="Arial Black" w:cs="Arial Black"/>
                    </w:rPr>
                    <w:tab/>
                    <w:t>u</w:t>
                  </w:r>
                  <w:r>
                    <w:rPr>
                      <w:rFonts w:ascii="Arial Black" w:hAnsi="Arial Black" w:cs="Arial Black"/>
                    </w:rPr>
                    <w:tab/>
                    <w:t>d</w:t>
                  </w:r>
                  <w:r>
                    <w:rPr>
                      <w:rFonts w:ascii="Arial Black" w:hAnsi="Arial Black" w:cs="Arial Black"/>
                    </w:rPr>
                    <w:tab/>
                    <w:t>w</w:t>
                  </w:r>
                  <w:r>
                    <w:rPr>
                      <w:rFonts w:ascii="Arial Black" w:hAnsi="Arial Black" w:cs="Arial Black"/>
                    </w:rPr>
                    <w:tab/>
                    <w:t>x</w:t>
                  </w:r>
                  <w:r>
                    <w:rPr>
                      <w:rFonts w:ascii="Arial Black" w:hAnsi="Arial Black" w:cs="Arial Black"/>
                    </w:rPr>
                    <w:tab/>
                    <w:t>l</w:t>
                  </w:r>
                  <w:r>
                    <w:rPr>
                      <w:rFonts w:ascii="Arial Black" w:hAnsi="Arial Black" w:cs="Arial Black"/>
                    </w:rPr>
                    <w:tab/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g</w:t>
                  </w:r>
                  <w:r>
                    <w:rPr>
                      <w:rFonts w:ascii="Arial Black" w:hAnsi="Arial Black" w:cs="Arial Black"/>
                    </w:rPr>
                    <w:tab/>
                    <w:t>ı</w:t>
                  </w:r>
                  <w:r>
                    <w:rPr>
                      <w:rFonts w:ascii="Arial Black" w:hAnsi="Arial Black" w:cs="Arial Black"/>
                    </w:rPr>
                    <w:tab/>
                    <w:t>y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p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  <w:r>
                    <w:rPr>
                      <w:rFonts w:ascii="Arial Black" w:hAnsi="Arial Black" w:cs="Arial Black"/>
                    </w:rPr>
                    <w:tab/>
                    <w:t>ö</w:t>
                  </w:r>
                  <w:r>
                    <w:rPr>
                      <w:rFonts w:ascii="Arial Black" w:hAnsi="Arial Black" w:cs="Arial Black"/>
                    </w:rPr>
                    <w:tab/>
                    <w:t>o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n</w:t>
                  </w:r>
                </w:p>
                <w:p w:rsidR="003A3862" w:rsidRDefault="003A3862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f</w:t>
                  </w:r>
                  <w:r>
                    <w:rPr>
                      <w:rFonts w:ascii="Arial Black" w:hAnsi="Arial Black" w:cs="Arial Black"/>
                    </w:rPr>
                    <w:tab/>
                    <w:t>a</w:t>
                  </w:r>
                  <w:r>
                    <w:rPr>
                      <w:rFonts w:ascii="Arial Black" w:hAnsi="Arial Black" w:cs="Arial Black"/>
                    </w:rPr>
                    <w:tab/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h</w:t>
                  </w:r>
                  <w:r>
                    <w:rPr>
                      <w:rFonts w:ascii="Arial Black" w:hAnsi="Arial Black" w:cs="Arial Black"/>
                    </w:rPr>
                    <w:tab/>
                    <w:t>b</w:t>
                  </w:r>
                  <w:r>
                    <w:rPr>
                      <w:rFonts w:ascii="Arial Black" w:hAnsi="Arial Black" w:cs="Arial Black"/>
                    </w:rPr>
                    <w:tab/>
                    <w:t>m</w:t>
                  </w:r>
                </w:p>
                <w:p w:rsidR="003A3862" w:rsidRDefault="003A3862" w:rsidP="0000506F">
                  <w:pPr>
                    <w:rPr>
                      <w:rFonts w:ascii="Arial Black" w:hAnsi="Arial Black" w:cs="Arial Black"/>
                    </w:rPr>
                  </w:pPr>
                  <w:r>
                    <w:rPr>
                      <w:rFonts w:ascii="Arial Black" w:hAnsi="Arial Black" w:cs="Arial Black"/>
                    </w:rPr>
                    <w:t>s</w:t>
                  </w:r>
                  <w:r>
                    <w:rPr>
                      <w:rFonts w:ascii="Arial Black" w:hAnsi="Arial Black" w:cs="Arial Black"/>
                    </w:rPr>
                    <w:tab/>
                    <w:t>t</w:t>
                  </w:r>
                  <w:r>
                    <w:rPr>
                      <w:rFonts w:ascii="Arial Black" w:hAnsi="Arial Black" w:cs="Arial Black"/>
                    </w:rPr>
                    <w:tab/>
                    <w:t>m</w:t>
                  </w:r>
                  <w:r>
                    <w:rPr>
                      <w:rFonts w:ascii="Arial Black" w:hAnsi="Arial Black" w:cs="Arial Black"/>
                    </w:rPr>
                    <w:tab/>
                    <w:t>n</w:t>
                  </w:r>
                  <w:r>
                    <w:rPr>
                      <w:rFonts w:ascii="Arial Black" w:hAnsi="Arial Black" w:cs="Arial Black"/>
                    </w:rPr>
                    <w:tab/>
                    <w:t>g</w:t>
                  </w:r>
                  <w:r>
                    <w:rPr>
                      <w:rFonts w:ascii="Arial Black" w:hAnsi="Arial Black" w:cs="Arial Black"/>
                    </w:rPr>
                    <w:tab/>
                    <w:t>ü</w:t>
                  </w:r>
                  <w:r>
                    <w:rPr>
                      <w:rFonts w:ascii="Arial Black" w:hAnsi="Arial Black" w:cs="Arial Black"/>
                    </w:rPr>
                    <w:tab/>
                    <w:t>e</w:t>
                  </w:r>
                </w:p>
                <w:p w:rsidR="003A3862" w:rsidRPr="009E6540" w:rsidRDefault="003A3862">
                  <w:pPr>
                    <w:rPr>
                      <w:rFonts w:ascii="Arial Black" w:hAnsi="Arial Black" w:cs="Arial Black"/>
                    </w:rPr>
                  </w:pPr>
                </w:p>
              </w:txbxContent>
            </v:textbox>
          </v:rect>
        </w:pict>
      </w:r>
    </w:p>
    <w:p w:rsidR="003A3862" w:rsidRDefault="003A3862">
      <w:r>
        <w:rPr>
          <w:noProof/>
        </w:rPr>
        <w:pict>
          <v:oval id="Oval 37" o:spid="_x0000_s1055" style="position:absolute;margin-left:339pt;margin-top:20.8pt;width:16.5pt;height:15pt;z-index:251663872;visibility:visible" strokeweight="2.25pt"/>
        </w:pict>
      </w:r>
      <w:r>
        <w:rPr>
          <w:noProof/>
        </w:rPr>
        <w:pict>
          <v:oval id="Oval 39" o:spid="_x0000_s1056" style="position:absolute;margin-left:411pt;margin-top:20.8pt;width:16.5pt;height:15pt;z-index:251665920;visibility:visible" strokeweight="2.25pt"/>
        </w:pict>
      </w:r>
      <w:r>
        <w:rPr>
          <w:noProof/>
        </w:rPr>
        <w:pict>
          <v:oval id="Oval 38" o:spid="_x0000_s1057" style="position:absolute;margin-left:375pt;margin-top:20.8pt;width:16.5pt;height:15pt;z-index:251664896;visibility:visible" strokeweight="2.25pt"/>
        </w:pict>
      </w:r>
      <w:r>
        <w:rPr>
          <w:noProof/>
        </w:rPr>
        <w:pict>
          <v:oval id="Oval 36" o:spid="_x0000_s1058" style="position:absolute;margin-left:303pt;margin-top:20.8pt;width:16.5pt;height:15pt;z-index:251662848;visibility:visible" strokeweight="2.25pt"/>
        </w:pict>
      </w:r>
    </w:p>
    <w:p w:rsidR="003A3862" w:rsidRDefault="003A3862">
      <w:r>
        <w:rPr>
          <w:noProof/>
        </w:rPr>
        <w:pict>
          <v:oval id="Oval 52" o:spid="_x0000_s1059" style="position:absolute;margin-left:411pt;margin-top:23.85pt;width:16.5pt;height:15pt;z-index:251679232;visibility:visible" strokeweight="2.25pt"/>
        </w:pict>
      </w:r>
      <w:r>
        <w:rPr>
          <w:noProof/>
        </w:rPr>
        <w:pict>
          <v:oval id="Oval 48" o:spid="_x0000_s1060" style="position:absolute;margin-left:375pt;margin-top:23.85pt;width:16.5pt;height:15pt;z-index:251675136;visibility:visible" strokeweight="2.25pt"/>
        </w:pict>
      </w:r>
      <w:r>
        <w:rPr>
          <w:noProof/>
        </w:rPr>
        <w:pict>
          <v:oval id="Oval 41" o:spid="_x0000_s1061" style="position:absolute;margin-left:339pt;margin-top:23.85pt;width:16.5pt;height:15pt;z-index:251667968;visibility:visible" strokeweight="2.25pt"/>
        </w:pict>
      </w:r>
      <w:r>
        <w:rPr>
          <w:noProof/>
        </w:rPr>
        <w:pict>
          <v:oval id="Oval 40" o:spid="_x0000_s1062" style="position:absolute;margin-left:303pt;margin-top:23.85pt;width:16.5pt;height:15pt;z-index:251666944;visibility:visible" strokeweight="2.25pt"/>
        </w:pict>
      </w:r>
    </w:p>
    <w:p w:rsidR="003A3862" w:rsidRDefault="003A3862"/>
    <w:p w:rsidR="003A3862" w:rsidRDefault="003A3862">
      <w:r>
        <w:rPr>
          <w:noProof/>
        </w:rPr>
        <w:pict>
          <v:oval id="Oval 53" o:spid="_x0000_s1063" style="position:absolute;margin-left:411pt;margin-top:.75pt;width:16.5pt;height:15pt;z-index:251680256;visibility:visible" strokeweight="2.25pt"/>
        </w:pict>
      </w:r>
      <w:r>
        <w:rPr>
          <w:noProof/>
        </w:rPr>
        <w:pict>
          <v:oval id="Oval 49" o:spid="_x0000_s1064" style="position:absolute;margin-left:375pt;margin-top:.75pt;width:16.5pt;height:15pt;z-index:251676160;visibility:visible" strokeweight="2.25pt"/>
        </w:pict>
      </w:r>
      <w:r>
        <w:rPr>
          <w:noProof/>
        </w:rPr>
        <w:pict>
          <v:oval id="Oval 45" o:spid="_x0000_s1065" style="position:absolute;margin-left:339pt;margin-top:.75pt;width:16.5pt;height:15pt;z-index:251672064;visibility:visible" strokeweight="2.25pt"/>
        </w:pict>
      </w:r>
      <w:r>
        <w:rPr>
          <w:noProof/>
        </w:rPr>
        <w:pict>
          <v:oval id="Oval 42" o:spid="_x0000_s1066" style="position:absolute;margin-left:303pt;margin-top:.75pt;width:16.5pt;height:15pt;z-index:251668992;visibility:visible" strokeweight="2.25pt"/>
        </w:pict>
      </w:r>
    </w:p>
    <w:p w:rsidR="003A3862" w:rsidRDefault="003A3862">
      <w:r>
        <w:rPr>
          <w:noProof/>
        </w:rPr>
        <w:pict>
          <v:oval id="Oval 54" o:spid="_x0000_s1067" style="position:absolute;margin-left:411pt;margin-top:1.55pt;width:16.5pt;height:15pt;z-index:251681280;visibility:visible" strokeweight="2.25pt"/>
        </w:pict>
      </w:r>
      <w:r>
        <w:rPr>
          <w:noProof/>
        </w:rPr>
        <w:pict>
          <v:oval id="Oval 50" o:spid="_x0000_s1068" style="position:absolute;margin-left:375pt;margin-top:1.55pt;width:16.5pt;height:15pt;z-index:251677184;visibility:visible" strokeweight="2.25pt"/>
        </w:pict>
      </w:r>
      <w:r>
        <w:rPr>
          <w:noProof/>
        </w:rPr>
        <w:pict>
          <v:oval id="Oval 46" o:spid="_x0000_s1069" style="position:absolute;margin-left:339pt;margin-top:1.55pt;width:16.5pt;height:15pt;z-index:251673088;visibility:visible" strokeweight="2.25pt"/>
        </w:pict>
      </w:r>
      <w:r>
        <w:rPr>
          <w:noProof/>
        </w:rPr>
        <w:pict>
          <v:oval id="Oval 43" o:spid="_x0000_s1070" style="position:absolute;margin-left:303pt;margin-top:1.55pt;width:16.5pt;height:15pt;z-index:251670016;visibility:visible" strokeweight="2.25pt"/>
        </w:pict>
      </w:r>
    </w:p>
    <w:p w:rsidR="003A3862" w:rsidRDefault="003A3862">
      <w:r>
        <w:rPr>
          <w:noProof/>
        </w:rPr>
        <w:pict>
          <v:oval id="Oval 55" o:spid="_x0000_s1071" style="position:absolute;margin-left:411pt;margin-top:.85pt;width:16.5pt;height:15pt;z-index:251682304;visibility:visible" strokeweight="2.25pt"/>
        </w:pict>
      </w:r>
      <w:r>
        <w:rPr>
          <w:noProof/>
        </w:rPr>
        <w:pict>
          <v:oval id="Oval 51" o:spid="_x0000_s1072" style="position:absolute;margin-left:375pt;margin-top:.85pt;width:16.5pt;height:15pt;z-index:251678208;visibility:visible" strokeweight="2.25pt"/>
        </w:pict>
      </w:r>
      <w:r>
        <w:rPr>
          <w:noProof/>
        </w:rPr>
        <w:pict>
          <v:oval id="Oval 47" o:spid="_x0000_s1073" style="position:absolute;margin-left:339pt;margin-top:.85pt;width:16.5pt;height:15pt;z-index:251674112;visibility:visible" strokeweight="2.25pt"/>
        </w:pict>
      </w:r>
      <w:r>
        <w:rPr>
          <w:noProof/>
        </w:rPr>
        <w:pict>
          <v:oval id="Oval 44" o:spid="_x0000_s1074" style="position:absolute;margin-left:303pt;margin-top:.85pt;width:16.5pt;height:15pt;z-index:251671040;visibility:visible" strokeweight="2.25pt"/>
        </w:pict>
      </w:r>
    </w:p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p w:rsidR="003A3862" w:rsidRDefault="003A3862"/>
    <w:sectPr w:rsidR="003A3862" w:rsidSect="00AB2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B1E"/>
    <w:rsid w:val="0000506F"/>
    <w:rsid w:val="00147C85"/>
    <w:rsid w:val="00174AC2"/>
    <w:rsid w:val="001E13CB"/>
    <w:rsid w:val="002332A8"/>
    <w:rsid w:val="002C75AA"/>
    <w:rsid w:val="003A3862"/>
    <w:rsid w:val="004322E2"/>
    <w:rsid w:val="0050347F"/>
    <w:rsid w:val="006832FE"/>
    <w:rsid w:val="0072355E"/>
    <w:rsid w:val="00800856"/>
    <w:rsid w:val="008070F0"/>
    <w:rsid w:val="00914F0F"/>
    <w:rsid w:val="00942EED"/>
    <w:rsid w:val="00943D83"/>
    <w:rsid w:val="009E6540"/>
    <w:rsid w:val="00AB2B1E"/>
    <w:rsid w:val="00C86566"/>
    <w:rsid w:val="00CB43B6"/>
    <w:rsid w:val="00D752E5"/>
    <w:rsid w:val="00E46A8E"/>
    <w:rsid w:val="00EC3BBD"/>
    <w:rsid w:val="00FA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D8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506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42E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59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15</Words>
  <Characters>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Admin</dc:creator>
  <cp:keywords>sorubak.com</cp:keywords>
  <dc:description>sorubak.com</dc:description>
  <cp:lastModifiedBy>Edanur</cp:lastModifiedBy>
  <cp:revision>3</cp:revision>
  <dcterms:created xsi:type="dcterms:W3CDTF">2017-05-19T19:16:00Z</dcterms:created>
  <dcterms:modified xsi:type="dcterms:W3CDTF">2017-05-21T08:54:00Z</dcterms:modified>
  <cp:category>sorubak.com</cp:category>
</cp:coreProperties>
</file>